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data7.xml" ContentType="application/vnd.openxmlformats-officedocument.drawingml.diagramData+xml"/>
  <Override PartName="/word/diagrams/data8.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9.xml" ContentType="application/vnd.openxmlformats-officedocument.drawingml.diagramData+xml"/>
  <Override PartName="/word/diagrams/data10.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11.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14.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5.xml" ContentType="application/vnd.openxmlformats-officedocument.drawingml.diagramData+xml"/>
  <Override PartName="/word/diagrams/data16.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7.xml" ContentType="application/vnd.openxmlformats-officedocument.drawingml.diagramData+xml"/>
  <Override PartName="/word/diagrams/data18.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9.xml" ContentType="application/vnd.openxmlformats-officedocument.drawingml.diagramData+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diagrams/data20.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21.xml" ContentType="application/vnd.openxmlformats-officedocument.drawingml.diagramData+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iagrams/data12.xml" ContentType="application/vnd.openxmlformats-officedocument.drawingml.diagramData+xml"/>
  <Override PartName="/word/diagrams/data13.xml" ContentType="application/vnd.openxmlformats-officedocument.drawingml.diagram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E8E2F" w14:textId="77777777" w:rsidR="00067022" w:rsidRPr="008261C1" w:rsidRDefault="00067022" w:rsidP="00067022">
      <w:pPr>
        <w:tabs>
          <w:tab w:val="left" w:pos="1440"/>
        </w:tabs>
        <w:rPr>
          <w:rFonts w:cs="Arial"/>
          <w:sz w:val="20"/>
          <w:szCs w:val="20"/>
        </w:rPr>
      </w:pPr>
    </w:p>
    <w:p w14:paraId="53917E0F" w14:textId="77777777" w:rsidR="00461AB0" w:rsidRPr="00FE513B" w:rsidRDefault="00614DC2" w:rsidP="00461AB0">
      <w:pPr>
        <w:jc w:val="center"/>
        <w:rPr>
          <w:rFonts w:ascii="Verdana" w:hAnsi="Verdana" w:cs="Arial"/>
          <w:sz w:val="20"/>
          <w:szCs w:val="20"/>
        </w:rPr>
      </w:pPr>
      <w:r>
        <w:rPr>
          <w:rFonts w:ascii="Verdana" w:hAnsi="Verdana" w:cs="Arial"/>
          <w:noProof/>
          <w:sz w:val="20"/>
          <w:szCs w:val="20"/>
        </w:rPr>
        <w:drawing>
          <wp:inline distT="0" distB="0" distL="0" distR="0" wp14:anchorId="74F0D2D9" wp14:editId="55D5B7A8">
            <wp:extent cx="967151" cy="1019175"/>
            <wp:effectExtent l="0" t="0" r="4445" b="0"/>
            <wp:docPr id="227" name="Afbeelding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wormerl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5750" cy="1038774"/>
                    </a:xfrm>
                    <a:prstGeom prst="rect">
                      <a:avLst/>
                    </a:prstGeom>
                  </pic:spPr>
                </pic:pic>
              </a:graphicData>
            </a:graphic>
          </wp:inline>
        </w:drawing>
      </w:r>
      <w:r>
        <w:rPr>
          <w:rFonts w:ascii="Verdana" w:hAnsi="Verdana" w:cs="Arial"/>
          <w:noProof/>
          <w:sz w:val="20"/>
          <w:szCs w:val="20"/>
        </w:rPr>
        <w:t xml:space="preserve">       </w:t>
      </w:r>
      <w:r w:rsidR="00461AB0" w:rsidRPr="00FE513B">
        <w:rPr>
          <w:rFonts w:ascii="Verdana" w:hAnsi="Verdana" w:cs="Arial"/>
          <w:noProof/>
          <w:sz w:val="20"/>
          <w:szCs w:val="20"/>
        </w:rPr>
        <w:drawing>
          <wp:inline distT="0" distB="0" distL="0" distR="0" wp14:anchorId="02F3865F" wp14:editId="537691EC">
            <wp:extent cx="1789430" cy="704850"/>
            <wp:effectExtent l="0" t="0" r="1270" b="0"/>
            <wp:docPr id="226" name="Afbeelding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81906_OVER-gemeenten-logo.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6305" cy="727253"/>
                    </a:xfrm>
                    <a:prstGeom prst="rect">
                      <a:avLst/>
                    </a:prstGeom>
                  </pic:spPr>
                </pic:pic>
              </a:graphicData>
            </a:graphic>
          </wp:inline>
        </w:drawing>
      </w:r>
      <w:r>
        <w:rPr>
          <w:rFonts w:ascii="Verdana" w:hAnsi="Verdana" w:cs="Arial"/>
          <w:noProof/>
          <w:sz w:val="20"/>
          <w:szCs w:val="20"/>
        </w:rPr>
        <w:t xml:space="preserve">     </w:t>
      </w:r>
      <w:r>
        <w:rPr>
          <w:rFonts w:ascii="Verdana" w:hAnsi="Verdana" w:cs="Arial"/>
          <w:noProof/>
          <w:sz w:val="20"/>
          <w:szCs w:val="20"/>
        </w:rPr>
        <w:drawing>
          <wp:inline distT="0" distB="0" distL="0" distR="0" wp14:anchorId="06C8F969" wp14:editId="6714E01F">
            <wp:extent cx="1481667" cy="800100"/>
            <wp:effectExtent l="0" t="0" r="444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Oostzaan.jpg"/>
                    <pic:cNvPicPr/>
                  </pic:nvPicPr>
                  <pic:blipFill>
                    <a:blip r:embed="rId10">
                      <a:extLst>
                        <a:ext uri="{28A0092B-C50C-407E-A947-70E740481C1C}">
                          <a14:useLocalDpi xmlns:a14="http://schemas.microsoft.com/office/drawing/2010/main" val="0"/>
                        </a:ext>
                      </a:extLst>
                    </a:blip>
                    <a:stretch>
                      <a:fillRect/>
                    </a:stretch>
                  </pic:blipFill>
                  <pic:spPr>
                    <a:xfrm>
                      <a:off x="0" y="0"/>
                      <a:ext cx="1483792" cy="801248"/>
                    </a:xfrm>
                    <a:prstGeom prst="rect">
                      <a:avLst/>
                    </a:prstGeom>
                  </pic:spPr>
                </pic:pic>
              </a:graphicData>
            </a:graphic>
          </wp:inline>
        </w:drawing>
      </w:r>
    </w:p>
    <w:p w14:paraId="0F9DEF40" w14:textId="77777777" w:rsidR="00461AB0" w:rsidRPr="00FE513B" w:rsidRDefault="00461AB0" w:rsidP="00461AB0">
      <w:pPr>
        <w:rPr>
          <w:rFonts w:ascii="Verdana" w:hAnsi="Verdana" w:cs="Arial"/>
          <w:sz w:val="20"/>
          <w:szCs w:val="20"/>
        </w:rPr>
      </w:pPr>
    </w:p>
    <w:p w14:paraId="38F03002" w14:textId="77777777" w:rsidR="00461AB0" w:rsidRPr="00FE513B" w:rsidRDefault="00461AB0" w:rsidP="00461AB0">
      <w:pPr>
        <w:rPr>
          <w:rFonts w:ascii="Verdana" w:hAnsi="Verdana" w:cs="Arial"/>
          <w:sz w:val="20"/>
          <w:szCs w:val="20"/>
        </w:rPr>
      </w:pPr>
    </w:p>
    <w:p w14:paraId="716E9AAF" w14:textId="77777777" w:rsidR="00461AB0" w:rsidRPr="00FE513B" w:rsidRDefault="00461AB0" w:rsidP="00461AB0">
      <w:pPr>
        <w:jc w:val="center"/>
        <w:rPr>
          <w:rFonts w:ascii="Verdana" w:hAnsi="Verdana" w:cs="Arial"/>
          <w:sz w:val="20"/>
          <w:szCs w:val="20"/>
        </w:rPr>
      </w:pPr>
    </w:p>
    <w:p w14:paraId="3B31233C" w14:textId="77777777" w:rsidR="00461AB0" w:rsidRPr="00FE513B" w:rsidRDefault="00461AB0" w:rsidP="00461AB0">
      <w:pPr>
        <w:rPr>
          <w:rFonts w:ascii="Verdana" w:hAnsi="Verdana" w:cs="Arial"/>
          <w:sz w:val="20"/>
          <w:szCs w:val="20"/>
        </w:rPr>
      </w:pPr>
    </w:p>
    <w:p w14:paraId="672191C8" w14:textId="77777777" w:rsidR="00461AB0" w:rsidRPr="00FE513B" w:rsidRDefault="00461AB0" w:rsidP="00461AB0">
      <w:pPr>
        <w:rPr>
          <w:rFonts w:ascii="Verdana" w:hAnsi="Verdana" w:cs="Arial"/>
          <w:sz w:val="20"/>
          <w:szCs w:val="20"/>
        </w:rPr>
      </w:pPr>
    </w:p>
    <w:p w14:paraId="0DE28F75" w14:textId="77777777" w:rsidR="00461AB0" w:rsidRPr="00FE513B" w:rsidRDefault="00461AB0" w:rsidP="00461AB0">
      <w:pPr>
        <w:rPr>
          <w:rFonts w:ascii="Verdana" w:hAnsi="Verdana" w:cs="Arial"/>
          <w:sz w:val="20"/>
          <w:szCs w:val="20"/>
        </w:rPr>
      </w:pPr>
    </w:p>
    <w:p w14:paraId="47A64143" w14:textId="77777777" w:rsidR="00461AB0" w:rsidRPr="00FE513B" w:rsidRDefault="00461AB0" w:rsidP="00461AB0">
      <w:pPr>
        <w:rPr>
          <w:rFonts w:ascii="Verdana" w:hAnsi="Verdana" w:cs="Arial"/>
          <w:sz w:val="20"/>
          <w:szCs w:val="20"/>
        </w:rPr>
      </w:pPr>
    </w:p>
    <w:p w14:paraId="5022854D" w14:textId="77777777" w:rsidR="00461AB0" w:rsidRPr="00FE513B" w:rsidRDefault="00461AB0" w:rsidP="00461AB0">
      <w:pPr>
        <w:jc w:val="center"/>
        <w:rPr>
          <w:rFonts w:ascii="Verdana" w:hAnsi="Verdana" w:cs="Arial"/>
          <w:sz w:val="20"/>
          <w:szCs w:val="20"/>
        </w:rPr>
      </w:pPr>
    </w:p>
    <w:p w14:paraId="5760AC45" w14:textId="77777777" w:rsidR="00461AB0" w:rsidRPr="00FE513B" w:rsidRDefault="00461AB0" w:rsidP="00461AB0">
      <w:pPr>
        <w:rPr>
          <w:rFonts w:ascii="Verdana" w:hAnsi="Verdana" w:cs="Arial"/>
          <w:sz w:val="20"/>
          <w:szCs w:val="20"/>
        </w:rPr>
      </w:pPr>
    </w:p>
    <w:p w14:paraId="32BDAFFB" w14:textId="77777777" w:rsidR="00461AB0" w:rsidRPr="00FE513B" w:rsidRDefault="00461AB0" w:rsidP="00461AB0">
      <w:pPr>
        <w:rPr>
          <w:rFonts w:ascii="Verdana" w:hAnsi="Verdana" w:cs="Arial"/>
          <w:sz w:val="20"/>
          <w:szCs w:val="20"/>
        </w:rPr>
      </w:pPr>
    </w:p>
    <w:p w14:paraId="3214ECA7" w14:textId="77777777" w:rsidR="00461AB0" w:rsidRPr="00FE513B" w:rsidRDefault="00461AB0" w:rsidP="00461AB0">
      <w:pPr>
        <w:rPr>
          <w:rFonts w:ascii="Verdana" w:hAnsi="Verdana" w:cs="Arial"/>
          <w:sz w:val="20"/>
          <w:szCs w:val="20"/>
        </w:rPr>
      </w:pPr>
    </w:p>
    <w:p w14:paraId="67C78C8C" w14:textId="77777777" w:rsidR="00461AB0" w:rsidRPr="00FE513B" w:rsidRDefault="00461AB0" w:rsidP="00461AB0">
      <w:pPr>
        <w:jc w:val="center"/>
        <w:rPr>
          <w:rFonts w:ascii="Verdana" w:hAnsi="Verdana" w:cs="Arial"/>
          <w:b/>
          <w:sz w:val="20"/>
          <w:szCs w:val="20"/>
        </w:rPr>
      </w:pPr>
    </w:p>
    <w:p w14:paraId="6D67B471" w14:textId="77777777" w:rsidR="00461AB0" w:rsidRPr="00FE513B" w:rsidRDefault="00461AB0" w:rsidP="00461AB0">
      <w:pPr>
        <w:jc w:val="center"/>
        <w:rPr>
          <w:rFonts w:ascii="Verdana" w:hAnsi="Verdana" w:cs="Arial"/>
          <w:b/>
          <w:sz w:val="36"/>
          <w:szCs w:val="36"/>
        </w:rPr>
      </w:pPr>
    </w:p>
    <w:p w14:paraId="3E824E3C" w14:textId="77777777" w:rsidR="00461AB0" w:rsidRPr="00FE513B" w:rsidRDefault="00461AB0" w:rsidP="00461AB0">
      <w:pPr>
        <w:jc w:val="center"/>
        <w:rPr>
          <w:rFonts w:ascii="Verdana" w:hAnsi="Verdana" w:cs="Arial"/>
          <w:b/>
          <w:sz w:val="36"/>
          <w:szCs w:val="36"/>
        </w:rPr>
      </w:pPr>
    </w:p>
    <w:p w14:paraId="28001EF4" w14:textId="77777777" w:rsidR="00461AB0" w:rsidRPr="00FE513B" w:rsidRDefault="00461AB0" w:rsidP="00461AB0">
      <w:pPr>
        <w:jc w:val="center"/>
        <w:rPr>
          <w:rFonts w:ascii="Verdana" w:hAnsi="Verdana" w:cs="Arial"/>
          <w:b/>
          <w:sz w:val="36"/>
          <w:szCs w:val="36"/>
        </w:rPr>
      </w:pPr>
      <w:r w:rsidRPr="00FE513B">
        <w:rPr>
          <w:rFonts w:ascii="Verdana" w:hAnsi="Verdana" w:cs="Arial"/>
          <w:b/>
          <w:sz w:val="36"/>
          <w:szCs w:val="36"/>
        </w:rPr>
        <w:t>Agenda</w:t>
      </w:r>
    </w:p>
    <w:p w14:paraId="27B0313D" w14:textId="77777777" w:rsidR="00461AB0" w:rsidRPr="00FE513B" w:rsidRDefault="00461AB0" w:rsidP="00461AB0">
      <w:pPr>
        <w:jc w:val="center"/>
        <w:rPr>
          <w:rFonts w:ascii="Verdana" w:hAnsi="Verdana" w:cs="Arial"/>
          <w:b/>
          <w:sz w:val="36"/>
          <w:szCs w:val="36"/>
        </w:rPr>
      </w:pPr>
      <w:r w:rsidRPr="00FE513B">
        <w:rPr>
          <w:rFonts w:ascii="Verdana" w:hAnsi="Verdana" w:cs="Arial"/>
          <w:b/>
          <w:sz w:val="36"/>
          <w:szCs w:val="36"/>
        </w:rPr>
        <w:t>Planning &amp; Control Cyclus 20</w:t>
      </w:r>
      <w:r>
        <w:rPr>
          <w:rFonts w:ascii="Verdana" w:hAnsi="Verdana" w:cs="Arial"/>
          <w:b/>
          <w:sz w:val="36"/>
          <w:szCs w:val="36"/>
        </w:rPr>
        <w:t>2</w:t>
      </w:r>
      <w:r w:rsidR="00E4045E">
        <w:rPr>
          <w:rFonts w:ascii="Verdana" w:hAnsi="Verdana" w:cs="Arial"/>
          <w:b/>
          <w:sz w:val="36"/>
          <w:szCs w:val="36"/>
        </w:rPr>
        <w:t>3</w:t>
      </w:r>
    </w:p>
    <w:p w14:paraId="2D5DA649" w14:textId="77777777" w:rsidR="00461AB0" w:rsidRPr="00FE513B" w:rsidRDefault="00461AB0" w:rsidP="00461AB0">
      <w:pPr>
        <w:jc w:val="center"/>
        <w:rPr>
          <w:rFonts w:ascii="Verdana" w:hAnsi="Verdana" w:cs="Arial"/>
          <w:sz w:val="36"/>
          <w:szCs w:val="36"/>
        </w:rPr>
      </w:pPr>
      <w:r w:rsidRPr="00FE513B">
        <w:rPr>
          <w:rFonts w:ascii="Verdana" w:hAnsi="Verdana" w:cs="Arial"/>
          <w:sz w:val="36"/>
          <w:szCs w:val="36"/>
        </w:rPr>
        <w:t>-bestuurlijk-</w:t>
      </w:r>
    </w:p>
    <w:p w14:paraId="7CC1100A" w14:textId="77777777" w:rsidR="00461AB0" w:rsidRPr="00FE513B" w:rsidRDefault="00461AB0" w:rsidP="00461AB0">
      <w:pPr>
        <w:rPr>
          <w:rFonts w:ascii="Verdana" w:hAnsi="Verdana" w:cs="Arial"/>
          <w:b/>
          <w:sz w:val="36"/>
          <w:szCs w:val="36"/>
        </w:rPr>
      </w:pPr>
    </w:p>
    <w:p w14:paraId="15914174" w14:textId="77777777" w:rsidR="00461AB0" w:rsidRDefault="00461AB0" w:rsidP="00461AB0">
      <w:pPr>
        <w:rPr>
          <w:rFonts w:ascii="Verdana" w:hAnsi="Verdana" w:cs="Arial"/>
          <w:b/>
          <w:sz w:val="36"/>
          <w:szCs w:val="36"/>
        </w:rPr>
      </w:pPr>
    </w:p>
    <w:p w14:paraId="16BAAEC3" w14:textId="2BFB9F4D" w:rsidR="00461AB0" w:rsidRPr="00FE513B" w:rsidRDefault="00F72267" w:rsidP="004070A4">
      <w:pPr>
        <w:jc w:val="center"/>
        <w:rPr>
          <w:rFonts w:ascii="Verdana" w:hAnsi="Verdana" w:cs="Arial"/>
          <w:b/>
          <w:sz w:val="36"/>
          <w:szCs w:val="36"/>
        </w:rPr>
      </w:pPr>
      <w:r>
        <w:rPr>
          <w:rFonts w:ascii="Verdana" w:hAnsi="Verdana" w:cs="Arial"/>
          <w:b/>
          <w:sz w:val="36"/>
          <w:szCs w:val="36"/>
        </w:rPr>
        <w:t>Definitief</w:t>
      </w:r>
      <w:bookmarkStart w:id="0" w:name="_GoBack"/>
      <w:bookmarkEnd w:id="0"/>
      <w:r w:rsidR="004976CE">
        <w:rPr>
          <w:rFonts w:ascii="Verdana" w:hAnsi="Verdana" w:cs="Arial"/>
          <w:b/>
          <w:sz w:val="36"/>
          <w:szCs w:val="36"/>
        </w:rPr>
        <w:t xml:space="preserve"> (</w:t>
      </w:r>
      <w:r w:rsidR="00214B9A">
        <w:rPr>
          <w:rFonts w:ascii="Verdana" w:hAnsi="Verdana" w:cs="Arial"/>
          <w:b/>
          <w:sz w:val="36"/>
          <w:szCs w:val="36"/>
        </w:rPr>
        <w:t>6 december</w:t>
      </w:r>
      <w:r w:rsidR="004976CE">
        <w:rPr>
          <w:rFonts w:ascii="Verdana" w:hAnsi="Verdana" w:cs="Arial"/>
          <w:b/>
          <w:sz w:val="36"/>
          <w:szCs w:val="36"/>
        </w:rPr>
        <w:t xml:space="preserve"> 2022)</w:t>
      </w:r>
    </w:p>
    <w:p w14:paraId="12CF3DBE" w14:textId="77777777" w:rsidR="00461AB0" w:rsidRPr="00FE513B" w:rsidRDefault="00461AB0" w:rsidP="00461AB0">
      <w:pPr>
        <w:rPr>
          <w:rFonts w:ascii="Verdana" w:hAnsi="Verdana" w:cs="Arial"/>
          <w:b/>
          <w:sz w:val="36"/>
          <w:szCs w:val="36"/>
        </w:rPr>
      </w:pPr>
    </w:p>
    <w:p w14:paraId="33806B44" w14:textId="77777777" w:rsidR="00461AB0" w:rsidRPr="00FE513B" w:rsidRDefault="00461AB0" w:rsidP="00461AB0">
      <w:pPr>
        <w:rPr>
          <w:rFonts w:ascii="Verdana" w:hAnsi="Verdana" w:cs="Arial"/>
          <w:b/>
          <w:sz w:val="36"/>
          <w:szCs w:val="36"/>
        </w:rPr>
      </w:pPr>
    </w:p>
    <w:p w14:paraId="609FEB9A" w14:textId="77777777" w:rsidR="00614DC2" w:rsidRDefault="00614DC2">
      <w:pPr>
        <w:rPr>
          <w:rFonts w:ascii="Verdana" w:hAnsi="Verdana" w:cs="Arial"/>
          <w:b/>
          <w:sz w:val="28"/>
          <w:szCs w:val="28"/>
        </w:rPr>
      </w:pPr>
      <w:r>
        <w:rPr>
          <w:rFonts w:ascii="Verdana" w:hAnsi="Verdana" w:cs="Arial"/>
          <w:b/>
          <w:sz w:val="28"/>
          <w:szCs w:val="28"/>
        </w:rPr>
        <w:br w:type="page"/>
      </w:r>
    </w:p>
    <w:p w14:paraId="721E579C" w14:textId="77777777" w:rsidR="00F211EB" w:rsidRDefault="00F211EB" w:rsidP="00461AB0">
      <w:pPr>
        <w:pStyle w:val="StandaardOZ"/>
        <w:rPr>
          <w:rFonts w:ascii="Verdana" w:hAnsi="Verdana" w:cs="Arial"/>
          <w:b/>
          <w:sz w:val="28"/>
          <w:szCs w:val="28"/>
        </w:rPr>
      </w:pPr>
    </w:p>
    <w:p w14:paraId="1113E9F8" w14:textId="77777777" w:rsidR="00F211EB" w:rsidRDefault="00F211EB" w:rsidP="00AD4163">
      <w:pPr>
        <w:rPr>
          <w:sz w:val="28"/>
          <w:szCs w:val="28"/>
        </w:rPr>
      </w:pPr>
      <w:r w:rsidRPr="00AD4163">
        <w:rPr>
          <w:sz w:val="28"/>
          <w:szCs w:val="28"/>
        </w:rPr>
        <w:t>Inhoudsopgave</w:t>
      </w:r>
    </w:p>
    <w:p w14:paraId="440390F5" w14:textId="77777777" w:rsidR="00AD4163" w:rsidRDefault="00AD4163" w:rsidP="00AD4163">
      <w:pPr>
        <w:rPr>
          <w:rFonts w:eastAsia="Lucida Sans Unicode"/>
          <w:b/>
          <w:sz w:val="28"/>
          <w:szCs w:val="28"/>
        </w:rPr>
      </w:pPr>
    </w:p>
    <w:p w14:paraId="57DCD3E1" w14:textId="77777777" w:rsidR="00AD4163" w:rsidRPr="00AD4163" w:rsidRDefault="00AD4163" w:rsidP="00AD4163">
      <w:pPr>
        <w:rPr>
          <w:rFonts w:eastAsia="Lucida Sans Unicode"/>
          <w:b/>
          <w:sz w:val="28"/>
          <w:szCs w:val="28"/>
        </w:rPr>
      </w:pPr>
    </w:p>
    <w:p w14:paraId="4DB94683" w14:textId="2A972F78" w:rsidR="000529B6" w:rsidRDefault="00F211EB">
      <w:pPr>
        <w:pStyle w:val="Inhopg2"/>
        <w:rPr>
          <w:rFonts w:asciiTheme="minorHAnsi" w:eastAsiaTheme="minorEastAsia" w:hAnsiTheme="minorHAnsi" w:cstheme="minorBidi"/>
          <w:sz w:val="22"/>
          <w:szCs w:val="22"/>
          <w:lang w:eastAsia="nl-NL"/>
        </w:rPr>
      </w:pPr>
      <w:r w:rsidRPr="002366E1">
        <w:rPr>
          <w:rFonts w:eastAsia="Lucida Sans Unicode"/>
          <w:noProof w:val="0"/>
        </w:rPr>
        <w:fldChar w:fldCharType="begin"/>
      </w:r>
      <w:r w:rsidRPr="002366E1">
        <w:rPr>
          <w:rFonts w:eastAsia="Lucida Sans Unicode"/>
          <w:noProof w:val="0"/>
        </w:rPr>
        <w:instrText>TOC \o "1-2" \h \z</w:instrText>
      </w:r>
      <w:r w:rsidRPr="002366E1">
        <w:rPr>
          <w:rFonts w:eastAsia="Lucida Sans Unicode"/>
          <w:noProof w:val="0"/>
        </w:rPr>
        <w:fldChar w:fldCharType="separate"/>
      </w:r>
      <w:hyperlink w:anchor="_Toc118383047" w:history="1">
        <w:r w:rsidR="000529B6" w:rsidRPr="00E37576">
          <w:rPr>
            <w:rStyle w:val="Hyperlink"/>
            <w:rFonts w:ascii="Verdana" w:hAnsi="Verdana"/>
          </w:rPr>
          <w:t>Inleiding</w:t>
        </w:r>
        <w:r w:rsidR="000529B6">
          <w:rPr>
            <w:webHidden/>
          </w:rPr>
          <w:tab/>
        </w:r>
        <w:r w:rsidR="000529B6">
          <w:rPr>
            <w:webHidden/>
          </w:rPr>
          <w:fldChar w:fldCharType="begin"/>
        </w:r>
        <w:r w:rsidR="000529B6">
          <w:rPr>
            <w:webHidden/>
          </w:rPr>
          <w:instrText xml:space="preserve"> PAGEREF _Toc118383047 \h </w:instrText>
        </w:r>
        <w:r w:rsidR="000529B6">
          <w:rPr>
            <w:webHidden/>
          </w:rPr>
        </w:r>
        <w:r w:rsidR="000529B6">
          <w:rPr>
            <w:webHidden/>
          </w:rPr>
          <w:fldChar w:fldCharType="separate"/>
        </w:r>
        <w:r w:rsidR="00AD5F41">
          <w:rPr>
            <w:webHidden/>
          </w:rPr>
          <w:t>3</w:t>
        </w:r>
        <w:r w:rsidR="000529B6">
          <w:rPr>
            <w:webHidden/>
          </w:rPr>
          <w:fldChar w:fldCharType="end"/>
        </w:r>
      </w:hyperlink>
    </w:p>
    <w:p w14:paraId="57D2FF62" w14:textId="2495A731" w:rsidR="000529B6" w:rsidRDefault="00F72267">
      <w:pPr>
        <w:pStyle w:val="Inhopg2"/>
        <w:rPr>
          <w:rFonts w:asciiTheme="minorHAnsi" w:eastAsiaTheme="minorEastAsia" w:hAnsiTheme="minorHAnsi" w:cstheme="minorBidi"/>
          <w:sz w:val="22"/>
          <w:szCs w:val="22"/>
          <w:lang w:eastAsia="nl-NL"/>
        </w:rPr>
      </w:pPr>
      <w:hyperlink w:anchor="_Toc118383048" w:history="1">
        <w:r w:rsidR="000529B6" w:rsidRPr="00E37576">
          <w:rPr>
            <w:rStyle w:val="Hyperlink"/>
            <w:rFonts w:ascii="Verdana" w:hAnsi="Verdana"/>
          </w:rPr>
          <w:t>Efficiencyslag</w:t>
        </w:r>
        <w:r w:rsidR="000529B6">
          <w:rPr>
            <w:webHidden/>
          </w:rPr>
          <w:tab/>
        </w:r>
        <w:r w:rsidR="000529B6">
          <w:rPr>
            <w:webHidden/>
          </w:rPr>
          <w:fldChar w:fldCharType="begin"/>
        </w:r>
        <w:r w:rsidR="000529B6">
          <w:rPr>
            <w:webHidden/>
          </w:rPr>
          <w:instrText xml:space="preserve"> PAGEREF _Toc118383048 \h </w:instrText>
        </w:r>
        <w:r w:rsidR="000529B6">
          <w:rPr>
            <w:webHidden/>
          </w:rPr>
        </w:r>
        <w:r w:rsidR="000529B6">
          <w:rPr>
            <w:webHidden/>
          </w:rPr>
          <w:fldChar w:fldCharType="separate"/>
        </w:r>
        <w:r w:rsidR="00AD5F41">
          <w:rPr>
            <w:webHidden/>
          </w:rPr>
          <w:t>3</w:t>
        </w:r>
        <w:r w:rsidR="000529B6">
          <w:rPr>
            <w:webHidden/>
          </w:rPr>
          <w:fldChar w:fldCharType="end"/>
        </w:r>
      </w:hyperlink>
    </w:p>
    <w:p w14:paraId="549C2CBD" w14:textId="3EC8DA0B" w:rsidR="000529B6" w:rsidRDefault="00F72267">
      <w:pPr>
        <w:pStyle w:val="Inhopg2"/>
        <w:rPr>
          <w:rFonts w:asciiTheme="minorHAnsi" w:eastAsiaTheme="minorEastAsia" w:hAnsiTheme="minorHAnsi" w:cstheme="minorBidi"/>
          <w:sz w:val="22"/>
          <w:szCs w:val="22"/>
          <w:lang w:eastAsia="nl-NL"/>
        </w:rPr>
      </w:pPr>
      <w:hyperlink w:anchor="_Toc118383049" w:history="1">
        <w:r w:rsidR="000529B6" w:rsidRPr="00E37576">
          <w:rPr>
            <w:rStyle w:val="Hyperlink"/>
            <w:rFonts w:ascii="Verdana" w:hAnsi="Verdana"/>
          </w:rPr>
          <w:t>Samenhang P&amp;C cyclus</w:t>
        </w:r>
        <w:r w:rsidR="000529B6">
          <w:rPr>
            <w:webHidden/>
          </w:rPr>
          <w:tab/>
        </w:r>
        <w:r w:rsidR="000529B6">
          <w:rPr>
            <w:webHidden/>
          </w:rPr>
          <w:fldChar w:fldCharType="begin"/>
        </w:r>
        <w:r w:rsidR="000529B6">
          <w:rPr>
            <w:webHidden/>
          </w:rPr>
          <w:instrText xml:space="preserve"> PAGEREF _Toc118383049 \h </w:instrText>
        </w:r>
        <w:r w:rsidR="000529B6">
          <w:rPr>
            <w:webHidden/>
          </w:rPr>
        </w:r>
        <w:r w:rsidR="000529B6">
          <w:rPr>
            <w:webHidden/>
          </w:rPr>
          <w:fldChar w:fldCharType="separate"/>
        </w:r>
        <w:r w:rsidR="00AD5F41">
          <w:rPr>
            <w:webHidden/>
          </w:rPr>
          <w:t>3</w:t>
        </w:r>
        <w:r w:rsidR="000529B6">
          <w:rPr>
            <w:webHidden/>
          </w:rPr>
          <w:fldChar w:fldCharType="end"/>
        </w:r>
      </w:hyperlink>
    </w:p>
    <w:p w14:paraId="066D3C36" w14:textId="529F5D04" w:rsidR="000529B6" w:rsidRDefault="00F72267">
      <w:pPr>
        <w:pStyle w:val="Inhopg2"/>
        <w:rPr>
          <w:rFonts w:asciiTheme="minorHAnsi" w:eastAsiaTheme="minorEastAsia" w:hAnsiTheme="minorHAnsi" w:cstheme="minorBidi"/>
          <w:sz w:val="22"/>
          <w:szCs w:val="22"/>
          <w:lang w:eastAsia="nl-NL"/>
        </w:rPr>
      </w:pPr>
      <w:hyperlink w:anchor="_Toc118383050" w:history="1">
        <w:r w:rsidR="000529B6" w:rsidRPr="00E37576">
          <w:rPr>
            <w:rStyle w:val="Hyperlink"/>
          </w:rPr>
          <w:t>De P&amp;C cyclus</w:t>
        </w:r>
        <w:r w:rsidR="000529B6">
          <w:rPr>
            <w:webHidden/>
          </w:rPr>
          <w:tab/>
        </w:r>
        <w:r w:rsidR="000529B6">
          <w:rPr>
            <w:webHidden/>
          </w:rPr>
          <w:fldChar w:fldCharType="begin"/>
        </w:r>
        <w:r w:rsidR="000529B6">
          <w:rPr>
            <w:webHidden/>
          </w:rPr>
          <w:instrText xml:space="preserve"> PAGEREF _Toc118383050 \h </w:instrText>
        </w:r>
        <w:r w:rsidR="000529B6">
          <w:rPr>
            <w:webHidden/>
          </w:rPr>
        </w:r>
        <w:r w:rsidR="000529B6">
          <w:rPr>
            <w:webHidden/>
          </w:rPr>
          <w:fldChar w:fldCharType="separate"/>
        </w:r>
        <w:r w:rsidR="00AD5F41">
          <w:rPr>
            <w:webHidden/>
          </w:rPr>
          <w:t>4</w:t>
        </w:r>
        <w:r w:rsidR="000529B6">
          <w:rPr>
            <w:webHidden/>
          </w:rPr>
          <w:fldChar w:fldCharType="end"/>
        </w:r>
      </w:hyperlink>
    </w:p>
    <w:p w14:paraId="27AB8629" w14:textId="571DE332" w:rsidR="000529B6" w:rsidRDefault="00F72267">
      <w:pPr>
        <w:pStyle w:val="Inhopg2"/>
        <w:rPr>
          <w:rFonts w:asciiTheme="minorHAnsi" w:eastAsiaTheme="minorEastAsia" w:hAnsiTheme="minorHAnsi" w:cstheme="minorBidi"/>
          <w:sz w:val="22"/>
          <w:szCs w:val="22"/>
          <w:lang w:eastAsia="nl-NL"/>
        </w:rPr>
      </w:pPr>
      <w:hyperlink r:id="rId11" w:anchor="_Toc118383054" w:history="1">
        <w:r w:rsidR="000529B6" w:rsidRPr="00E37576">
          <w:rPr>
            <w:rStyle w:val="Hyperlink"/>
            <w:rFonts w:ascii="Verdana" w:hAnsi="Verdana"/>
          </w:rPr>
          <w:t>Voorjaarsbericht 2023</w:t>
        </w:r>
        <w:r w:rsidR="000529B6">
          <w:rPr>
            <w:webHidden/>
          </w:rPr>
          <w:tab/>
        </w:r>
        <w:r w:rsidR="000529B6">
          <w:rPr>
            <w:webHidden/>
          </w:rPr>
          <w:fldChar w:fldCharType="begin"/>
        </w:r>
        <w:r w:rsidR="000529B6">
          <w:rPr>
            <w:webHidden/>
          </w:rPr>
          <w:instrText xml:space="preserve"> PAGEREF _Toc118383054 \h </w:instrText>
        </w:r>
        <w:r w:rsidR="000529B6">
          <w:rPr>
            <w:webHidden/>
          </w:rPr>
        </w:r>
        <w:r w:rsidR="000529B6">
          <w:rPr>
            <w:webHidden/>
          </w:rPr>
          <w:fldChar w:fldCharType="separate"/>
        </w:r>
        <w:r w:rsidR="00AD5F41">
          <w:rPr>
            <w:webHidden/>
          </w:rPr>
          <w:t>6</w:t>
        </w:r>
        <w:r w:rsidR="000529B6">
          <w:rPr>
            <w:webHidden/>
          </w:rPr>
          <w:fldChar w:fldCharType="end"/>
        </w:r>
      </w:hyperlink>
    </w:p>
    <w:p w14:paraId="7A46A29D" w14:textId="49C5F416" w:rsidR="000529B6" w:rsidRDefault="00F72267">
      <w:pPr>
        <w:pStyle w:val="Inhopg2"/>
        <w:rPr>
          <w:rFonts w:asciiTheme="minorHAnsi" w:eastAsiaTheme="minorEastAsia" w:hAnsiTheme="minorHAnsi" w:cstheme="minorBidi"/>
          <w:sz w:val="22"/>
          <w:szCs w:val="22"/>
          <w:lang w:eastAsia="nl-NL"/>
        </w:rPr>
      </w:pPr>
      <w:hyperlink r:id="rId12" w:anchor="_Toc118383055" w:history="1">
        <w:r w:rsidR="000529B6" w:rsidRPr="00E37576">
          <w:rPr>
            <w:rStyle w:val="Hyperlink"/>
            <w:rFonts w:ascii="Verdana" w:hAnsi="Verdana"/>
          </w:rPr>
          <w:t>Jaarstukken 2022</w:t>
        </w:r>
        <w:r w:rsidR="000529B6">
          <w:rPr>
            <w:webHidden/>
          </w:rPr>
          <w:tab/>
        </w:r>
        <w:r w:rsidR="000529B6">
          <w:rPr>
            <w:webHidden/>
          </w:rPr>
          <w:fldChar w:fldCharType="begin"/>
        </w:r>
        <w:r w:rsidR="000529B6">
          <w:rPr>
            <w:webHidden/>
          </w:rPr>
          <w:instrText xml:space="preserve"> PAGEREF _Toc118383055 \h </w:instrText>
        </w:r>
        <w:r w:rsidR="000529B6">
          <w:rPr>
            <w:webHidden/>
          </w:rPr>
        </w:r>
        <w:r w:rsidR="000529B6">
          <w:rPr>
            <w:webHidden/>
          </w:rPr>
          <w:fldChar w:fldCharType="separate"/>
        </w:r>
        <w:r w:rsidR="00AD5F41">
          <w:rPr>
            <w:webHidden/>
          </w:rPr>
          <w:t>7</w:t>
        </w:r>
        <w:r w:rsidR="000529B6">
          <w:rPr>
            <w:webHidden/>
          </w:rPr>
          <w:fldChar w:fldCharType="end"/>
        </w:r>
      </w:hyperlink>
    </w:p>
    <w:p w14:paraId="02D96B6F" w14:textId="7604206C" w:rsidR="00E1455B" w:rsidRPr="00E1455B" w:rsidRDefault="000529B6" w:rsidP="00E1455B">
      <w:pPr>
        <w:pStyle w:val="Inhopg2"/>
        <w:ind w:left="397" w:firstLine="0"/>
        <w:rPr>
          <w:rFonts w:asciiTheme="minorHAnsi" w:eastAsiaTheme="minorEastAsia" w:hAnsiTheme="minorHAnsi" w:cstheme="minorBidi"/>
          <w:sz w:val="22"/>
          <w:szCs w:val="22"/>
          <w:lang w:eastAsia="nl-NL"/>
        </w:rPr>
      </w:pPr>
      <w:r w:rsidRPr="00AD5F41">
        <w:rPr>
          <w:rStyle w:val="Hyperlink"/>
          <w:rFonts w:ascii="Verdana" w:hAnsi="Verdana"/>
          <w:color w:val="auto"/>
          <w:u w:val="none"/>
        </w:rPr>
        <w:t>Kadernota 2024-2027</w:t>
      </w:r>
      <w:r>
        <w:rPr>
          <w:webHidden/>
        </w:rPr>
        <w:tab/>
      </w:r>
      <w:r>
        <w:rPr>
          <w:webHidden/>
        </w:rPr>
        <w:fldChar w:fldCharType="begin"/>
      </w:r>
      <w:r>
        <w:rPr>
          <w:webHidden/>
        </w:rPr>
        <w:instrText xml:space="preserve"> PAGEREF _Toc118383057 \h </w:instrText>
      </w:r>
      <w:r>
        <w:rPr>
          <w:webHidden/>
        </w:rPr>
      </w:r>
      <w:r>
        <w:rPr>
          <w:webHidden/>
        </w:rPr>
        <w:fldChar w:fldCharType="separate"/>
      </w:r>
      <w:r w:rsidR="00AD5F41">
        <w:rPr>
          <w:webHidden/>
        </w:rPr>
        <w:t>8</w:t>
      </w:r>
      <w:r>
        <w:rPr>
          <w:webHidden/>
        </w:rPr>
        <w:fldChar w:fldCharType="end"/>
      </w:r>
    </w:p>
    <w:p w14:paraId="69FB2151" w14:textId="5EE5098E" w:rsidR="000529B6" w:rsidRDefault="00F72267">
      <w:pPr>
        <w:pStyle w:val="Inhopg2"/>
        <w:rPr>
          <w:rFonts w:asciiTheme="minorHAnsi" w:eastAsiaTheme="minorEastAsia" w:hAnsiTheme="minorHAnsi" w:cstheme="minorBidi"/>
          <w:sz w:val="22"/>
          <w:szCs w:val="22"/>
          <w:lang w:eastAsia="nl-NL"/>
        </w:rPr>
      </w:pPr>
      <w:hyperlink r:id="rId13" w:anchor="_Toc118383058" w:history="1">
        <w:r w:rsidR="000529B6" w:rsidRPr="00E37576">
          <w:rPr>
            <w:rStyle w:val="Hyperlink"/>
            <w:rFonts w:ascii="Verdana" w:hAnsi="Verdana"/>
          </w:rPr>
          <w:t>Najaarsbericht 2023</w:t>
        </w:r>
        <w:r w:rsidR="000529B6">
          <w:rPr>
            <w:webHidden/>
          </w:rPr>
          <w:tab/>
        </w:r>
        <w:r w:rsidR="000529B6">
          <w:rPr>
            <w:webHidden/>
          </w:rPr>
          <w:fldChar w:fldCharType="begin"/>
        </w:r>
        <w:r w:rsidR="000529B6">
          <w:rPr>
            <w:webHidden/>
          </w:rPr>
          <w:instrText xml:space="preserve"> PAGEREF _Toc118383058 \h </w:instrText>
        </w:r>
        <w:r w:rsidR="000529B6">
          <w:rPr>
            <w:webHidden/>
          </w:rPr>
        </w:r>
        <w:r w:rsidR="000529B6">
          <w:rPr>
            <w:webHidden/>
          </w:rPr>
          <w:fldChar w:fldCharType="separate"/>
        </w:r>
        <w:r w:rsidR="00AD5F41">
          <w:rPr>
            <w:webHidden/>
          </w:rPr>
          <w:t>9</w:t>
        </w:r>
        <w:r w:rsidR="000529B6">
          <w:rPr>
            <w:webHidden/>
          </w:rPr>
          <w:fldChar w:fldCharType="end"/>
        </w:r>
      </w:hyperlink>
    </w:p>
    <w:p w14:paraId="623A0FC5" w14:textId="579498C3" w:rsidR="000529B6" w:rsidRDefault="00F72267">
      <w:pPr>
        <w:pStyle w:val="Inhopg2"/>
        <w:rPr>
          <w:rFonts w:asciiTheme="minorHAnsi" w:eastAsiaTheme="minorEastAsia" w:hAnsiTheme="minorHAnsi" w:cstheme="minorBidi"/>
          <w:sz w:val="22"/>
          <w:szCs w:val="22"/>
          <w:lang w:eastAsia="nl-NL"/>
        </w:rPr>
      </w:pPr>
      <w:hyperlink r:id="rId14" w:anchor="_Toc118383059" w:history="1">
        <w:r w:rsidR="000529B6" w:rsidRPr="00E37576">
          <w:rPr>
            <w:rStyle w:val="Hyperlink"/>
            <w:rFonts w:ascii="Verdana" w:hAnsi="Verdana"/>
          </w:rPr>
          <w:t>Begroting 2024-2027</w:t>
        </w:r>
        <w:r w:rsidR="000529B6">
          <w:rPr>
            <w:webHidden/>
          </w:rPr>
          <w:tab/>
        </w:r>
        <w:r w:rsidR="000529B6">
          <w:rPr>
            <w:webHidden/>
          </w:rPr>
          <w:fldChar w:fldCharType="begin"/>
        </w:r>
        <w:r w:rsidR="000529B6">
          <w:rPr>
            <w:webHidden/>
          </w:rPr>
          <w:instrText xml:space="preserve"> PAGEREF _Toc118383059 \h </w:instrText>
        </w:r>
        <w:r w:rsidR="000529B6">
          <w:rPr>
            <w:webHidden/>
          </w:rPr>
        </w:r>
        <w:r w:rsidR="000529B6">
          <w:rPr>
            <w:webHidden/>
          </w:rPr>
          <w:fldChar w:fldCharType="separate"/>
        </w:r>
        <w:r w:rsidR="00AD5F41">
          <w:rPr>
            <w:webHidden/>
          </w:rPr>
          <w:t>10</w:t>
        </w:r>
        <w:r w:rsidR="000529B6">
          <w:rPr>
            <w:webHidden/>
          </w:rPr>
          <w:fldChar w:fldCharType="end"/>
        </w:r>
      </w:hyperlink>
    </w:p>
    <w:p w14:paraId="687BE642" w14:textId="175AEE42" w:rsidR="000529B6" w:rsidRDefault="00F72267">
      <w:pPr>
        <w:pStyle w:val="Inhopg2"/>
        <w:rPr>
          <w:rFonts w:asciiTheme="minorHAnsi" w:eastAsiaTheme="minorEastAsia" w:hAnsiTheme="minorHAnsi" w:cstheme="minorBidi"/>
          <w:sz w:val="22"/>
          <w:szCs w:val="22"/>
          <w:lang w:eastAsia="nl-NL"/>
        </w:rPr>
      </w:pPr>
      <w:hyperlink r:id="rId15" w:anchor="_Toc118383060" w:history="1">
        <w:r w:rsidR="000529B6" w:rsidRPr="00E37576">
          <w:rPr>
            <w:rStyle w:val="Hyperlink"/>
            <w:rFonts w:ascii="Verdana" w:hAnsi="Verdana"/>
          </w:rPr>
          <w:t>Tarievennota 2024</w:t>
        </w:r>
        <w:r w:rsidR="000529B6">
          <w:rPr>
            <w:webHidden/>
          </w:rPr>
          <w:tab/>
        </w:r>
        <w:r w:rsidR="000529B6">
          <w:rPr>
            <w:webHidden/>
          </w:rPr>
          <w:fldChar w:fldCharType="begin"/>
        </w:r>
        <w:r w:rsidR="000529B6">
          <w:rPr>
            <w:webHidden/>
          </w:rPr>
          <w:instrText xml:space="preserve"> PAGEREF _Toc118383060 \h </w:instrText>
        </w:r>
        <w:r w:rsidR="000529B6">
          <w:rPr>
            <w:webHidden/>
          </w:rPr>
        </w:r>
        <w:r w:rsidR="000529B6">
          <w:rPr>
            <w:webHidden/>
          </w:rPr>
          <w:fldChar w:fldCharType="separate"/>
        </w:r>
        <w:r w:rsidR="00AD5F41">
          <w:rPr>
            <w:webHidden/>
          </w:rPr>
          <w:t>11</w:t>
        </w:r>
        <w:r w:rsidR="000529B6">
          <w:rPr>
            <w:webHidden/>
          </w:rPr>
          <w:fldChar w:fldCharType="end"/>
        </w:r>
      </w:hyperlink>
    </w:p>
    <w:p w14:paraId="743D6F2E" w14:textId="577EA54F" w:rsidR="000529B6" w:rsidRDefault="00F72267">
      <w:pPr>
        <w:pStyle w:val="Inhopg2"/>
        <w:rPr>
          <w:rFonts w:asciiTheme="minorHAnsi" w:eastAsiaTheme="minorEastAsia" w:hAnsiTheme="minorHAnsi" w:cstheme="minorBidi"/>
          <w:sz w:val="22"/>
          <w:szCs w:val="22"/>
          <w:lang w:eastAsia="nl-NL"/>
        </w:rPr>
      </w:pPr>
      <w:hyperlink r:id="rId16" w:anchor="_Toc118383061" w:history="1">
        <w:r w:rsidR="000529B6" w:rsidRPr="00E37576">
          <w:rPr>
            <w:rStyle w:val="Hyperlink"/>
            <w:rFonts w:ascii="Verdana" w:hAnsi="Verdana"/>
          </w:rPr>
          <w:t>P&amp;C agenda 2024</w:t>
        </w:r>
        <w:r w:rsidR="000529B6">
          <w:rPr>
            <w:webHidden/>
          </w:rPr>
          <w:tab/>
        </w:r>
        <w:r w:rsidR="000529B6">
          <w:rPr>
            <w:webHidden/>
          </w:rPr>
          <w:fldChar w:fldCharType="begin"/>
        </w:r>
        <w:r w:rsidR="000529B6">
          <w:rPr>
            <w:webHidden/>
          </w:rPr>
          <w:instrText xml:space="preserve"> PAGEREF _Toc118383061 \h </w:instrText>
        </w:r>
        <w:r w:rsidR="000529B6">
          <w:rPr>
            <w:webHidden/>
          </w:rPr>
        </w:r>
        <w:r w:rsidR="000529B6">
          <w:rPr>
            <w:webHidden/>
          </w:rPr>
          <w:fldChar w:fldCharType="separate"/>
        </w:r>
        <w:r w:rsidR="00AD5F41">
          <w:rPr>
            <w:webHidden/>
          </w:rPr>
          <w:t>12</w:t>
        </w:r>
        <w:r w:rsidR="000529B6">
          <w:rPr>
            <w:webHidden/>
          </w:rPr>
          <w:fldChar w:fldCharType="end"/>
        </w:r>
      </w:hyperlink>
    </w:p>
    <w:p w14:paraId="73DF258E" w14:textId="77777777" w:rsidR="00F211EB" w:rsidRDefault="00F211EB" w:rsidP="00F211EB">
      <w:pPr>
        <w:pStyle w:val="StandaardOZ"/>
        <w:rPr>
          <w:rFonts w:ascii="Verdana" w:hAnsi="Verdana" w:cs="Arial"/>
          <w:b/>
          <w:sz w:val="28"/>
          <w:szCs w:val="28"/>
        </w:rPr>
      </w:pPr>
      <w:r w:rsidRPr="002366E1">
        <w:rPr>
          <w:rFonts w:eastAsia="Lucida Sans Unicode"/>
          <w:b/>
        </w:rPr>
        <w:fldChar w:fldCharType="end"/>
      </w:r>
    </w:p>
    <w:p w14:paraId="52B09D83" w14:textId="77777777" w:rsidR="00F211EB" w:rsidRDefault="00F211EB" w:rsidP="00461AB0">
      <w:pPr>
        <w:pStyle w:val="StandaardOZ"/>
        <w:rPr>
          <w:rFonts w:ascii="Verdana" w:hAnsi="Verdana" w:cs="Arial"/>
          <w:b/>
          <w:sz w:val="28"/>
          <w:szCs w:val="28"/>
        </w:rPr>
      </w:pPr>
    </w:p>
    <w:p w14:paraId="5C979E34" w14:textId="77777777" w:rsidR="00F211EB" w:rsidRDefault="00F211EB" w:rsidP="00461AB0">
      <w:pPr>
        <w:pStyle w:val="StandaardOZ"/>
        <w:rPr>
          <w:rFonts w:ascii="Verdana" w:hAnsi="Verdana" w:cs="Arial"/>
          <w:b/>
          <w:sz w:val="28"/>
          <w:szCs w:val="28"/>
        </w:rPr>
      </w:pPr>
    </w:p>
    <w:p w14:paraId="3F9D1525" w14:textId="77777777" w:rsidR="00F211EB" w:rsidRDefault="00F211EB" w:rsidP="00623EEA">
      <w:pPr>
        <w:pStyle w:val="StandaardOZ"/>
        <w:jc w:val="right"/>
        <w:rPr>
          <w:rFonts w:ascii="Verdana" w:hAnsi="Verdana" w:cs="Arial"/>
          <w:b/>
          <w:sz w:val="28"/>
          <w:szCs w:val="28"/>
        </w:rPr>
      </w:pPr>
    </w:p>
    <w:p w14:paraId="084107A2" w14:textId="77777777" w:rsidR="00F211EB" w:rsidRDefault="00F211EB" w:rsidP="00461AB0">
      <w:pPr>
        <w:pStyle w:val="StandaardOZ"/>
        <w:rPr>
          <w:rFonts w:ascii="Verdana" w:hAnsi="Verdana" w:cs="Arial"/>
          <w:b/>
          <w:sz w:val="28"/>
          <w:szCs w:val="28"/>
        </w:rPr>
      </w:pPr>
    </w:p>
    <w:p w14:paraId="41CE8780" w14:textId="77777777" w:rsidR="00F211EB" w:rsidRDefault="00F211EB" w:rsidP="00461AB0">
      <w:pPr>
        <w:pStyle w:val="StandaardOZ"/>
        <w:rPr>
          <w:rFonts w:ascii="Verdana" w:hAnsi="Verdana" w:cs="Arial"/>
          <w:b/>
          <w:sz w:val="28"/>
          <w:szCs w:val="28"/>
        </w:rPr>
      </w:pPr>
    </w:p>
    <w:p w14:paraId="2B311570" w14:textId="77777777" w:rsidR="00F211EB" w:rsidRDefault="00F211EB" w:rsidP="00461AB0">
      <w:pPr>
        <w:pStyle w:val="StandaardOZ"/>
        <w:rPr>
          <w:rFonts w:ascii="Verdana" w:hAnsi="Verdana" w:cs="Arial"/>
          <w:b/>
          <w:sz w:val="28"/>
          <w:szCs w:val="28"/>
        </w:rPr>
      </w:pPr>
    </w:p>
    <w:p w14:paraId="15103EA9" w14:textId="77777777" w:rsidR="00F211EB" w:rsidRDefault="00F211EB" w:rsidP="00461AB0">
      <w:pPr>
        <w:pStyle w:val="StandaardOZ"/>
        <w:rPr>
          <w:rFonts w:ascii="Verdana" w:hAnsi="Verdana" w:cs="Arial"/>
          <w:b/>
          <w:sz w:val="28"/>
          <w:szCs w:val="28"/>
        </w:rPr>
      </w:pPr>
    </w:p>
    <w:p w14:paraId="2B408C1F" w14:textId="77777777" w:rsidR="00F211EB" w:rsidRDefault="00F211EB" w:rsidP="00461AB0">
      <w:pPr>
        <w:pStyle w:val="StandaardOZ"/>
        <w:rPr>
          <w:rFonts w:ascii="Verdana" w:hAnsi="Verdana" w:cs="Arial"/>
          <w:b/>
          <w:sz w:val="28"/>
          <w:szCs w:val="28"/>
        </w:rPr>
      </w:pPr>
    </w:p>
    <w:p w14:paraId="664C59FA" w14:textId="77777777" w:rsidR="00F211EB" w:rsidRDefault="00F211EB" w:rsidP="00461AB0">
      <w:pPr>
        <w:pStyle w:val="StandaardOZ"/>
        <w:rPr>
          <w:rFonts w:ascii="Verdana" w:hAnsi="Verdana" w:cs="Arial"/>
          <w:b/>
          <w:sz w:val="28"/>
          <w:szCs w:val="28"/>
        </w:rPr>
      </w:pPr>
    </w:p>
    <w:p w14:paraId="1A24A80F" w14:textId="77777777" w:rsidR="00F211EB" w:rsidRDefault="00F211EB" w:rsidP="00461AB0">
      <w:pPr>
        <w:pStyle w:val="StandaardOZ"/>
        <w:rPr>
          <w:rFonts w:ascii="Verdana" w:hAnsi="Verdana" w:cs="Arial"/>
          <w:b/>
          <w:sz w:val="28"/>
          <w:szCs w:val="28"/>
        </w:rPr>
      </w:pPr>
    </w:p>
    <w:p w14:paraId="0B5011EE" w14:textId="77777777" w:rsidR="009E1DF1" w:rsidRDefault="009E1DF1">
      <w:pPr>
        <w:rPr>
          <w:rFonts w:ascii="Verdana" w:hAnsi="Verdana" w:cs="Arial"/>
          <w:b/>
          <w:sz w:val="28"/>
          <w:szCs w:val="28"/>
        </w:rPr>
      </w:pPr>
      <w:r>
        <w:rPr>
          <w:rFonts w:ascii="Verdana" w:hAnsi="Verdana" w:cs="Arial"/>
          <w:b/>
          <w:sz w:val="28"/>
          <w:szCs w:val="28"/>
        </w:rPr>
        <w:br w:type="page"/>
      </w:r>
    </w:p>
    <w:p w14:paraId="19CCA012" w14:textId="77777777" w:rsidR="00461AB0" w:rsidRPr="00AD4163" w:rsidRDefault="00461AB0" w:rsidP="00461AB0">
      <w:pPr>
        <w:pStyle w:val="Kop2"/>
        <w:rPr>
          <w:rFonts w:ascii="Verdana" w:hAnsi="Verdana"/>
          <w:i w:val="0"/>
        </w:rPr>
      </w:pPr>
      <w:bookmarkStart w:id="1" w:name="_Toc434837502"/>
      <w:bookmarkStart w:id="2" w:name="_Toc118383047"/>
      <w:r w:rsidRPr="00D02819">
        <w:rPr>
          <w:rFonts w:ascii="Verdana" w:hAnsi="Verdana"/>
          <w:i w:val="0"/>
        </w:rPr>
        <w:t>Inleiding</w:t>
      </w:r>
      <w:bookmarkEnd w:id="1"/>
      <w:bookmarkEnd w:id="2"/>
    </w:p>
    <w:p w14:paraId="5A258663" w14:textId="77777777" w:rsidR="00461AB0" w:rsidRDefault="00461AB0" w:rsidP="00461AB0">
      <w:pPr>
        <w:spacing w:line="280" w:lineRule="atLeast"/>
        <w:rPr>
          <w:rFonts w:ascii="Verdana" w:hAnsi="Verdana" w:cs="Arial"/>
          <w:sz w:val="20"/>
          <w:szCs w:val="20"/>
        </w:rPr>
      </w:pPr>
      <w:r w:rsidRPr="00FE513B">
        <w:rPr>
          <w:rFonts w:ascii="Verdana" w:hAnsi="Verdana" w:cs="Arial"/>
          <w:sz w:val="20"/>
          <w:szCs w:val="20"/>
        </w:rPr>
        <w:t xml:space="preserve">Voor u ligt de bestuurlijke agenda voor de Planning &amp; Control (P&amp;C) cyclus </w:t>
      </w:r>
      <w:r>
        <w:rPr>
          <w:rFonts w:ascii="Verdana" w:hAnsi="Verdana" w:cs="Arial"/>
          <w:sz w:val="20"/>
          <w:szCs w:val="20"/>
        </w:rPr>
        <w:t>voor het jaar 202</w:t>
      </w:r>
      <w:r w:rsidR="006A5077">
        <w:rPr>
          <w:rFonts w:ascii="Verdana" w:hAnsi="Verdana" w:cs="Arial"/>
          <w:sz w:val="20"/>
          <w:szCs w:val="20"/>
        </w:rPr>
        <w:t>3</w:t>
      </w:r>
      <w:r>
        <w:rPr>
          <w:rFonts w:ascii="Verdana" w:hAnsi="Verdana" w:cs="Arial"/>
          <w:sz w:val="20"/>
          <w:szCs w:val="20"/>
        </w:rPr>
        <w:t>.</w:t>
      </w:r>
      <w:r w:rsidR="006948F9">
        <w:rPr>
          <w:rFonts w:ascii="Verdana" w:hAnsi="Verdana" w:cs="Arial"/>
          <w:sz w:val="20"/>
          <w:szCs w:val="20"/>
        </w:rPr>
        <w:t xml:space="preserve"> </w:t>
      </w:r>
      <w:r w:rsidR="0076773A">
        <w:rPr>
          <w:rFonts w:ascii="Verdana" w:hAnsi="Verdana" w:cs="Arial"/>
          <w:sz w:val="20"/>
          <w:szCs w:val="20"/>
        </w:rPr>
        <w:t>Met ingang van 202</w:t>
      </w:r>
      <w:r w:rsidR="007A21B5">
        <w:rPr>
          <w:rFonts w:ascii="Verdana" w:hAnsi="Verdana" w:cs="Arial"/>
          <w:sz w:val="20"/>
          <w:szCs w:val="20"/>
        </w:rPr>
        <w:t>2</w:t>
      </w:r>
      <w:r w:rsidR="0076773A">
        <w:rPr>
          <w:rFonts w:ascii="Verdana" w:hAnsi="Verdana" w:cs="Arial"/>
          <w:sz w:val="20"/>
          <w:szCs w:val="20"/>
        </w:rPr>
        <w:t xml:space="preserve"> </w:t>
      </w:r>
      <w:r w:rsidR="006A5077">
        <w:rPr>
          <w:rFonts w:ascii="Verdana" w:hAnsi="Verdana" w:cs="Arial"/>
          <w:sz w:val="20"/>
          <w:szCs w:val="20"/>
        </w:rPr>
        <w:t>is een</w:t>
      </w:r>
      <w:r w:rsidR="00477B6B">
        <w:rPr>
          <w:rFonts w:ascii="Verdana" w:hAnsi="Verdana" w:cs="Arial"/>
          <w:sz w:val="20"/>
          <w:szCs w:val="20"/>
        </w:rPr>
        <w:t xml:space="preserve"> gezamenlijke</w:t>
      </w:r>
      <w:r w:rsidR="0076773A">
        <w:rPr>
          <w:rFonts w:ascii="Verdana" w:hAnsi="Verdana" w:cs="Arial"/>
          <w:sz w:val="20"/>
          <w:szCs w:val="20"/>
        </w:rPr>
        <w:t xml:space="preserve"> </w:t>
      </w:r>
      <w:r w:rsidR="00614DC2">
        <w:rPr>
          <w:rFonts w:ascii="Verdana" w:hAnsi="Verdana" w:cs="Arial"/>
          <w:sz w:val="20"/>
          <w:szCs w:val="20"/>
        </w:rPr>
        <w:t xml:space="preserve">Planning &amp; Control agenda </w:t>
      </w:r>
      <w:r w:rsidR="0076773A">
        <w:rPr>
          <w:rFonts w:ascii="Verdana" w:hAnsi="Verdana" w:cs="Arial"/>
          <w:sz w:val="20"/>
          <w:szCs w:val="20"/>
        </w:rPr>
        <w:t xml:space="preserve">voor alle </w:t>
      </w:r>
      <w:r w:rsidR="00477B6B">
        <w:rPr>
          <w:rFonts w:ascii="Verdana" w:hAnsi="Verdana" w:cs="Arial"/>
          <w:sz w:val="20"/>
          <w:szCs w:val="20"/>
        </w:rPr>
        <w:t xml:space="preserve">3 de </w:t>
      </w:r>
      <w:r w:rsidR="0076773A">
        <w:rPr>
          <w:rFonts w:ascii="Verdana" w:hAnsi="Verdana" w:cs="Arial"/>
          <w:sz w:val="20"/>
          <w:szCs w:val="20"/>
        </w:rPr>
        <w:t>entiteiten opgesteld</w:t>
      </w:r>
      <w:r w:rsidR="006A5077">
        <w:rPr>
          <w:rFonts w:ascii="Verdana" w:hAnsi="Verdana" w:cs="Arial"/>
          <w:sz w:val="20"/>
          <w:szCs w:val="20"/>
        </w:rPr>
        <w:t>,</w:t>
      </w:r>
      <w:r w:rsidR="0076773A">
        <w:rPr>
          <w:rFonts w:ascii="Verdana" w:hAnsi="Verdana" w:cs="Arial"/>
          <w:sz w:val="20"/>
          <w:szCs w:val="20"/>
        </w:rPr>
        <w:t xml:space="preserve"> om de </w:t>
      </w:r>
      <w:r>
        <w:rPr>
          <w:rFonts w:ascii="Verdana" w:hAnsi="Verdana" w:cs="Arial"/>
          <w:sz w:val="20"/>
          <w:szCs w:val="20"/>
        </w:rPr>
        <w:t>integraliteit en de onderlinge afstemming en samenhang van de P&amp;C</w:t>
      </w:r>
      <w:r w:rsidR="006948F9">
        <w:rPr>
          <w:rFonts w:ascii="Verdana" w:hAnsi="Verdana" w:cs="Arial"/>
          <w:sz w:val="20"/>
          <w:szCs w:val="20"/>
        </w:rPr>
        <w:t xml:space="preserve"> </w:t>
      </w:r>
      <w:r>
        <w:rPr>
          <w:rFonts w:ascii="Verdana" w:hAnsi="Verdana" w:cs="Arial"/>
          <w:sz w:val="20"/>
          <w:szCs w:val="20"/>
        </w:rPr>
        <w:t xml:space="preserve">producten </w:t>
      </w:r>
      <w:r w:rsidR="0076773A">
        <w:rPr>
          <w:rFonts w:ascii="Verdana" w:hAnsi="Verdana" w:cs="Arial"/>
          <w:sz w:val="20"/>
          <w:szCs w:val="20"/>
        </w:rPr>
        <w:t>te bevorderen</w:t>
      </w:r>
      <w:r w:rsidR="006A5077">
        <w:rPr>
          <w:rFonts w:ascii="Verdana" w:hAnsi="Verdana" w:cs="Arial"/>
          <w:sz w:val="20"/>
          <w:szCs w:val="20"/>
        </w:rPr>
        <w:t>.</w:t>
      </w:r>
    </w:p>
    <w:p w14:paraId="6CA1787A" w14:textId="77777777" w:rsidR="0076773A" w:rsidRDefault="0076773A" w:rsidP="00461AB0">
      <w:pPr>
        <w:spacing w:line="280" w:lineRule="atLeast"/>
        <w:rPr>
          <w:rFonts w:ascii="Verdana" w:hAnsi="Verdana" w:cs="Arial"/>
          <w:sz w:val="20"/>
          <w:szCs w:val="20"/>
        </w:rPr>
      </w:pPr>
    </w:p>
    <w:p w14:paraId="0997CB79" w14:textId="77777777" w:rsidR="00461AB0" w:rsidRDefault="00461AB0" w:rsidP="00461AB0">
      <w:pPr>
        <w:spacing w:line="280" w:lineRule="atLeast"/>
        <w:rPr>
          <w:rFonts w:ascii="Verdana" w:hAnsi="Verdana" w:cs="Arial"/>
          <w:sz w:val="20"/>
          <w:szCs w:val="20"/>
        </w:rPr>
      </w:pPr>
      <w:r>
        <w:rPr>
          <w:rFonts w:ascii="Verdana" w:hAnsi="Verdana" w:cs="Arial"/>
          <w:sz w:val="20"/>
          <w:szCs w:val="20"/>
        </w:rPr>
        <w:t xml:space="preserve">Deze agenda geeft </w:t>
      </w:r>
      <w:r w:rsidR="006A5077">
        <w:rPr>
          <w:rFonts w:ascii="Verdana" w:hAnsi="Verdana" w:cs="Arial"/>
          <w:sz w:val="20"/>
          <w:szCs w:val="20"/>
        </w:rPr>
        <w:t>de</w:t>
      </w:r>
      <w:r>
        <w:rPr>
          <w:rFonts w:ascii="Verdana" w:hAnsi="Verdana" w:cs="Arial"/>
          <w:sz w:val="20"/>
          <w:szCs w:val="20"/>
        </w:rPr>
        <w:t xml:space="preserve"> bestur</w:t>
      </w:r>
      <w:r w:rsidR="006A5077">
        <w:rPr>
          <w:rFonts w:ascii="Verdana" w:hAnsi="Verdana" w:cs="Arial"/>
          <w:sz w:val="20"/>
          <w:szCs w:val="20"/>
        </w:rPr>
        <w:t>en</w:t>
      </w:r>
      <w:r>
        <w:rPr>
          <w:rFonts w:ascii="Verdana" w:hAnsi="Verdana" w:cs="Arial"/>
          <w:sz w:val="20"/>
          <w:szCs w:val="20"/>
        </w:rPr>
        <w:t xml:space="preserve"> inzicht welke P&amp;C producten in 202</w:t>
      </w:r>
      <w:r w:rsidR="006A5077">
        <w:rPr>
          <w:rFonts w:ascii="Verdana" w:hAnsi="Verdana" w:cs="Arial"/>
          <w:sz w:val="20"/>
          <w:szCs w:val="20"/>
        </w:rPr>
        <w:t>3</w:t>
      </w:r>
      <w:r>
        <w:rPr>
          <w:rFonts w:ascii="Verdana" w:hAnsi="Verdana" w:cs="Arial"/>
          <w:sz w:val="20"/>
          <w:szCs w:val="20"/>
        </w:rPr>
        <w:t xml:space="preserve"> verwacht kunnen worden en </w:t>
      </w:r>
      <w:r w:rsidR="006A5077">
        <w:rPr>
          <w:rFonts w:ascii="Verdana" w:hAnsi="Verdana" w:cs="Arial"/>
          <w:sz w:val="20"/>
          <w:szCs w:val="20"/>
        </w:rPr>
        <w:t xml:space="preserve">wat </w:t>
      </w:r>
      <w:r>
        <w:rPr>
          <w:rFonts w:ascii="Verdana" w:hAnsi="Verdana" w:cs="Arial"/>
          <w:sz w:val="20"/>
          <w:szCs w:val="20"/>
        </w:rPr>
        <w:t>het doel van deze documenten</w:t>
      </w:r>
      <w:r w:rsidR="006A5077">
        <w:rPr>
          <w:rFonts w:ascii="Verdana" w:hAnsi="Verdana" w:cs="Arial"/>
          <w:sz w:val="20"/>
          <w:szCs w:val="20"/>
        </w:rPr>
        <w:t xml:space="preserve"> is</w:t>
      </w:r>
      <w:r>
        <w:rPr>
          <w:rFonts w:ascii="Verdana" w:hAnsi="Verdana" w:cs="Arial"/>
          <w:sz w:val="20"/>
          <w:szCs w:val="20"/>
        </w:rPr>
        <w:t xml:space="preserve">. </w:t>
      </w:r>
      <w:r w:rsidRPr="00FE513B">
        <w:rPr>
          <w:rFonts w:ascii="Verdana" w:hAnsi="Verdana" w:cs="Arial"/>
          <w:sz w:val="20"/>
          <w:szCs w:val="20"/>
        </w:rPr>
        <w:t xml:space="preserve">De P&amp;C cyclus geeft inzicht in de realisatie van de </w:t>
      </w:r>
      <w:r>
        <w:rPr>
          <w:rFonts w:ascii="Verdana" w:hAnsi="Verdana" w:cs="Arial"/>
          <w:sz w:val="20"/>
          <w:szCs w:val="20"/>
        </w:rPr>
        <w:t xml:space="preserve">geplande </w:t>
      </w:r>
      <w:r w:rsidRPr="00FE513B">
        <w:rPr>
          <w:rFonts w:ascii="Verdana" w:hAnsi="Verdana" w:cs="Arial"/>
          <w:sz w:val="20"/>
          <w:szCs w:val="20"/>
        </w:rPr>
        <w:t>doelstellingen</w:t>
      </w:r>
      <w:r>
        <w:rPr>
          <w:rFonts w:ascii="Verdana" w:hAnsi="Verdana" w:cs="Arial"/>
          <w:sz w:val="20"/>
          <w:szCs w:val="20"/>
        </w:rPr>
        <w:t xml:space="preserve">, de daarvoor uit te voeren activiteiten en het benodigd geld. De cyclus bestaat uit </w:t>
      </w:r>
      <w:r w:rsidRPr="00FE513B">
        <w:rPr>
          <w:rFonts w:ascii="Verdana" w:hAnsi="Verdana" w:cs="Arial"/>
          <w:sz w:val="20"/>
          <w:szCs w:val="20"/>
        </w:rPr>
        <w:t>diverse plannings- en (bij)sturingsmomenten</w:t>
      </w:r>
      <w:r>
        <w:rPr>
          <w:rFonts w:ascii="Verdana" w:hAnsi="Verdana" w:cs="Arial"/>
          <w:sz w:val="20"/>
          <w:szCs w:val="20"/>
        </w:rPr>
        <w:t>.</w:t>
      </w:r>
    </w:p>
    <w:p w14:paraId="1F658AD8" w14:textId="77777777" w:rsidR="006A5077" w:rsidRDefault="006A5077" w:rsidP="00461AB0">
      <w:pPr>
        <w:spacing w:line="280" w:lineRule="atLeast"/>
        <w:rPr>
          <w:rFonts w:ascii="Verdana" w:hAnsi="Verdana" w:cs="Arial"/>
          <w:sz w:val="20"/>
          <w:szCs w:val="20"/>
        </w:rPr>
      </w:pPr>
    </w:p>
    <w:p w14:paraId="158C488D" w14:textId="77777777" w:rsidR="00D02819" w:rsidRPr="00D02819" w:rsidRDefault="00D02819" w:rsidP="00D02819">
      <w:pPr>
        <w:pStyle w:val="Kop2"/>
        <w:rPr>
          <w:rFonts w:ascii="Verdana" w:hAnsi="Verdana"/>
          <w:i w:val="0"/>
        </w:rPr>
      </w:pPr>
      <w:bookmarkStart w:id="3" w:name="_Toc118383048"/>
      <w:r w:rsidRPr="00D02819">
        <w:rPr>
          <w:rFonts w:ascii="Verdana" w:hAnsi="Verdana"/>
          <w:i w:val="0"/>
        </w:rPr>
        <w:t>Efficiencyslag</w:t>
      </w:r>
      <w:bookmarkEnd w:id="3"/>
    </w:p>
    <w:p w14:paraId="4CE13B90" w14:textId="7BCABA16" w:rsidR="004676CD" w:rsidRDefault="006C7541" w:rsidP="00461AB0">
      <w:pPr>
        <w:spacing w:line="280" w:lineRule="atLeast"/>
        <w:rPr>
          <w:rFonts w:ascii="Verdana" w:hAnsi="Verdana" w:cs="Arial"/>
          <w:sz w:val="20"/>
          <w:szCs w:val="20"/>
        </w:rPr>
      </w:pPr>
      <w:r>
        <w:rPr>
          <w:rFonts w:ascii="Verdana" w:hAnsi="Verdana" w:cs="Arial"/>
          <w:sz w:val="20"/>
          <w:szCs w:val="20"/>
        </w:rPr>
        <w:t xml:space="preserve">De kadernota en voorjaarsnota hebben inhoudelijk raakvlakken. </w:t>
      </w:r>
      <w:r w:rsidR="00AD5F41">
        <w:rPr>
          <w:rFonts w:ascii="Verdana" w:hAnsi="Verdana" w:cs="Arial"/>
          <w:sz w:val="20"/>
          <w:szCs w:val="20"/>
        </w:rPr>
        <w:t>In O</w:t>
      </w:r>
      <w:r w:rsidR="004676CD">
        <w:rPr>
          <w:rFonts w:ascii="Verdana" w:hAnsi="Verdana" w:cs="Arial"/>
          <w:sz w:val="20"/>
          <w:szCs w:val="20"/>
        </w:rPr>
        <w:t xml:space="preserve">ostzaan </w:t>
      </w:r>
      <w:r w:rsidR="00AD5F41">
        <w:rPr>
          <w:rFonts w:ascii="Verdana" w:hAnsi="Verdana" w:cs="Arial"/>
          <w:sz w:val="20"/>
          <w:szCs w:val="20"/>
        </w:rPr>
        <w:t xml:space="preserve">is in 2022 </w:t>
      </w:r>
      <w:r w:rsidR="004676CD">
        <w:rPr>
          <w:rFonts w:ascii="Verdana" w:hAnsi="Verdana" w:cs="Arial"/>
          <w:sz w:val="20"/>
          <w:szCs w:val="20"/>
        </w:rPr>
        <w:t xml:space="preserve">de kadernota en het voorjaarsbericht samengevoegd tot een stuk. Dit scheelt veel werk en afstemming tussen beide documenten. </w:t>
      </w:r>
      <w:r w:rsidR="00AD5F41">
        <w:rPr>
          <w:rFonts w:ascii="Verdana" w:hAnsi="Verdana" w:cs="Arial"/>
          <w:sz w:val="20"/>
          <w:szCs w:val="20"/>
        </w:rPr>
        <w:t>V</w:t>
      </w:r>
      <w:r w:rsidR="004676CD">
        <w:rPr>
          <w:rFonts w:ascii="Verdana" w:hAnsi="Verdana" w:cs="Arial"/>
          <w:sz w:val="20"/>
          <w:szCs w:val="20"/>
        </w:rPr>
        <w:t>anuit de behoefde om P&amp;C stukken zo efficiënt mogelijk op te stellen, zullen vanaf 2023 zullen beide gemeenten deze stukken samenvoegen en tegelijkertijd opstellen.</w:t>
      </w:r>
    </w:p>
    <w:p w14:paraId="26557228" w14:textId="77777777" w:rsidR="004676CD" w:rsidRPr="00D02819" w:rsidRDefault="004676CD" w:rsidP="00461AB0">
      <w:pPr>
        <w:spacing w:line="280" w:lineRule="atLeast"/>
        <w:rPr>
          <w:rFonts w:ascii="Verdana" w:hAnsi="Verdana" w:cs="Arial"/>
          <w:sz w:val="20"/>
          <w:szCs w:val="20"/>
        </w:rPr>
      </w:pPr>
    </w:p>
    <w:p w14:paraId="3474BFD1" w14:textId="77777777" w:rsidR="006A5077" w:rsidRDefault="006A5077" w:rsidP="00461AB0">
      <w:pPr>
        <w:spacing w:line="280" w:lineRule="atLeast"/>
        <w:rPr>
          <w:rFonts w:ascii="Verdana" w:hAnsi="Verdana" w:cs="Arial"/>
          <w:sz w:val="20"/>
          <w:szCs w:val="20"/>
        </w:rPr>
      </w:pPr>
      <w:r w:rsidRPr="00D02819">
        <w:rPr>
          <w:rFonts w:ascii="Verdana" w:hAnsi="Verdana" w:cs="Arial"/>
          <w:sz w:val="20"/>
          <w:szCs w:val="20"/>
        </w:rPr>
        <w:t xml:space="preserve">Voor OVER-gemeenten </w:t>
      </w:r>
      <w:r w:rsidR="00D02819" w:rsidRPr="00D02819">
        <w:rPr>
          <w:rFonts w:ascii="Verdana" w:hAnsi="Verdana" w:cs="Arial"/>
          <w:sz w:val="20"/>
          <w:szCs w:val="20"/>
        </w:rPr>
        <w:t>gaan we het</w:t>
      </w:r>
      <w:r w:rsidRPr="00D02819">
        <w:rPr>
          <w:rFonts w:ascii="Verdana" w:hAnsi="Verdana" w:cs="Arial"/>
          <w:sz w:val="20"/>
          <w:szCs w:val="20"/>
        </w:rPr>
        <w:t xml:space="preserve"> Voorjaarsbericht 2023 en Begroting 2024</w:t>
      </w:r>
      <w:r w:rsidR="00D02819" w:rsidRPr="00D02819">
        <w:rPr>
          <w:rFonts w:ascii="Verdana" w:hAnsi="Verdana" w:cs="Arial"/>
          <w:sz w:val="20"/>
          <w:szCs w:val="20"/>
        </w:rPr>
        <w:t xml:space="preserve"> gelijktijdig opstellen en </w:t>
      </w:r>
      <w:r w:rsidR="00D02819">
        <w:rPr>
          <w:rFonts w:ascii="Verdana" w:hAnsi="Verdana" w:cs="Arial"/>
          <w:sz w:val="20"/>
          <w:szCs w:val="20"/>
        </w:rPr>
        <w:t xml:space="preserve">gelijktijdig </w:t>
      </w:r>
      <w:r w:rsidR="00D02819" w:rsidRPr="00D02819">
        <w:rPr>
          <w:rFonts w:ascii="Verdana" w:hAnsi="Verdana" w:cs="Arial"/>
          <w:sz w:val="20"/>
          <w:szCs w:val="20"/>
        </w:rPr>
        <w:t>in de gremia laten vaststellen</w:t>
      </w:r>
      <w:r w:rsidR="00D02819">
        <w:rPr>
          <w:rFonts w:ascii="Verdana" w:hAnsi="Verdana" w:cs="Arial"/>
          <w:sz w:val="20"/>
          <w:szCs w:val="20"/>
        </w:rPr>
        <w:t>. De stukken worden wel apart opgesteld en apart vastgesteld</w:t>
      </w:r>
      <w:r w:rsidR="00D02819" w:rsidRPr="00D02819">
        <w:rPr>
          <w:rFonts w:ascii="Verdana" w:hAnsi="Verdana" w:cs="Arial"/>
          <w:sz w:val="20"/>
          <w:szCs w:val="20"/>
        </w:rPr>
        <w:t>. In het verleden werden deze vlak na elkaar vastgesteld, wat ervoor zorgde dat de dat de meerjarige effecten van het voorjaarsbericht niet konden worden meegenomen in de begroting. Daarnaast wordt het opstelproces hiermee efficiënter.</w:t>
      </w:r>
    </w:p>
    <w:p w14:paraId="7DEF7716" w14:textId="77777777" w:rsidR="00AD4163" w:rsidRPr="00FE513B" w:rsidRDefault="00AD4163" w:rsidP="00461AB0">
      <w:pPr>
        <w:spacing w:line="280" w:lineRule="atLeast"/>
        <w:rPr>
          <w:rFonts w:ascii="Verdana" w:hAnsi="Verdana" w:cs="Arial"/>
          <w:sz w:val="20"/>
          <w:szCs w:val="20"/>
        </w:rPr>
      </w:pPr>
    </w:p>
    <w:p w14:paraId="66B86FBD" w14:textId="77777777" w:rsidR="00461AB0" w:rsidRPr="00AD4163" w:rsidRDefault="00461AB0" w:rsidP="00461AB0">
      <w:pPr>
        <w:pStyle w:val="Kop2"/>
        <w:rPr>
          <w:rFonts w:ascii="Verdana" w:hAnsi="Verdana"/>
          <w:i w:val="0"/>
        </w:rPr>
      </w:pPr>
      <w:bookmarkStart w:id="4" w:name="_Toc118383049"/>
      <w:r w:rsidRPr="00BB3BE1">
        <w:rPr>
          <w:rFonts w:ascii="Verdana" w:hAnsi="Verdana"/>
          <w:i w:val="0"/>
        </w:rPr>
        <w:t>Samenhang P&amp;C cyclus</w:t>
      </w:r>
      <w:bookmarkEnd w:id="4"/>
    </w:p>
    <w:p w14:paraId="4CA3A377" w14:textId="77777777" w:rsidR="00461AB0" w:rsidRDefault="00461AB0" w:rsidP="00D02819">
      <w:pPr>
        <w:spacing w:line="280" w:lineRule="atLeast"/>
        <w:rPr>
          <w:rFonts w:ascii="Verdana" w:hAnsi="Verdana" w:cs="Arial"/>
          <w:sz w:val="20"/>
          <w:szCs w:val="20"/>
        </w:rPr>
      </w:pPr>
      <w:r w:rsidRPr="00FE513B">
        <w:rPr>
          <w:rFonts w:ascii="Verdana" w:hAnsi="Verdana" w:cs="Arial"/>
          <w:sz w:val="20"/>
          <w:szCs w:val="20"/>
        </w:rPr>
        <w:t xml:space="preserve">Bij het opstellen van deze </w:t>
      </w:r>
      <w:r>
        <w:rPr>
          <w:rFonts w:ascii="Verdana" w:hAnsi="Verdana" w:cs="Arial"/>
          <w:sz w:val="20"/>
          <w:szCs w:val="20"/>
        </w:rPr>
        <w:t>agenda</w:t>
      </w:r>
      <w:r w:rsidRPr="00FE513B">
        <w:rPr>
          <w:rFonts w:ascii="Verdana" w:hAnsi="Verdana" w:cs="Arial"/>
          <w:sz w:val="20"/>
          <w:szCs w:val="20"/>
        </w:rPr>
        <w:t xml:space="preserve"> is rekening gehouden met de </w:t>
      </w:r>
      <w:r>
        <w:rPr>
          <w:rFonts w:ascii="Verdana" w:hAnsi="Verdana" w:cs="Arial"/>
          <w:sz w:val="20"/>
          <w:szCs w:val="20"/>
        </w:rPr>
        <w:t>vergaderschema’s van de gemeenteraden van Wormerland en Oostzaan en het Algemeen Bestuur</w:t>
      </w:r>
      <w:r w:rsidR="00056DEA">
        <w:rPr>
          <w:rFonts w:ascii="Verdana" w:hAnsi="Verdana" w:cs="Arial"/>
          <w:sz w:val="20"/>
          <w:szCs w:val="20"/>
        </w:rPr>
        <w:t xml:space="preserve"> van OVER-gemeenten</w:t>
      </w:r>
      <w:r>
        <w:rPr>
          <w:rFonts w:ascii="Verdana" w:hAnsi="Verdana" w:cs="Arial"/>
          <w:sz w:val="20"/>
          <w:szCs w:val="20"/>
        </w:rPr>
        <w:t xml:space="preserve">. Zowel de bestuurlijke als de organisatie planningen van de P&amp;C documenten van de werkorganisatie als wel voor de gemeentes zijn op elkaar afgestemd. </w:t>
      </w:r>
    </w:p>
    <w:p w14:paraId="3CC2E519" w14:textId="77777777" w:rsidR="00461AB0" w:rsidRDefault="00461AB0" w:rsidP="00D02819">
      <w:pPr>
        <w:spacing w:line="280" w:lineRule="atLeast"/>
        <w:rPr>
          <w:rFonts w:ascii="Verdana" w:hAnsi="Verdana" w:cs="Arial"/>
          <w:sz w:val="20"/>
          <w:szCs w:val="20"/>
        </w:rPr>
      </w:pPr>
    </w:p>
    <w:p w14:paraId="1BDBB3E5" w14:textId="77777777" w:rsidR="00D02819" w:rsidRDefault="00461AB0" w:rsidP="00D02819">
      <w:pPr>
        <w:spacing w:line="280" w:lineRule="atLeast"/>
        <w:rPr>
          <w:rFonts w:ascii="Verdana" w:hAnsi="Verdana" w:cs="Arial"/>
          <w:sz w:val="20"/>
          <w:szCs w:val="20"/>
        </w:rPr>
      </w:pPr>
      <w:r w:rsidRPr="00FE513B">
        <w:rPr>
          <w:rFonts w:ascii="Verdana" w:hAnsi="Verdana" w:cs="Arial"/>
          <w:sz w:val="20"/>
          <w:szCs w:val="20"/>
        </w:rPr>
        <w:t>De P&amp;C documenten worden opgesteld overeenkomstig de wettelijke bepalingen zoals vastgelegd in de Gemeentewet</w:t>
      </w:r>
      <w:r>
        <w:rPr>
          <w:rFonts w:ascii="Verdana" w:hAnsi="Verdana" w:cs="Arial"/>
          <w:sz w:val="20"/>
          <w:szCs w:val="20"/>
        </w:rPr>
        <w:t xml:space="preserve">, </w:t>
      </w:r>
      <w:r w:rsidRPr="00FE513B">
        <w:rPr>
          <w:rFonts w:ascii="Verdana" w:hAnsi="Verdana" w:cs="Arial"/>
          <w:sz w:val="20"/>
          <w:szCs w:val="20"/>
        </w:rPr>
        <w:t>het Besluit Begroting en Verantwoording (BBV)</w:t>
      </w:r>
      <w:r>
        <w:rPr>
          <w:rFonts w:ascii="Verdana" w:hAnsi="Verdana" w:cs="Arial"/>
          <w:sz w:val="20"/>
          <w:szCs w:val="20"/>
        </w:rPr>
        <w:t xml:space="preserve"> en de Gemeenschappelijke regeling OVER-gemeenten</w:t>
      </w:r>
      <w:r w:rsidRPr="00FE513B">
        <w:rPr>
          <w:rFonts w:ascii="Verdana" w:hAnsi="Verdana" w:cs="Arial"/>
          <w:sz w:val="20"/>
          <w:szCs w:val="20"/>
        </w:rPr>
        <w:t>.</w:t>
      </w:r>
      <w:r w:rsidR="006948F9">
        <w:rPr>
          <w:rFonts w:ascii="Verdana" w:hAnsi="Verdana" w:cs="Arial"/>
          <w:sz w:val="20"/>
          <w:szCs w:val="20"/>
        </w:rPr>
        <w:br/>
      </w:r>
    </w:p>
    <w:p w14:paraId="015DEFB1" w14:textId="477F5944" w:rsidR="004676CD" w:rsidRDefault="00746289" w:rsidP="00D02819">
      <w:pPr>
        <w:spacing w:line="280" w:lineRule="atLeast"/>
        <w:rPr>
          <w:rFonts w:ascii="Verdana" w:hAnsi="Verdana" w:cs="Arial"/>
          <w:sz w:val="20"/>
          <w:szCs w:val="20"/>
        </w:rPr>
      </w:pPr>
      <w:r w:rsidRPr="00FB3FE2">
        <w:rPr>
          <w:rFonts w:ascii="Verdana" w:hAnsi="Verdana" w:cs="Arial"/>
          <w:sz w:val="20"/>
          <w:szCs w:val="20"/>
        </w:rPr>
        <w:t xml:space="preserve">In 2022 is de nieuwe Wet Gemeenschappelijke Regelingen ingegaan. </w:t>
      </w:r>
      <w:r w:rsidR="00DC4022" w:rsidRPr="00FB3FE2">
        <w:rPr>
          <w:rFonts w:ascii="Verdana" w:hAnsi="Verdana" w:cs="Arial"/>
          <w:sz w:val="20"/>
          <w:szCs w:val="20"/>
        </w:rPr>
        <w:t xml:space="preserve">De gevolgen voor de gemeenten zijn onder andere </w:t>
      </w:r>
      <w:r w:rsidR="004676CD" w:rsidRPr="00FB3FE2">
        <w:rPr>
          <w:rFonts w:ascii="Verdana" w:hAnsi="Verdana" w:cs="Arial"/>
          <w:sz w:val="20"/>
          <w:szCs w:val="20"/>
        </w:rPr>
        <w:t xml:space="preserve">dat het adviesrecht voor de raden wordt uitgebreid en de zienswijzeperiode </w:t>
      </w:r>
      <w:r w:rsidR="00DC4022" w:rsidRPr="00FB3FE2">
        <w:rPr>
          <w:rFonts w:ascii="Verdana" w:hAnsi="Verdana" w:cs="Arial"/>
          <w:sz w:val="20"/>
          <w:szCs w:val="20"/>
        </w:rPr>
        <w:t xml:space="preserve">voor raden </w:t>
      </w:r>
      <w:r w:rsidR="004676CD" w:rsidRPr="00FB3FE2">
        <w:rPr>
          <w:rFonts w:ascii="Verdana" w:hAnsi="Verdana" w:cs="Arial"/>
          <w:sz w:val="20"/>
          <w:szCs w:val="20"/>
        </w:rPr>
        <w:t xml:space="preserve">wordt verlengd van 8 naar 12 weken. </w:t>
      </w:r>
      <w:r w:rsidR="00FB3FE2">
        <w:rPr>
          <w:rFonts w:ascii="Verdana" w:hAnsi="Verdana" w:cs="Arial"/>
          <w:sz w:val="20"/>
          <w:szCs w:val="20"/>
        </w:rPr>
        <w:t>De</w:t>
      </w:r>
      <w:r w:rsidR="009744D3">
        <w:rPr>
          <w:rFonts w:ascii="Verdana" w:hAnsi="Verdana" w:cs="Arial"/>
          <w:sz w:val="20"/>
          <w:szCs w:val="20"/>
        </w:rPr>
        <w:t xml:space="preserve"> aangepaste zienswijzeperiode geldt voor de begroting en eventuele begrotingswijzigingen van OVER-gemeenten. Deze </w:t>
      </w:r>
      <w:r w:rsidR="00060A21">
        <w:rPr>
          <w:rFonts w:ascii="Verdana" w:hAnsi="Verdana" w:cs="Arial"/>
          <w:sz w:val="20"/>
          <w:szCs w:val="20"/>
        </w:rPr>
        <w:t>nieuwe zienswijzeperiode</w:t>
      </w:r>
      <w:r w:rsidR="00FB3FE2">
        <w:rPr>
          <w:rFonts w:ascii="Verdana" w:hAnsi="Verdana" w:cs="Arial"/>
          <w:sz w:val="20"/>
          <w:szCs w:val="20"/>
        </w:rPr>
        <w:t xml:space="preserve"> </w:t>
      </w:r>
      <w:r w:rsidR="00060A21">
        <w:rPr>
          <w:rFonts w:ascii="Verdana" w:hAnsi="Verdana" w:cs="Arial"/>
          <w:sz w:val="20"/>
          <w:szCs w:val="20"/>
        </w:rPr>
        <w:t xml:space="preserve">is </w:t>
      </w:r>
      <w:r w:rsidR="00FB3FE2">
        <w:rPr>
          <w:rFonts w:ascii="Verdana" w:hAnsi="Verdana" w:cs="Arial"/>
          <w:sz w:val="20"/>
          <w:szCs w:val="20"/>
        </w:rPr>
        <w:t xml:space="preserve">verwerkt in het besluitvormingsproces voor de </w:t>
      </w:r>
      <w:r w:rsidR="009744D3">
        <w:rPr>
          <w:rFonts w:ascii="Verdana" w:hAnsi="Verdana" w:cs="Arial"/>
          <w:sz w:val="20"/>
          <w:szCs w:val="20"/>
        </w:rPr>
        <w:t>b</w:t>
      </w:r>
      <w:r w:rsidR="00FB3FE2">
        <w:rPr>
          <w:rFonts w:ascii="Verdana" w:hAnsi="Verdana" w:cs="Arial"/>
          <w:sz w:val="20"/>
          <w:szCs w:val="20"/>
        </w:rPr>
        <w:t>egroting</w:t>
      </w:r>
      <w:r w:rsidR="009744D3">
        <w:rPr>
          <w:rFonts w:ascii="Verdana" w:hAnsi="Verdana" w:cs="Arial"/>
          <w:sz w:val="20"/>
          <w:szCs w:val="20"/>
        </w:rPr>
        <w:t xml:space="preserve"> en het voorjaarsbericht</w:t>
      </w:r>
      <w:r w:rsidR="00FB3FE2">
        <w:rPr>
          <w:rFonts w:ascii="Verdana" w:hAnsi="Verdana" w:cs="Arial"/>
          <w:sz w:val="20"/>
          <w:szCs w:val="20"/>
        </w:rPr>
        <w:t xml:space="preserve"> van OVER-gemeenten. </w:t>
      </w:r>
    </w:p>
    <w:p w14:paraId="04EC444F" w14:textId="77777777" w:rsidR="004676CD" w:rsidRDefault="004676CD" w:rsidP="00D02819">
      <w:pPr>
        <w:spacing w:line="280" w:lineRule="atLeast"/>
        <w:rPr>
          <w:rFonts w:ascii="Verdana" w:hAnsi="Verdana" w:cs="Arial"/>
          <w:sz w:val="20"/>
          <w:szCs w:val="20"/>
        </w:rPr>
      </w:pPr>
    </w:p>
    <w:p w14:paraId="17AFB752" w14:textId="77777777" w:rsidR="00BB3BE1" w:rsidRPr="00FE513B" w:rsidRDefault="00BB3BE1" w:rsidP="00461AB0">
      <w:pPr>
        <w:rPr>
          <w:rFonts w:ascii="Verdana" w:hAnsi="Verdana" w:cs="Arial"/>
          <w:sz w:val="20"/>
          <w:szCs w:val="20"/>
        </w:rPr>
      </w:pPr>
    </w:p>
    <w:p w14:paraId="440B3924" w14:textId="77777777" w:rsidR="005D2157" w:rsidRPr="006948F9" w:rsidRDefault="005D2157" w:rsidP="006948F9">
      <w:pPr>
        <w:pStyle w:val="Kop2"/>
        <w:rPr>
          <w:i w:val="0"/>
        </w:rPr>
      </w:pPr>
      <w:bookmarkStart w:id="5" w:name="_Toc118383050"/>
      <w:bookmarkStart w:id="6" w:name="_Hlk529367080"/>
      <w:r w:rsidRPr="006948F9">
        <w:rPr>
          <w:i w:val="0"/>
        </w:rPr>
        <w:t>De P&amp;C cyclus</w:t>
      </w:r>
      <w:bookmarkEnd w:id="5"/>
      <w:r w:rsidR="006948F9" w:rsidRPr="006948F9">
        <w:rPr>
          <w:i w:val="0"/>
        </w:rPr>
        <w:br/>
      </w:r>
      <w:r w:rsidR="006948F9" w:rsidRPr="006948F9">
        <w:rPr>
          <w:i w:val="0"/>
        </w:rPr>
        <w:br/>
      </w:r>
      <w:r w:rsidR="006948F9" w:rsidRPr="006948F9">
        <w:rPr>
          <w:i w:val="0"/>
        </w:rPr>
        <w:br/>
      </w:r>
    </w:p>
    <w:p w14:paraId="7D9BE8D3" w14:textId="77777777" w:rsidR="00F211EB" w:rsidRPr="006948F9" w:rsidRDefault="006948F9" w:rsidP="006948F9">
      <w:pPr>
        <w:rPr>
          <w:rFonts w:ascii="Verdana" w:hAnsi="Verdana" w:cs="Arial"/>
          <w:sz w:val="20"/>
          <w:szCs w:val="20"/>
        </w:rPr>
      </w:pPr>
      <w:r>
        <w:rPr>
          <w:rFonts w:cs="Arial"/>
          <w:noProof/>
          <w:sz w:val="20"/>
          <w:szCs w:val="20"/>
        </w:rPr>
        <mc:AlternateContent>
          <mc:Choice Requires="wps">
            <w:drawing>
              <wp:anchor distT="0" distB="0" distL="114300" distR="114300" simplePos="0" relativeHeight="251680768" behindDoc="0" locked="0" layoutInCell="1" allowOverlap="1" wp14:anchorId="26E70132" wp14:editId="07259F47">
                <wp:simplePos x="0" y="0"/>
                <wp:positionH relativeFrom="column">
                  <wp:posOffset>4876800</wp:posOffset>
                </wp:positionH>
                <wp:positionV relativeFrom="paragraph">
                  <wp:posOffset>4931410</wp:posOffset>
                </wp:positionV>
                <wp:extent cx="1362075" cy="509905"/>
                <wp:effectExtent l="0" t="0" r="28575" b="23495"/>
                <wp:wrapTopAndBottom/>
                <wp:docPr id="28" name="Afgeronde rechthoe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2075" cy="509905"/>
                        </a:xfrm>
                        <a:prstGeom prst="roundRect">
                          <a:avLst/>
                        </a:prstGeom>
                        <a:ln>
                          <a:solidFill>
                            <a:schemeClr val="accent1">
                              <a:lumMod val="75000"/>
                            </a:schemeClr>
                          </a:solidFill>
                          <a:headEnd/>
                          <a:tailEnd/>
                        </a:ln>
                        <a:extLst/>
                      </wps:spPr>
                      <wps:style>
                        <a:lnRef idx="2">
                          <a:schemeClr val="accent1"/>
                        </a:lnRef>
                        <a:fillRef idx="1">
                          <a:schemeClr val="lt1"/>
                        </a:fillRef>
                        <a:effectRef idx="0">
                          <a:schemeClr val="accent1"/>
                        </a:effectRef>
                        <a:fontRef idx="minor">
                          <a:schemeClr val="dk1"/>
                        </a:fontRef>
                      </wps:style>
                      <wps:txbx>
                        <w:txbxContent>
                          <w:p w14:paraId="0C4CDF5B" w14:textId="77777777" w:rsidR="00060A21" w:rsidRPr="00006595" w:rsidRDefault="00060A21" w:rsidP="005D2157">
                            <w:pPr>
                              <w:jc w:val="center"/>
                              <w:rPr>
                                <w:rFonts w:cs="Arial"/>
                                <w:b/>
                                <w:sz w:val="24"/>
                                <w:szCs w:val="24"/>
                              </w:rPr>
                            </w:pPr>
                            <w:r w:rsidRPr="00006595">
                              <w:rPr>
                                <w:rFonts w:cs="Arial"/>
                                <w:b/>
                                <w:sz w:val="24"/>
                                <w:szCs w:val="24"/>
                              </w:rPr>
                              <w:t>Uitvoeren &amp; verantwoorden</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anchor>
            </w:drawing>
          </mc:Choice>
          <mc:Fallback>
            <w:pict>
              <v:roundrect w14:anchorId="26E70132" id="Afgeronde rechthoek 28" o:spid="_x0000_s1026" style="position:absolute;margin-left:384pt;margin-top:388.3pt;width:107.25pt;height:40.1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" fillcolor="white [3201]" strokecolor="#2e74b5 [2404]" strokeweight="1pt">
                <v:stroke joinstyle="miter"/>
                <v:path arrowok="t"/>
                <v:textbox>
                  <w:txbxContent>
                    <w:p w14:paraId="0C4CDF5B" w14:textId="77777777" w:rsidR="00060A21" w:rsidRPr="00006595" w:rsidRDefault="00060A21" w:rsidP="005D2157">
                      <w:pPr>
                        <w:jc w:val="center"/>
                        <w:rPr>
                          <w:rFonts w:cs="Arial"/>
                          <w:b/>
                          <w:sz w:val="24"/>
                          <w:szCs w:val="24"/>
                        </w:rPr>
                      </w:pPr>
                      <w:r w:rsidRPr="00006595">
                        <w:rPr>
                          <w:rFonts w:cs="Arial"/>
                          <w:b/>
                          <w:sz w:val="24"/>
                          <w:szCs w:val="24"/>
                        </w:rPr>
                        <w:t>Uitvoeren &amp; verantwoorden</w:t>
                      </w:r>
                    </w:p>
                  </w:txbxContent>
                </v:textbox>
                <w10:wrap type="topAndBottom"/>
              </v:roundrect>
            </w:pict>
          </mc:Fallback>
        </mc:AlternateContent>
      </w:r>
      <w:r>
        <w:rPr>
          <w:noProof/>
        </w:rPr>
        <w:drawing>
          <wp:anchor distT="0" distB="0" distL="114300" distR="114300" simplePos="0" relativeHeight="251682816" behindDoc="0" locked="0" layoutInCell="1" allowOverlap="1" wp14:anchorId="495C1E8A" wp14:editId="6E0C735D">
            <wp:simplePos x="0" y="0"/>
            <wp:positionH relativeFrom="column">
              <wp:posOffset>5033010</wp:posOffset>
            </wp:positionH>
            <wp:positionV relativeFrom="paragraph">
              <wp:posOffset>3928110</wp:posOffset>
            </wp:positionV>
            <wp:extent cx="955040" cy="954405"/>
            <wp:effectExtent l="0" t="0" r="0" b="0"/>
            <wp:wrapNone/>
            <wp:docPr id="16" name="Afbeelding 16" descr="C:\Users\mro\AppData\Local\Microsoft\Windows\INetCache\Content.MSO\6583DEF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C:\Users\mro\AppData\Local\Microsoft\Windows\INetCache\Content.MSO\6583DEF4.tmp"/>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5040" cy="954405"/>
                    </a:xfrm>
                    <a:prstGeom prst="rect">
                      <a:avLst/>
                    </a:prstGeom>
                    <a:noFill/>
                    <a:ln>
                      <a:noFill/>
                    </a:ln>
                  </pic:spPr>
                </pic:pic>
              </a:graphicData>
            </a:graphic>
          </wp:anchor>
        </w:drawing>
      </w:r>
      <w:r w:rsidR="00006595">
        <w:rPr>
          <w:rFonts w:cs="Arial"/>
          <w:noProof/>
          <w:sz w:val="20"/>
          <w:szCs w:val="20"/>
        </w:rPr>
        <mc:AlternateContent>
          <mc:Choice Requires="wps">
            <w:drawing>
              <wp:anchor distT="0" distB="0" distL="114300" distR="114300" simplePos="0" relativeHeight="251678720" behindDoc="0" locked="0" layoutInCell="1" allowOverlap="1" wp14:anchorId="6EB2B1D1" wp14:editId="585C82A7">
                <wp:simplePos x="0" y="0"/>
                <wp:positionH relativeFrom="column">
                  <wp:posOffset>4187825</wp:posOffset>
                </wp:positionH>
                <wp:positionV relativeFrom="paragraph">
                  <wp:posOffset>5450205</wp:posOffset>
                </wp:positionV>
                <wp:extent cx="847725" cy="380365"/>
                <wp:effectExtent l="0" t="33020" r="14605" b="52705"/>
                <wp:wrapTopAndBottom/>
                <wp:docPr id="26" name="Pijl-omlaag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847725" cy="380365"/>
                        </a:xfrm>
                        <a:prstGeom prst="downArrow">
                          <a:avLst/>
                        </a:prstGeom>
                        <a:noFill/>
                        <a:ln w="9525" cap="flat" cmpd="sng" algn="ctr">
                          <a:solidFill>
                            <a:schemeClr val="accent1">
                              <a:lumMod val="75000"/>
                            </a:schemeClr>
                          </a:solidFill>
                          <a:prstDash val="solid"/>
                          <a:round/>
                          <a:headEnd/>
                          <a:tailEnd/>
                        </a:ln>
                        <a:effectLst/>
                        <a:ex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anchor>
            </w:drawing>
          </mc:Choice>
          <mc:Fallback>
            <w:pict>
              <v:shapetype w14:anchorId="3BD68CB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ijl-omlaag 26" o:spid="_x0000_s1026" type="#_x0000_t67" style="position:absolute;margin-left:329.75pt;margin-top:429.15pt;width:66.75pt;height:29.95pt;rotation:90;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" adj="10800" filled="f" strokecolor="#2e74b5 [2404]">
                <v:stroke joinstyle="round"/>
                <v:path arrowok="t"/>
                <w10:wrap type="topAndBottom"/>
              </v:shape>
            </w:pict>
          </mc:Fallback>
        </mc:AlternateContent>
      </w:r>
      <w:r w:rsidR="00006595">
        <w:rPr>
          <w:rFonts w:cs="Arial"/>
          <w:noProof/>
          <w:sz w:val="20"/>
          <w:szCs w:val="20"/>
        </w:rPr>
        <mc:AlternateContent>
          <mc:Choice Requires="wps">
            <w:drawing>
              <wp:anchor distT="0" distB="0" distL="114300" distR="114300" simplePos="0" relativeHeight="251677696" behindDoc="0" locked="0" layoutInCell="1" allowOverlap="1" wp14:anchorId="700D37E0" wp14:editId="46258C34">
                <wp:simplePos x="0" y="0"/>
                <wp:positionH relativeFrom="column">
                  <wp:posOffset>4178935</wp:posOffset>
                </wp:positionH>
                <wp:positionV relativeFrom="paragraph">
                  <wp:posOffset>3788410</wp:posOffset>
                </wp:positionV>
                <wp:extent cx="847725" cy="380365"/>
                <wp:effectExtent l="5080" t="33020" r="33655" b="52705"/>
                <wp:wrapTopAndBottom/>
                <wp:docPr id="24" name="Pijl-omlaag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847725" cy="380365"/>
                        </a:xfrm>
                        <a:prstGeom prst="downArrow">
                          <a:avLst/>
                        </a:prstGeom>
                        <a:noFill/>
                        <a:ln w="9525" cap="flat" cmpd="sng" algn="ctr">
                          <a:solidFill>
                            <a:schemeClr val="accent1">
                              <a:lumMod val="75000"/>
                            </a:schemeClr>
                          </a:solidFill>
                          <a:prstDash val="solid"/>
                          <a:round/>
                          <a:headEnd/>
                          <a:tailEnd/>
                        </a:ln>
                        <a:effectLst/>
                        <a:ex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anchor>
            </w:drawing>
          </mc:Choice>
          <mc:Fallback>
            <w:pict>
              <v:shape w14:anchorId="0672D716" id="Pijl-omlaag 24" o:spid="_x0000_s1026" type="#_x0000_t67" style="position:absolute;margin-left:329.05pt;margin-top:298.3pt;width:66.75pt;height:29.95pt;rotation:-9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" adj="10800" filled="f" strokecolor="#2e74b5 [2404]">
                <v:stroke joinstyle="round"/>
                <v:path arrowok="t"/>
                <w10:wrap type="topAndBottom"/>
              </v:shape>
            </w:pict>
          </mc:Fallback>
        </mc:AlternateContent>
      </w:r>
      <w:r w:rsidR="00006595">
        <w:rPr>
          <w:rFonts w:cs="Arial"/>
          <w:noProof/>
          <w:sz w:val="20"/>
          <w:szCs w:val="20"/>
        </w:rPr>
        <mc:AlternateContent>
          <mc:Choice Requires="wpg">
            <w:drawing>
              <wp:anchor distT="0" distB="0" distL="114300" distR="114300" simplePos="0" relativeHeight="251684864" behindDoc="0" locked="0" layoutInCell="1" allowOverlap="1" wp14:anchorId="29807C3C" wp14:editId="412ADF5E">
                <wp:simplePos x="0" y="0"/>
                <wp:positionH relativeFrom="column">
                  <wp:posOffset>1348105</wp:posOffset>
                </wp:positionH>
                <wp:positionV relativeFrom="paragraph">
                  <wp:posOffset>3893185</wp:posOffset>
                </wp:positionV>
                <wp:extent cx="1443938" cy="1323975"/>
                <wp:effectExtent l="0" t="0" r="23495" b="28575"/>
                <wp:wrapNone/>
                <wp:docPr id="14" name="Groep 14"/>
                <wp:cNvGraphicFramePr/>
                <a:graphic xmlns:a="http://schemas.openxmlformats.org/drawingml/2006/main">
                  <a:graphicData uri="http://schemas.microsoft.com/office/word/2010/wordprocessingGroup">
                    <wpg:wgp>
                      <wpg:cNvGrpSpPr/>
                      <wpg:grpSpPr>
                        <a:xfrm>
                          <a:off x="0" y="0"/>
                          <a:ext cx="1443938" cy="1323975"/>
                          <a:chOff x="0" y="0"/>
                          <a:chExt cx="1443938" cy="1323975"/>
                        </a:xfrm>
                      </wpg:grpSpPr>
                      <wps:wsp>
                        <wps:cNvPr id="27" name="Ovaal 27"/>
                        <wps:cNvSpPr>
                          <a:spLocks/>
                        </wps:cNvSpPr>
                        <wps:spPr bwMode="auto">
                          <a:xfrm>
                            <a:off x="0" y="0"/>
                            <a:ext cx="1443938" cy="1323975"/>
                          </a:xfrm>
                          <a:prstGeom prst="ellipse">
                            <a:avLst/>
                          </a:prstGeom>
                          <a:solidFill>
                            <a:srgbClr val="FFFFFF"/>
                          </a:solidFill>
                          <a:ln w="9525" cap="flat" cmpd="sng" algn="ctr">
                            <a:solidFill>
                              <a:schemeClr val="accent1">
                                <a:lumMod val="60000"/>
                                <a:lumOff val="4000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805970" w14:textId="77777777" w:rsidR="00060A21" w:rsidRPr="00135D24" w:rsidRDefault="00060A21" w:rsidP="005D2157">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3" name="Tekstvak 13"/>
                        <wps:cNvSpPr txBox="1"/>
                        <wps:spPr>
                          <a:xfrm>
                            <a:off x="85725" y="342900"/>
                            <a:ext cx="1276350" cy="638175"/>
                          </a:xfrm>
                          <a:prstGeom prst="rect">
                            <a:avLst/>
                          </a:prstGeom>
                          <a:noFill/>
                          <a:ln w="6350">
                            <a:solidFill>
                              <a:schemeClr val="accent1">
                                <a:lumMod val="60000"/>
                                <a:lumOff val="40000"/>
                              </a:schemeClr>
                            </a:solidFill>
                          </a:ln>
                        </wps:spPr>
                        <wps:txbx>
                          <w:txbxContent>
                            <w:p w14:paraId="705E41E9" w14:textId="77777777" w:rsidR="00060A21" w:rsidRPr="00135D24" w:rsidRDefault="00060A21" w:rsidP="00006595">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r w:rsidRPr="00135D24">
                                <w:rPr>
                                  <w:rFonts w:cs="Arial"/>
                                  <w:b/>
                                  <w:sz w:val="24"/>
                                  <w:szCs w:val="24"/>
                                  <w14:textOutline w14:w="9525" w14:cap="rnd" w14:cmpd="sng" w14:algn="ctr">
                                    <w14:solidFill>
                                      <w14:schemeClr w14:val="accent1">
                                        <w14:lumMod w14:val="75000"/>
                                      </w14:schemeClr>
                                    </w14:solidFill>
                                    <w14:prstDash w14:val="solid"/>
                                    <w14:bevel/>
                                  </w14:textOutline>
                                </w:rPr>
                                <w:t>Kader- en besluitvorming</w:t>
                              </w:r>
                            </w:p>
                            <w:p w14:paraId="6B136E12" w14:textId="77777777" w:rsidR="00060A21" w:rsidRPr="00135D24" w:rsidRDefault="00060A21" w:rsidP="00006595">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r w:rsidRPr="00135D24">
                                <w:rPr>
                                  <w:rFonts w:cs="Arial"/>
                                  <w:b/>
                                  <w:sz w:val="24"/>
                                  <w:szCs w:val="24"/>
                                  <w14:textOutline w14:w="9525" w14:cap="rnd" w14:cmpd="sng" w14:algn="ctr">
                                    <w14:solidFill>
                                      <w14:schemeClr w14:val="accent1">
                                        <w14:lumMod w14:val="75000"/>
                                      </w14:schemeClr>
                                    </w14:solidFill>
                                    <w14:prstDash w14:val="solid"/>
                                    <w14:bevel/>
                                  </w14:textOutline>
                                </w:rPr>
                                <w:t>raad</w:t>
                              </w:r>
                            </w:p>
                            <w:p w14:paraId="63728E11" w14:textId="77777777" w:rsidR="00060A21" w:rsidRPr="00135D24" w:rsidRDefault="00060A21">
                              <w:pPr>
                                <w:rPr>
                                  <w14:textOutline w14:w="9525" w14:cap="rnd" w14:cmpd="sng" w14:algn="ctr">
                                    <w14:solidFill>
                                      <w14:schemeClr w14:val="accent1">
                                        <w14:lumMod w14:val="75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9807C3C" id="Groep 14" o:spid="_x0000_s1027" style="position:absolute;margin-left:106.15pt;margin-top:306.55pt;width:113.7pt;height:104.25pt;z-index:251684864" coordsize="14439,13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">
                <v:oval id="Ovaal 27" o:spid="_x0000_s1028" style="position:absolute;width:14439;height:1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" strokecolor="#9cc2e5 [1940]">
                  <v:path arrowok="t"/>
                  <v:textbox>
                    <w:txbxContent>
                      <w:p w14:paraId="25805970" w14:textId="77777777" w:rsidR="00060A21" w:rsidRPr="00135D24" w:rsidRDefault="00060A21" w:rsidP="005D2157">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p>
                    </w:txbxContent>
                  </v:textbox>
                </v:oval>
                <v:shapetype id="_x0000_t202" coordsize="21600,21600" o:spt="202" path="m,l,21600r21600,l21600,xe">
                  <v:stroke joinstyle="miter"/>
                  <v:path gradientshapeok="t" o:connecttype="rect"/>
                </v:shapetype>
                <v:shape id="Tekstvak 13" o:spid="_x0000_s1029" type="#_x0000_t202" style="position:absolute;left:857;top:3429;width:12763;height:6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" filled="f" strokecolor="#9cc2e5 [1940]" strokeweight=".5pt">
                  <v:textbox>
                    <w:txbxContent>
                      <w:p w14:paraId="705E41E9" w14:textId="77777777" w:rsidR="00060A21" w:rsidRPr="00135D24" w:rsidRDefault="00060A21" w:rsidP="00006595">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r w:rsidRPr="00135D24">
                          <w:rPr>
                            <w:rFonts w:cs="Arial"/>
                            <w:b/>
                            <w:sz w:val="24"/>
                            <w:szCs w:val="24"/>
                            <w14:textOutline w14:w="9525" w14:cap="rnd" w14:cmpd="sng" w14:algn="ctr">
                              <w14:solidFill>
                                <w14:schemeClr w14:val="accent1">
                                  <w14:lumMod w14:val="75000"/>
                                </w14:schemeClr>
                              </w14:solidFill>
                              <w14:prstDash w14:val="solid"/>
                              <w14:bevel/>
                            </w14:textOutline>
                          </w:rPr>
                          <w:t>Kader- en besluitvorming</w:t>
                        </w:r>
                      </w:p>
                      <w:p w14:paraId="6B136E12" w14:textId="77777777" w:rsidR="00060A21" w:rsidRPr="00135D24" w:rsidRDefault="00060A21" w:rsidP="00006595">
                        <w:pPr>
                          <w:ind w:left="-142" w:right="-113"/>
                          <w:jc w:val="center"/>
                          <w:rPr>
                            <w:rFonts w:cs="Arial"/>
                            <w:b/>
                            <w:sz w:val="24"/>
                            <w:szCs w:val="24"/>
                            <w14:textOutline w14:w="9525" w14:cap="rnd" w14:cmpd="sng" w14:algn="ctr">
                              <w14:solidFill>
                                <w14:schemeClr w14:val="accent1">
                                  <w14:lumMod w14:val="75000"/>
                                </w14:schemeClr>
                              </w14:solidFill>
                              <w14:prstDash w14:val="solid"/>
                              <w14:bevel/>
                            </w14:textOutline>
                          </w:rPr>
                        </w:pPr>
                        <w:proofErr w:type="gramStart"/>
                        <w:r w:rsidRPr="00135D24">
                          <w:rPr>
                            <w:rFonts w:cs="Arial"/>
                            <w:b/>
                            <w:sz w:val="24"/>
                            <w:szCs w:val="24"/>
                            <w14:textOutline w14:w="9525" w14:cap="rnd" w14:cmpd="sng" w14:algn="ctr">
                              <w14:solidFill>
                                <w14:schemeClr w14:val="accent1">
                                  <w14:lumMod w14:val="75000"/>
                                </w14:schemeClr>
                              </w14:solidFill>
                              <w14:prstDash w14:val="solid"/>
                              <w14:bevel/>
                            </w14:textOutline>
                          </w:rPr>
                          <w:t>raad</w:t>
                        </w:r>
                        <w:proofErr w:type="gramEnd"/>
                      </w:p>
                      <w:p w14:paraId="63728E11" w14:textId="77777777" w:rsidR="00060A21" w:rsidRPr="00135D24" w:rsidRDefault="00060A21">
                        <w:pPr>
                          <w:rPr>
                            <w14:textOutline w14:w="9525" w14:cap="rnd" w14:cmpd="sng" w14:algn="ctr">
                              <w14:solidFill>
                                <w14:schemeClr w14:val="accent1">
                                  <w14:lumMod w14:val="75000"/>
                                </w14:schemeClr>
                              </w14:solidFill>
                              <w14:prstDash w14:val="solid"/>
                              <w14:bevel/>
                            </w14:textOutline>
                          </w:rPr>
                        </w:pPr>
                      </w:p>
                    </w:txbxContent>
                  </v:textbox>
                </v:shape>
              </v:group>
            </w:pict>
          </mc:Fallback>
        </mc:AlternateContent>
      </w:r>
      <w:r w:rsidR="00006595">
        <w:rPr>
          <w:rFonts w:cs="Arial"/>
          <w:noProof/>
          <w:sz w:val="20"/>
          <w:szCs w:val="20"/>
        </w:rPr>
        <mc:AlternateContent>
          <mc:Choice Requires="wpg">
            <w:drawing>
              <wp:anchor distT="0" distB="0" distL="114300" distR="114300" simplePos="0" relativeHeight="251675648" behindDoc="0" locked="0" layoutInCell="1" allowOverlap="1" wp14:anchorId="24C7DD43" wp14:editId="22800B17">
                <wp:simplePos x="0" y="0"/>
                <wp:positionH relativeFrom="column">
                  <wp:posOffset>187960</wp:posOffset>
                </wp:positionH>
                <wp:positionV relativeFrom="paragraph">
                  <wp:posOffset>178435</wp:posOffset>
                </wp:positionV>
                <wp:extent cx="3741000" cy="2066925"/>
                <wp:effectExtent l="0" t="0" r="12065" b="47625"/>
                <wp:wrapTopAndBottom/>
                <wp:docPr id="8" name="Groep 8"/>
                <wp:cNvGraphicFramePr/>
                <a:graphic xmlns:a="http://schemas.openxmlformats.org/drawingml/2006/main">
                  <a:graphicData uri="http://schemas.microsoft.com/office/word/2010/wordprocessingGroup">
                    <wpg:wgp>
                      <wpg:cNvGrpSpPr/>
                      <wpg:grpSpPr>
                        <a:xfrm>
                          <a:off x="0" y="0"/>
                          <a:ext cx="3741000" cy="2066925"/>
                          <a:chOff x="0" y="0"/>
                          <a:chExt cx="3741000" cy="2066925"/>
                        </a:xfrm>
                      </wpg:grpSpPr>
                      <wps:wsp>
                        <wps:cNvPr id="1" name="Afgeronde rechthoek 1"/>
                        <wps:cNvSpPr>
                          <a:spLocks/>
                        </wps:cNvSpPr>
                        <wps:spPr bwMode="auto">
                          <a:xfrm>
                            <a:off x="952500" y="0"/>
                            <a:ext cx="1836000" cy="504000"/>
                          </a:xfrm>
                          <a:prstGeom prst="roundRect">
                            <a:avLst/>
                          </a:prstGeom>
                          <a:ln>
                            <a:solidFill>
                              <a:schemeClr val="accent1">
                                <a:lumMod val="75000"/>
                              </a:schemeClr>
                            </a:solidFill>
                            <a:headEnd/>
                            <a:tailEnd/>
                          </a:ln>
                          <a:extLst/>
                        </wps:spPr>
                        <wps:style>
                          <a:lnRef idx="2">
                            <a:schemeClr val="accent1"/>
                          </a:lnRef>
                          <a:fillRef idx="1">
                            <a:schemeClr val="lt1"/>
                          </a:fillRef>
                          <a:effectRef idx="0">
                            <a:schemeClr val="accent1"/>
                          </a:effectRef>
                          <a:fontRef idx="minor">
                            <a:schemeClr val="dk1"/>
                          </a:fontRef>
                        </wps:style>
                        <wps:txbx>
                          <w:txbxContent>
                            <w:p w14:paraId="5348EED9" w14:textId="77777777" w:rsidR="00060A21" w:rsidRPr="00006595" w:rsidRDefault="00060A21" w:rsidP="005D2157">
                              <w:pPr>
                                <w:jc w:val="center"/>
                                <w:rPr>
                                  <w:rFonts w:cs="Arial"/>
                                  <w:b/>
                                  <w:sz w:val="24"/>
                                  <w:szCs w:val="24"/>
                                </w:rPr>
                              </w:pPr>
                              <w:bookmarkStart w:id="7" w:name="_Hlk23157602"/>
                              <w:bookmarkEnd w:id="7"/>
                              <w:r w:rsidRPr="00006595">
                                <w:rPr>
                                  <w:rFonts w:cs="Arial"/>
                                  <w:b/>
                                  <w:sz w:val="24"/>
                                  <w:szCs w:val="24"/>
                                </w:rPr>
                                <w:t>Coalitieovereenkomst</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wps:wsp>
                        <wps:cNvPr id="6" name="Afgeronde rechthoek 6"/>
                        <wps:cNvSpPr>
                          <a:spLocks/>
                        </wps:cNvSpPr>
                        <wps:spPr bwMode="auto">
                          <a:xfrm>
                            <a:off x="952500" y="552450"/>
                            <a:ext cx="1836000" cy="504000"/>
                          </a:xfrm>
                          <a:prstGeom prst="roundRect">
                            <a:avLst/>
                          </a:prstGeom>
                          <a:ln>
                            <a:solidFill>
                              <a:schemeClr val="accent1">
                                <a:lumMod val="75000"/>
                              </a:schemeClr>
                            </a:solidFill>
                            <a:headEnd/>
                            <a:tailEnd/>
                          </a:ln>
                          <a:extLst/>
                        </wps:spPr>
                        <wps:style>
                          <a:lnRef idx="2">
                            <a:schemeClr val="accent1"/>
                          </a:lnRef>
                          <a:fillRef idx="1">
                            <a:schemeClr val="lt1"/>
                          </a:fillRef>
                          <a:effectRef idx="0">
                            <a:schemeClr val="accent1"/>
                          </a:effectRef>
                          <a:fontRef idx="minor">
                            <a:schemeClr val="dk1"/>
                          </a:fontRef>
                        </wps:style>
                        <wps:txbx>
                          <w:txbxContent>
                            <w:p w14:paraId="053554A9" w14:textId="77777777" w:rsidR="00060A21" w:rsidRPr="00006595" w:rsidRDefault="00060A21" w:rsidP="005D2157">
                              <w:pPr>
                                <w:jc w:val="center"/>
                                <w:rPr>
                                  <w:rFonts w:cs="Arial"/>
                                  <w:b/>
                                  <w:sz w:val="24"/>
                                  <w:szCs w:val="24"/>
                                </w:rPr>
                              </w:pPr>
                              <w:r w:rsidRPr="00006595">
                                <w:rPr>
                                  <w:rFonts w:cs="Arial"/>
                                  <w:b/>
                                  <w:sz w:val="24"/>
                                  <w:szCs w:val="24"/>
                                </w:rPr>
                                <w:t xml:space="preserve">Collegeprogramma </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wpg:grpSp>
                        <wpg:cNvPr id="7" name="Groep 7"/>
                        <wpg:cNvGrpSpPr/>
                        <wpg:grpSpPr>
                          <a:xfrm>
                            <a:off x="0" y="1114425"/>
                            <a:ext cx="3741000" cy="504000"/>
                            <a:chOff x="0" y="0"/>
                            <a:chExt cx="3741000" cy="504000"/>
                          </a:xfrm>
                        </wpg:grpSpPr>
                        <wps:wsp>
                          <wps:cNvPr id="10" name="Afgeronde rechthoek 10"/>
                          <wps:cNvSpPr>
                            <a:spLocks/>
                          </wps:cNvSpPr>
                          <wps:spPr bwMode="auto">
                            <a:xfrm>
                              <a:off x="0" y="0"/>
                              <a:ext cx="1836000" cy="504000"/>
                            </a:xfrm>
                            <a:prstGeom prst="roundRect">
                              <a:avLst/>
                            </a:prstGeom>
                            <a:ln>
                              <a:solidFill>
                                <a:schemeClr val="accent1">
                                  <a:lumMod val="75000"/>
                                </a:schemeClr>
                              </a:solidFill>
                              <a:headEnd/>
                              <a:tailEnd/>
                            </a:ln>
                            <a:extLst/>
                          </wps:spPr>
                          <wps:style>
                            <a:lnRef idx="2">
                              <a:schemeClr val="accent1"/>
                            </a:lnRef>
                            <a:fillRef idx="1">
                              <a:schemeClr val="lt1"/>
                            </a:fillRef>
                            <a:effectRef idx="0">
                              <a:schemeClr val="accent1"/>
                            </a:effectRef>
                            <a:fontRef idx="minor">
                              <a:schemeClr val="dk1"/>
                            </a:fontRef>
                          </wps:style>
                          <wps:txbx>
                            <w:txbxContent>
                              <w:p w14:paraId="3D60EEB8" w14:textId="77777777" w:rsidR="00060A21" w:rsidRPr="00006595" w:rsidRDefault="00060A21" w:rsidP="005D2157">
                                <w:pPr>
                                  <w:jc w:val="center"/>
                                  <w:rPr>
                                    <w:rFonts w:cs="Arial"/>
                                    <w:b/>
                                    <w:sz w:val="24"/>
                                    <w:szCs w:val="24"/>
                                  </w:rPr>
                                </w:pPr>
                                <w:r w:rsidRPr="00006595">
                                  <w:rPr>
                                    <w:rFonts w:cs="Arial"/>
                                    <w:b/>
                                    <w:sz w:val="24"/>
                                    <w:szCs w:val="24"/>
                                  </w:rPr>
                                  <w:t xml:space="preserve">Vastgestelde visie- en beleidsnotities </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wps:wsp>
                          <wps:cNvPr id="11" name="Afgeronde rechthoek 11"/>
                          <wps:cNvSpPr>
                            <a:spLocks/>
                          </wps:cNvSpPr>
                          <wps:spPr bwMode="auto">
                            <a:xfrm>
                              <a:off x="1905000" y="0"/>
                              <a:ext cx="1836000" cy="504000"/>
                            </a:xfrm>
                            <a:prstGeom prst="roundRect">
                              <a:avLst/>
                            </a:prstGeom>
                            <a:ln>
                              <a:solidFill>
                                <a:schemeClr val="accent1">
                                  <a:lumMod val="75000"/>
                                </a:schemeClr>
                              </a:solidFill>
                              <a:headEnd/>
                              <a:tailEnd/>
                            </a:ln>
                            <a:extLst/>
                          </wps:spPr>
                          <wps:style>
                            <a:lnRef idx="2">
                              <a:schemeClr val="accent1"/>
                            </a:lnRef>
                            <a:fillRef idx="1">
                              <a:schemeClr val="lt1"/>
                            </a:fillRef>
                            <a:effectRef idx="0">
                              <a:schemeClr val="accent1"/>
                            </a:effectRef>
                            <a:fontRef idx="minor">
                              <a:schemeClr val="dk1"/>
                            </a:fontRef>
                          </wps:style>
                          <wps:txbx>
                            <w:txbxContent>
                              <w:p w14:paraId="4D7550D0" w14:textId="77777777" w:rsidR="00060A21" w:rsidRPr="00006595" w:rsidRDefault="00060A21" w:rsidP="005D2157">
                                <w:pPr>
                                  <w:jc w:val="center"/>
                                  <w:rPr>
                                    <w:rFonts w:cs="Arial"/>
                                    <w:b/>
                                    <w:sz w:val="24"/>
                                    <w:szCs w:val="24"/>
                                  </w:rPr>
                                </w:pPr>
                                <w:r w:rsidRPr="00006595">
                                  <w:rPr>
                                    <w:rFonts w:cs="Arial"/>
                                    <w:b/>
                                    <w:sz w:val="24"/>
                                    <w:szCs w:val="24"/>
                                  </w:rPr>
                                  <w:t xml:space="preserve">Actuele ontwikkelingen </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wpg:grpSp>
                      <wps:wsp>
                        <wps:cNvPr id="18" name="Pijl-omlaag 18"/>
                        <wps:cNvSpPr>
                          <a:spLocks/>
                        </wps:cNvSpPr>
                        <wps:spPr bwMode="auto">
                          <a:xfrm>
                            <a:off x="1457325" y="1685925"/>
                            <a:ext cx="847694" cy="381000"/>
                          </a:xfrm>
                          <a:prstGeom prst="downArrow">
                            <a:avLst/>
                          </a:prstGeom>
                          <a:noFill/>
                          <a:ln w="9525" cap="flat" cmpd="sng" algn="ctr">
                            <a:solidFill>
                              <a:schemeClr val="accent1">
                                <a:lumMod val="75000"/>
                              </a:schemeClr>
                            </a:solidFill>
                            <a:prstDash val="solid"/>
                            <a:round/>
                            <a:headEnd/>
                            <a:tailEnd/>
                          </a:ln>
                          <a:effectLst/>
                          <a:ex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wgp>
                  </a:graphicData>
                </a:graphic>
              </wp:anchor>
            </w:drawing>
          </mc:Choice>
          <mc:Fallback>
            <w:pict>
              <v:group w14:anchorId="24C7DD43" id="Groep 8" o:spid="_x0000_s1030" style="position:absolute;margin-left:14.8pt;margin-top:14.05pt;width:294.55pt;height:162.75pt;z-index:251675648" coordsize="37410,2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">
                <v:roundrect id="Afgeronde rechthoek 1" o:spid="_x0000_s1031" style="position:absolute;left:9525;width:1836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" fillcolor="white [3201]" strokecolor="#2e74b5 [2404]" strokeweight="1pt">
                  <v:stroke joinstyle="miter"/>
                  <v:path arrowok="t"/>
                  <v:textbox>
                    <w:txbxContent>
                      <w:p w14:paraId="5348EED9" w14:textId="77777777" w:rsidR="00060A21" w:rsidRPr="00006595" w:rsidRDefault="00060A21" w:rsidP="005D2157">
                        <w:pPr>
                          <w:jc w:val="center"/>
                          <w:rPr>
                            <w:rFonts w:cs="Arial"/>
                            <w:b/>
                            <w:sz w:val="24"/>
                            <w:szCs w:val="24"/>
                          </w:rPr>
                        </w:pPr>
                        <w:bookmarkStart w:id="23" w:name="_Hlk23157602"/>
                        <w:bookmarkEnd w:id="23"/>
                        <w:r w:rsidRPr="00006595">
                          <w:rPr>
                            <w:rFonts w:cs="Arial"/>
                            <w:b/>
                            <w:sz w:val="24"/>
                            <w:szCs w:val="24"/>
                          </w:rPr>
                          <w:t>Coalitieovereenkomst</w:t>
                        </w:r>
                      </w:p>
                    </w:txbxContent>
                  </v:textbox>
                </v:roundrect>
                <v:roundrect id="Afgeronde rechthoek 6" o:spid="_x0000_s1032" style="position:absolute;left:9525;top:5524;width:1836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" fillcolor="white [3201]" strokecolor="#2e74b5 [2404]" strokeweight="1pt">
                  <v:stroke joinstyle="miter"/>
                  <v:path arrowok="t"/>
                  <v:textbox>
                    <w:txbxContent>
                      <w:p w14:paraId="053554A9" w14:textId="77777777" w:rsidR="00060A21" w:rsidRPr="00006595" w:rsidRDefault="00060A21" w:rsidP="005D2157">
                        <w:pPr>
                          <w:jc w:val="center"/>
                          <w:rPr>
                            <w:rFonts w:cs="Arial"/>
                            <w:b/>
                            <w:sz w:val="24"/>
                            <w:szCs w:val="24"/>
                          </w:rPr>
                        </w:pPr>
                        <w:r w:rsidRPr="00006595">
                          <w:rPr>
                            <w:rFonts w:cs="Arial"/>
                            <w:b/>
                            <w:sz w:val="24"/>
                            <w:szCs w:val="24"/>
                          </w:rPr>
                          <w:t xml:space="preserve">Collegeprogramma </w:t>
                        </w:r>
                      </w:p>
                    </w:txbxContent>
                  </v:textbox>
                </v:roundrect>
                <v:group id="Groep 7" o:spid="_x0000_s1033" style="position:absolute;top:11144;width:37410;height:5040" coordsize="37410,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fgeronde rechthoek 10" o:spid="_x0000_s1034" style="position:absolute;width:1836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" fillcolor="white [3201]" strokecolor="#2e74b5 [2404]" strokeweight="1pt">
                    <v:stroke joinstyle="miter"/>
                    <v:path arrowok="t"/>
                    <v:textbox>
                      <w:txbxContent>
                        <w:p w14:paraId="3D60EEB8" w14:textId="77777777" w:rsidR="00060A21" w:rsidRPr="00006595" w:rsidRDefault="00060A21" w:rsidP="005D2157">
                          <w:pPr>
                            <w:jc w:val="center"/>
                            <w:rPr>
                              <w:rFonts w:cs="Arial"/>
                              <w:b/>
                              <w:sz w:val="24"/>
                              <w:szCs w:val="24"/>
                            </w:rPr>
                          </w:pPr>
                          <w:r w:rsidRPr="00006595">
                            <w:rPr>
                              <w:rFonts w:cs="Arial"/>
                              <w:b/>
                              <w:sz w:val="24"/>
                              <w:szCs w:val="24"/>
                            </w:rPr>
                            <w:t xml:space="preserve">Vastgestelde visie- en beleidsnotities </w:t>
                          </w:r>
                        </w:p>
                      </w:txbxContent>
                    </v:textbox>
                  </v:roundrect>
                  <v:roundrect id="Afgeronde rechthoek 11" o:spid="_x0000_s1035" style="position:absolute;left:19050;width:18360;height:5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" fillcolor="white [3201]" strokecolor="#2e74b5 [2404]" strokeweight="1pt">
                    <v:stroke joinstyle="miter"/>
                    <v:path arrowok="t"/>
                    <v:textbox>
                      <w:txbxContent>
                        <w:p w14:paraId="4D7550D0" w14:textId="77777777" w:rsidR="00060A21" w:rsidRPr="00006595" w:rsidRDefault="00060A21" w:rsidP="005D2157">
                          <w:pPr>
                            <w:jc w:val="center"/>
                            <w:rPr>
                              <w:rFonts w:cs="Arial"/>
                              <w:b/>
                              <w:sz w:val="24"/>
                              <w:szCs w:val="24"/>
                            </w:rPr>
                          </w:pPr>
                          <w:r w:rsidRPr="00006595">
                            <w:rPr>
                              <w:rFonts w:cs="Arial"/>
                              <w:b/>
                              <w:sz w:val="24"/>
                              <w:szCs w:val="24"/>
                            </w:rPr>
                            <w:t xml:space="preserve">Actuele ontwikkelingen </w:t>
                          </w:r>
                        </w:p>
                      </w:txbxContent>
                    </v:textbox>
                  </v:roundrec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ijl-omlaag 18" o:spid="_x0000_s1036" type="#_x0000_t67" style="position:absolute;left:14573;top:16859;width:847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" adj="10800" filled="f" strokecolor="#2e74b5 [2404]">
                  <v:stroke joinstyle="round"/>
                  <v:path arrowok="t"/>
                </v:shape>
                <w10:wrap type="topAndBottom"/>
              </v:group>
            </w:pict>
          </mc:Fallback>
        </mc:AlternateContent>
      </w:r>
      <w:r w:rsidR="00006595">
        <w:rPr>
          <w:rFonts w:cs="Arial"/>
          <w:noProof/>
          <w:sz w:val="20"/>
          <w:szCs w:val="20"/>
        </w:rPr>
        <w:drawing>
          <wp:anchor distT="0" distB="0" distL="114300" distR="114300" simplePos="0" relativeHeight="251676672" behindDoc="0" locked="0" layoutInCell="1" allowOverlap="1" wp14:anchorId="25362A3A" wp14:editId="29FEC7BE">
            <wp:simplePos x="0" y="0"/>
            <wp:positionH relativeFrom="column">
              <wp:posOffset>-118745</wp:posOffset>
            </wp:positionH>
            <wp:positionV relativeFrom="paragraph">
              <wp:posOffset>2407285</wp:posOffset>
            </wp:positionV>
            <wp:extent cx="4362292" cy="3943350"/>
            <wp:effectExtent l="57150" t="0" r="76835" b="19050"/>
            <wp:wrapTopAndBottom/>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r w:rsidR="005D2157" w:rsidRPr="008261C1">
        <w:rPr>
          <w:rFonts w:cs="Arial"/>
          <w:sz w:val="20"/>
          <w:szCs w:val="20"/>
        </w:rPr>
        <w:br w:type="page"/>
      </w:r>
      <w:bookmarkEnd w:id="6"/>
    </w:p>
    <w:p w14:paraId="613FE32E" w14:textId="70783DE4" w:rsidR="005D2157" w:rsidRPr="00F211EB" w:rsidRDefault="005D2157" w:rsidP="006948F9">
      <w:pPr>
        <w:spacing w:line="280" w:lineRule="atLeast"/>
        <w:rPr>
          <w:rFonts w:ascii="Verdana" w:hAnsi="Verdana" w:cs="Arial"/>
          <w:sz w:val="20"/>
          <w:szCs w:val="20"/>
        </w:rPr>
      </w:pPr>
      <w:r w:rsidRPr="00F211EB">
        <w:rPr>
          <w:rFonts w:ascii="Verdana" w:hAnsi="Verdana" w:cs="Arial"/>
          <w:sz w:val="20"/>
          <w:szCs w:val="20"/>
        </w:rPr>
        <w:t>De P&amp;C cyclus</w:t>
      </w:r>
      <w:r w:rsidR="00AD5F41">
        <w:rPr>
          <w:rFonts w:ascii="Verdana" w:hAnsi="Verdana" w:cs="Arial"/>
          <w:sz w:val="20"/>
          <w:szCs w:val="20"/>
        </w:rPr>
        <w:t xml:space="preserve"> voor een </w:t>
      </w:r>
      <w:r w:rsidR="00F211EB">
        <w:rPr>
          <w:rFonts w:ascii="Verdana" w:hAnsi="Verdana" w:cs="Arial"/>
          <w:sz w:val="20"/>
          <w:szCs w:val="20"/>
        </w:rPr>
        <w:t>jaar</w:t>
      </w:r>
      <w:r w:rsidRPr="00F211EB">
        <w:rPr>
          <w:rFonts w:ascii="Verdana" w:hAnsi="Verdana" w:cs="Arial"/>
          <w:sz w:val="20"/>
          <w:szCs w:val="20"/>
        </w:rPr>
        <w:t xml:space="preserve"> bestaat uit twee onderdelen</w:t>
      </w:r>
      <w:r w:rsidR="00E41366" w:rsidRPr="00F211EB">
        <w:rPr>
          <w:rFonts w:ascii="Verdana" w:hAnsi="Verdana" w:cs="Arial"/>
          <w:sz w:val="20"/>
          <w:szCs w:val="20"/>
        </w:rPr>
        <w:t xml:space="preserve"> en loopt over 3 jaren</w:t>
      </w:r>
      <w:r w:rsidRPr="00F211EB">
        <w:rPr>
          <w:rFonts w:ascii="Verdana" w:hAnsi="Verdana" w:cs="Arial"/>
          <w:sz w:val="20"/>
          <w:szCs w:val="20"/>
        </w:rPr>
        <w:t>:</w:t>
      </w:r>
      <w:r w:rsidR="006948F9">
        <w:rPr>
          <w:rFonts w:ascii="Verdana" w:hAnsi="Verdana" w:cs="Arial"/>
          <w:sz w:val="20"/>
          <w:szCs w:val="20"/>
        </w:rPr>
        <w:br/>
      </w:r>
    </w:p>
    <w:p w14:paraId="6AFB57B7" w14:textId="77777777" w:rsidR="005D2157" w:rsidRPr="00F211EB" w:rsidRDefault="005D2157" w:rsidP="006948F9">
      <w:pPr>
        <w:spacing w:line="280" w:lineRule="atLeast"/>
        <w:rPr>
          <w:rFonts w:ascii="Verdana" w:hAnsi="Verdana" w:cs="Arial"/>
          <w:sz w:val="20"/>
          <w:szCs w:val="20"/>
        </w:rPr>
      </w:pPr>
      <w:r w:rsidRPr="006948F9">
        <w:rPr>
          <w:rFonts w:ascii="Verdana" w:hAnsi="Verdana" w:cs="Arial"/>
          <w:sz w:val="20"/>
          <w:szCs w:val="20"/>
        </w:rPr>
        <w:t>Planning</w:t>
      </w:r>
      <w:r w:rsidRPr="00F211EB">
        <w:rPr>
          <w:rFonts w:ascii="Verdana" w:hAnsi="Verdana" w:cs="Arial"/>
          <w:sz w:val="20"/>
          <w:szCs w:val="20"/>
        </w:rPr>
        <w:t>: het plannen van het uit</w:t>
      </w:r>
      <w:r w:rsidR="006C6894" w:rsidRPr="00F211EB">
        <w:rPr>
          <w:rFonts w:ascii="Verdana" w:hAnsi="Verdana" w:cs="Arial"/>
          <w:sz w:val="20"/>
          <w:szCs w:val="20"/>
        </w:rPr>
        <w:t xml:space="preserve"> te </w:t>
      </w:r>
      <w:r w:rsidRPr="00F211EB">
        <w:rPr>
          <w:rFonts w:ascii="Verdana" w:hAnsi="Verdana" w:cs="Arial"/>
          <w:sz w:val="20"/>
          <w:szCs w:val="20"/>
        </w:rPr>
        <w:t>voeren beleid in de vorm van de maatschappelijke doelen (</w:t>
      </w:r>
      <w:proofErr w:type="spellStart"/>
      <w:r w:rsidRPr="00F211EB">
        <w:rPr>
          <w:rFonts w:ascii="Verdana" w:hAnsi="Verdana" w:cs="Arial"/>
          <w:sz w:val="20"/>
          <w:szCs w:val="20"/>
        </w:rPr>
        <w:t>outcome</w:t>
      </w:r>
      <w:proofErr w:type="spellEnd"/>
      <w:r w:rsidRPr="00F211EB">
        <w:rPr>
          <w:rFonts w:ascii="Verdana" w:hAnsi="Verdana" w:cs="Arial"/>
          <w:sz w:val="20"/>
          <w:szCs w:val="20"/>
        </w:rPr>
        <w:t xml:space="preserve">), resultaten (output) en toewijzing van acties en middelen (input). Hieronder vallen de </w:t>
      </w:r>
      <w:r w:rsidR="006C6894" w:rsidRPr="00F211EB">
        <w:rPr>
          <w:rFonts w:ascii="Verdana" w:hAnsi="Verdana" w:cs="Arial"/>
          <w:sz w:val="20"/>
          <w:szCs w:val="20"/>
        </w:rPr>
        <w:t>k</w:t>
      </w:r>
      <w:r w:rsidRPr="00F211EB">
        <w:rPr>
          <w:rFonts w:ascii="Verdana" w:hAnsi="Verdana" w:cs="Arial"/>
          <w:sz w:val="20"/>
          <w:szCs w:val="20"/>
        </w:rPr>
        <w:t xml:space="preserve">adernota en de begroting. </w:t>
      </w:r>
      <w:r w:rsidR="006948F9">
        <w:rPr>
          <w:rFonts w:ascii="Verdana" w:hAnsi="Verdana" w:cs="Arial"/>
          <w:sz w:val="20"/>
          <w:szCs w:val="20"/>
        </w:rPr>
        <w:br/>
      </w:r>
    </w:p>
    <w:p w14:paraId="4760F8EC" w14:textId="77777777" w:rsidR="005D2157" w:rsidRPr="00F211EB" w:rsidRDefault="005D2157" w:rsidP="006948F9">
      <w:pPr>
        <w:spacing w:line="280" w:lineRule="atLeast"/>
        <w:rPr>
          <w:rFonts w:ascii="Verdana" w:hAnsi="Verdana" w:cs="Arial"/>
          <w:sz w:val="20"/>
          <w:szCs w:val="20"/>
        </w:rPr>
      </w:pPr>
      <w:r w:rsidRPr="006948F9">
        <w:rPr>
          <w:rFonts w:ascii="Verdana" w:hAnsi="Verdana" w:cs="Arial"/>
          <w:sz w:val="20"/>
          <w:szCs w:val="20"/>
        </w:rPr>
        <w:t>Control</w:t>
      </w:r>
      <w:r w:rsidRPr="00F211EB">
        <w:rPr>
          <w:rFonts w:ascii="Verdana" w:hAnsi="Verdana" w:cs="Arial"/>
          <w:sz w:val="20"/>
          <w:szCs w:val="20"/>
        </w:rPr>
        <w:t>: het beheersing van en sturen op de realisatie van de planning en het afleggen van de verantwoording hierover. Hieronder vallende de tussenrapportages en de jaarstukken</w:t>
      </w:r>
      <w:r w:rsidR="00102C37" w:rsidRPr="00F211EB">
        <w:rPr>
          <w:rFonts w:ascii="Verdana" w:hAnsi="Verdana" w:cs="Arial"/>
          <w:sz w:val="20"/>
          <w:szCs w:val="20"/>
        </w:rPr>
        <w:t>.</w:t>
      </w:r>
      <w:r w:rsidR="006948F9">
        <w:rPr>
          <w:rFonts w:ascii="Verdana" w:hAnsi="Verdana" w:cs="Arial"/>
          <w:sz w:val="20"/>
          <w:szCs w:val="20"/>
        </w:rPr>
        <w:br/>
      </w:r>
    </w:p>
    <w:p w14:paraId="6E3A4FDF" w14:textId="77777777" w:rsidR="005D2157" w:rsidRPr="006948F9" w:rsidRDefault="005D2157" w:rsidP="006948F9">
      <w:pPr>
        <w:spacing w:line="280" w:lineRule="atLeast"/>
        <w:rPr>
          <w:rFonts w:ascii="Verdana" w:hAnsi="Verdana" w:cs="Arial"/>
          <w:sz w:val="20"/>
          <w:szCs w:val="20"/>
        </w:rPr>
      </w:pPr>
      <w:r w:rsidRPr="006948F9">
        <w:rPr>
          <w:rFonts w:ascii="Verdana" w:hAnsi="Verdana" w:cs="Arial"/>
          <w:noProof/>
          <w:sz w:val="20"/>
          <w:szCs w:val="20"/>
        </w:rPr>
        <w:drawing>
          <wp:inline distT="0" distB="0" distL="0" distR="0" wp14:anchorId="2E41813E" wp14:editId="2207EA5D">
            <wp:extent cx="5753100" cy="552450"/>
            <wp:effectExtent l="0" t="0" r="38100" b="19050"/>
            <wp:docPr id="30"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r w:rsidRPr="006948F9">
        <w:rPr>
          <w:rFonts w:ascii="Verdana" w:hAnsi="Verdana" w:cs="Arial"/>
          <w:noProof/>
          <w:sz w:val="20"/>
          <w:szCs w:val="20"/>
        </w:rPr>
        <w:drawing>
          <wp:inline distT="0" distB="0" distL="0" distR="0" wp14:anchorId="24B6A629" wp14:editId="0E114B77">
            <wp:extent cx="5495925" cy="981075"/>
            <wp:effectExtent l="0" t="0" r="9525" b="0"/>
            <wp:docPr id="29" name="Di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4E170B8E" w14:textId="77777777" w:rsidR="005D2157" w:rsidRPr="00F211EB" w:rsidRDefault="00E41366" w:rsidP="006948F9">
      <w:pPr>
        <w:spacing w:line="280" w:lineRule="atLeast"/>
        <w:rPr>
          <w:rFonts w:ascii="Verdana" w:hAnsi="Verdana" w:cs="Arial"/>
          <w:sz w:val="20"/>
          <w:szCs w:val="20"/>
        </w:rPr>
      </w:pPr>
      <w:r w:rsidRPr="00F211EB">
        <w:rPr>
          <w:rFonts w:ascii="Verdana" w:hAnsi="Verdana" w:cs="Arial"/>
          <w:sz w:val="20"/>
          <w:szCs w:val="20"/>
        </w:rPr>
        <w:t xml:space="preserve">Jaar </w:t>
      </w:r>
      <w:r w:rsidR="00F211EB" w:rsidRPr="00F211EB">
        <w:rPr>
          <w:rFonts w:ascii="Verdana" w:hAnsi="Verdana" w:cs="Arial"/>
          <w:sz w:val="20"/>
          <w:szCs w:val="20"/>
        </w:rPr>
        <w:t>T-</w:t>
      </w:r>
      <w:r w:rsidR="006948F9">
        <w:rPr>
          <w:rFonts w:ascii="Verdana" w:hAnsi="Verdana" w:cs="Arial"/>
          <w:sz w:val="20"/>
          <w:szCs w:val="20"/>
        </w:rPr>
        <w:t>1:</w:t>
      </w:r>
      <w:r w:rsidR="006948F9">
        <w:rPr>
          <w:rFonts w:ascii="Verdana" w:hAnsi="Verdana" w:cs="Arial"/>
          <w:sz w:val="20"/>
          <w:szCs w:val="20"/>
        </w:rPr>
        <w:br/>
      </w:r>
      <w:r w:rsidR="005D2157" w:rsidRPr="00F211EB">
        <w:rPr>
          <w:rFonts w:ascii="Verdana" w:hAnsi="Verdana" w:cs="Arial"/>
          <w:sz w:val="20"/>
          <w:szCs w:val="20"/>
        </w:rPr>
        <w:t>Voorafgaande aan het begrotingsjaar worden de Kadernota en Begroting opgesteld</w:t>
      </w:r>
    </w:p>
    <w:p w14:paraId="65233601" w14:textId="77777777" w:rsidR="005D2157" w:rsidRPr="00F211EB" w:rsidRDefault="006948F9" w:rsidP="006948F9">
      <w:pPr>
        <w:spacing w:line="280" w:lineRule="atLeast"/>
        <w:rPr>
          <w:rFonts w:ascii="Verdana" w:hAnsi="Verdana" w:cs="Arial"/>
          <w:sz w:val="20"/>
          <w:szCs w:val="20"/>
        </w:rPr>
      </w:pPr>
      <w:r>
        <w:rPr>
          <w:rFonts w:ascii="Verdana" w:hAnsi="Verdana" w:cs="Arial"/>
          <w:sz w:val="20"/>
          <w:szCs w:val="20"/>
        </w:rPr>
        <w:br/>
      </w:r>
      <w:r w:rsidR="00E41366" w:rsidRPr="00F211EB">
        <w:rPr>
          <w:rFonts w:ascii="Verdana" w:hAnsi="Verdana" w:cs="Arial"/>
          <w:sz w:val="20"/>
          <w:szCs w:val="20"/>
        </w:rPr>
        <w:t xml:space="preserve">Jaar </w:t>
      </w:r>
      <w:r w:rsidR="00F211EB" w:rsidRPr="00F211EB">
        <w:rPr>
          <w:rFonts w:ascii="Verdana" w:hAnsi="Verdana" w:cs="Arial"/>
          <w:sz w:val="20"/>
          <w:szCs w:val="20"/>
        </w:rPr>
        <w:t>T</w:t>
      </w:r>
      <w:r w:rsidR="00E41366" w:rsidRPr="00F211EB">
        <w:rPr>
          <w:rFonts w:ascii="Verdana" w:hAnsi="Verdana" w:cs="Arial"/>
          <w:sz w:val="20"/>
          <w:szCs w:val="20"/>
        </w:rPr>
        <w:t>:</w:t>
      </w:r>
      <w:r>
        <w:rPr>
          <w:rFonts w:ascii="Verdana" w:hAnsi="Verdana" w:cs="Arial"/>
          <w:sz w:val="20"/>
          <w:szCs w:val="20"/>
        </w:rPr>
        <w:br/>
      </w:r>
      <w:r w:rsidR="005D2157" w:rsidRPr="00F211EB">
        <w:rPr>
          <w:rFonts w:ascii="Verdana" w:hAnsi="Verdana" w:cs="Arial"/>
          <w:sz w:val="20"/>
          <w:szCs w:val="20"/>
        </w:rPr>
        <w:t>Tijdens het begrotingsjaar wordt er bijgestuurd en tussentijds verantwoord</w:t>
      </w:r>
    </w:p>
    <w:p w14:paraId="12DBA207" w14:textId="119C0D50" w:rsidR="00E41366" w:rsidRDefault="006948F9" w:rsidP="006948F9">
      <w:pPr>
        <w:spacing w:line="280" w:lineRule="atLeast"/>
        <w:rPr>
          <w:rFonts w:ascii="Verdana" w:hAnsi="Verdana" w:cs="Arial"/>
          <w:sz w:val="20"/>
          <w:szCs w:val="20"/>
        </w:rPr>
      </w:pPr>
      <w:r>
        <w:rPr>
          <w:rFonts w:ascii="Verdana" w:hAnsi="Verdana" w:cs="Arial"/>
          <w:sz w:val="20"/>
          <w:szCs w:val="20"/>
        </w:rPr>
        <w:br/>
      </w:r>
      <w:r w:rsidR="00E41366" w:rsidRPr="00F211EB">
        <w:rPr>
          <w:rFonts w:ascii="Verdana" w:hAnsi="Verdana" w:cs="Arial"/>
          <w:sz w:val="20"/>
          <w:szCs w:val="20"/>
        </w:rPr>
        <w:t>Jaar</w:t>
      </w:r>
      <w:r w:rsidR="00F211EB" w:rsidRPr="00F211EB">
        <w:rPr>
          <w:rFonts w:ascii="Verdana" w:hAnsi="Verdana" w:cs="Arial"/>
          <w:sz w:val="20"/>
          <w:szCs w:val="20"/>
        </w:rPr>
        <w:t xml:space="preserve"> T+1:</w:t>
      </w:r>
      <w:r>
        <w:rPr>
          <w:rFonts w:ascii="Verdana" w:hAnsi="Verdana" w:cs="Arial"/>
          <w:sz w:val="20"/>
          <w:szCs w:val="20"/>
        </w:rPr>
        <w:br/>
      </w:r>
      <w:r w:rsidR="005D2157" w:rsidRPr="00F211EB">
        <w:rPr>
          <w:rFonts w:ascii="Verdana" w:hAnsi="Verdana" w:cs="Arial"/>
          <w:sz w:val="20"/>
          <w:szCs w:val="20"/>
        </w:rPr>
        <w:t xml:space="preserve">Na het begrotingsjaar wordt er </w:t>
      </w:r>
      <w:r w:rsidR="00AD5F41" w:rsidRPr="00F211EB">
        <w:rPr>
          <w:rFonts w:ascii="Verdana" w:hAnsi="Verdana" w:cs="Arial"/>
          <w:sz w:val="20"/>
          <w:szCs w:val="20"/>
        </w:rPr>
        <w:t>eindverantwoording</w:t>
      </w:r>
      <w:r w:rsidR="005D2157" w:rsidRPr="00F211EB">
        <w:rPr>
          <w:rFonts w:ascii="Verdana" w:hAnsi="Verdana" w:cs="Arial"/>
          <w:sz w:val="20"/>
          <w:szCs w:val="20"/>
        </w:rPr>
        <w:t xml:space="preserve"> afgelegd over het gehele afgelopen begrotingsjaar</w:t>
      </w:r>
    </w:p>
    <w:p w14:paraId="0EE39BF8" w14:textId="77777777" w:rsidR="00F211EB" w:rsidRDefault="00F211EB" w:rsidP="006948F9">
      <w:pPr>
        <w:spacing w:line="280" w:lineRule="atLeast"/>
        <w:rPr>
          <w:rFonts w:ascii="Verdana" w:hAnsi="Verdana" w:cs="Arial"/>
          <w:sz w:val="20"/>
          <w:szCs w:val="20"/>
        </w:rPr>
      </w:pPr>
    </w:p>
    <w:p w14:paraId="4CE34020" w14:textId="77777777" w:rsidR="00F211EB" w:rsidRPr="006948F9" w:rsidRDefault="00F211EB" w:rsidP="006948F9">
      <w:pPr>
        <w:pStyle w:val="Kop2"/>
        <w:rPr>
          <w:i w:val="0"/>
        </w:rPr>
      </w:pPr>
      <w:bookmarkStart w:id="8" w:name="_Toc118383051"/>
      <w:r w:rsidRPr="006948F9">
        <w:rPr>
          <w:i w:val="0"/>
        </w:rPr>
        <w:t>Kadernota OVER-gemeenten</w:t>
      </w:r>
      <w:bookmarkEnd w:id="8"/>
    </w:p>
    <w:p w14:paraId="451FECF5" w14:textId="77777777" w:rsidR="00984567" w:rsidRPr="006948F9" w:rsidRDefault="0034067B" w:rsidP="006948F9">
      <w:pPr>
        <w:spacing w:line="280" w:lineRule="atLeast"/>
        <w:rPr>
          <w:rFonts w:ascii="Verdana" w:hAnsi="Verdana" w:cs="Arial"/>
          <w:sz w:val="20"/>
          <w:szCs w:val="20"/>
        </w:rPr>
      </w:pPr>
      <w:r w:rsidRPr="006948F9">
        <w:rPr>
          <w:rFonts w:ascii="Verdana" w:hAnsi="Verdana" w:cs="Arial"/>
          <w:sz w:val="20"/>
          <w:szCs w:val="20"/>
        </w:rPr>
        <w:t>Vanuit de Wet</w:t>
      </w:r>
      <w:r w:rsidR="00F211EB" w:rsidRPr="006948F9">
        <w:rPr>
          <w:rFonts w:ascii="Verdana" w:hAnsi="Verdana" w:cs="Arial"/>
          <w:sz w:val="20"/>
          <w:szCs w:val="20"/>
        </w:rPr>
        <w:t xml:space="preserve"> gemeenschappelijke regeling </w:t>
      </w:r>
      <w:r w:rsidRPr="006948F9">
        <w:rPr>
          <w:rFonts w:ascii="Verdana" w:hAnsi="Verdana" w:cs="Arial"/>
          <w:sz w:val="20"/>
          <w:szCs w:val="20"/>
        </w:rPr>
        <w:t>is het verplicht om een kadernota op te stellen voor OVER-gemeenten. Gezien het vroege tijdstip van opstellen hiervan (mede door de zienswijze</w:t>
      </w:r>
      <w:r w:rsidR="00D02819" w:rsidRPr="006948F9">
        <w:rPr>
          <w:rFonts w:ascii="Verdana" w:hAnsi="Verdana" w:cs="Arial"/>
          <w:sz w:val="20"/>
          <w:szCs w:val="20"/>
        </w:rPr>
        <w:t>periode</w:t>
      </w:r>
      <w:r w:rsidRPr="006948F9">
        <w:rPr>
          <w:rFonts w:ascii="Verdana" w:hAnsi="Verdana" w:cs="Arial"/>
          <w:sz w:val="20"/>
          <w:szCs w:val="20"/>
        </w:rPr>
        <w:t>), heeft het AB besloten dat de kadernota 2024 tot de essentie wordt beperkt en alleen de belangrijkste uitgangspunten zal bevatten.</w:t>
      </w:r>
      <w:r w:rsidRPr="006948F9">
        <w:rPr>
          <w:rFonts w:ascii="Verdana" w:hAnsi="Verdana" w:cs="Arial"/>
          <w:sz w:val="20"/>
          <w:szCs w:val="20"/>
        </w:rPr>
        <w:br/>
      </w:r>
    </w:p>
    <w:p w14:paraId="74D24AF8" w14:textId="77777777" w:rsidR="00984567" w:rsidRPr="006948F9" w:rsidRDefault="00984567" w:rsidP="006948F9">
      <w:pPr>
        <w:pStyle w:val="Kop2"/>
        <w:rPr>
          <w:i w:val="0"/>
        </w:rPr>
      </w:pPr>
      <w:bookmarkStart w:id="9" w:name="_Toc118383052"/>
      <w:r w:rsidRPr="006948F9">
        <w:rPr>
          <w:i w:val="0"/>
        </w:rPr>
        <w:t>Begroting OVER-gemeenten</w:t>
      </w:r>
      <w:bookmarkEnd w:id="9"/>
    </w:p>
    <w:p w14:paraId="4292EF60" w14:textId="77777777" w:rsidR="00984567" w:rsidRPr="006948F9" w:rsidRDefault="00984567" w:rsidP="006948F9">
      <w:pPr>
        <w:spacing w:line="280" w:lineRule="atLeast"/>
        <w:rPr>
          <w:rFonts w:ascii="Verdana" w:hAnsi="Verdana" w:cs="Arial"/>
          <w:sz w:val="20"/>
          <w:szCs w:val="20"/>
        </w:rPr>
      </w:pPr>
      <w:r w:rsidRPr="006948F9">
        <w:rPr>
          <w:rFonts w:ascii="Verdana" w:hAnsi="Verdana" w:cs="Arial"/>
          <w:sz w:val="20"/>
          <w:szCs w:val="20"/>
        </w:rPr>
        <w:t>Nadat de begroting van OVER-gemeenten (na de zienswijzeperiode) is vastgesteld door het AB, zal de bijdrage van Wormerland en Oostzaan in de desbetreffende gemeentebegrotingen worden opgenomen.</w:t>
      </w:r>
    </w:p>
    <w:p w14:paraId="19F60347" w14:textId="77777777" w:rsidR="00F211EB" w:rsidRPr="006948F9" w:rsidRDefault="00F211EB" w:rsidP="00F211EB">
      <w:pPr>
        <w:spacing w:line="280" w:lineRule="atLeast"/>
        <w:rPr>
          <w:rFonts w:ascii="Verdana" w:hAnsi="Verdana" w:cs="Arial"/>
          <w:sz w:val="20"/>
          <w:szCs w:val="20"/>
        </w:rPr>
      </w:pPr>
    </w:p>
    <w:p w14:paraId="0DE886A0" w14:textId="77777777" w:rsidR="00F211EB" w:rsidRPr="006948F9" w:rsidRDefault="00F211EB" w:rsidP="006948F9">
      <w:pPr>
        <w:pStyle w:val="Kop2"/>
        <w:rPr>
          <w:i w:val="0"/>
        </w:rPr>
      </w:pPr>
      <w:bookmarkStart w:id="10" w:name="_Toc118383053"/>
      <w:r w:rsidRPr="006948F9">
        <w:rPr>
          <w:i w:val="0"/>
        </w:rPr>
        <w:t>Voorjaarsbericht en Najaarsbericht</w:t>
      </w:r>
      <w:r w:rsidR="00035035" w:rsidRPr="006948F9">
        <w:rPr>
          <w:i w:val="0"/>
        </w:rPr>
        <w:t xml:space="preserve"> OVER-gemeenten</w:t>
      </w:r>
      <w:bookmarkEnd w:id="10"/>
    </w:p>
    <w:p w14:paraId="2C8154B5" w14:textId="77777777" w:rsidR="00035035" w:rsidRPr="006948F9" w:rsidRDefault="00F211EB" w:rsidP="006948F9">
      <w:pPr>
        <w:spacing w:line="280" w:lineRule="atLeast"/>
        <w:rPr>
          <w:rFonts w:ascii="Verdana" w:hAnsi="Verdana" w:cs="Arial"/>
          <w:sz w:val="20"/>
          <w:szCs w:val="20"/>
        </w:rPr>
      </w:pPr>
      <w:r w:rsidRPr="006948F9">
        <w:rPr>
          <w:rFonts w:ascii="Verdana" w:hAnsi="Verdana" w:cs="Arial"/>
          <w:sz w:val="20"/>
          <w:szCs w:val="20"/>
        </w:rPr>
        <w:t xml:space="preserve">Het dagelijks bestuur wordt </w:t>
      </w:r>
      <w:r w:rsidR="00C43EBF" w:rsidRPr="006948F9">
        <w:rPr>
          <w:rFonts w:ascii="Verdana" w:hAnsi="Verdana" w:cs="Arial"/>
          <w:sz w:val="20"/>
          <w:szCs w:val="20"/>
        </w:rPr>
        <w:t>periodiek</w:t>
      </w:r>
      <w:r w:rsidRPr="006948F9">
        <w:rPr>
          <w:rFonts w:ascii="Verdana" w:hAnsi="Verdana" w:cs="Arial"/>
          <w:sz w:val="20"/>
          <w:szCs w:val="20"/>
        </w:rPr>
        <w:t xml:space="preserve"> door de directeur bijgepraat over o.a. de actuele stand van zaken op personeels- en financieel gebied en overige ontwikkelingen</w:t>
      </w:r>
      <w:r w:rsidR="00493245" w:rsidRPr="006948F9">
        <w:rPr>
          <w:rFonts w:ascii="Verdana" w:hAnsi="Verdana" w:cs="Arial"/>
          <w:sz w:val="20"/>
          <w:szCs w:val="20"/>
        </w:rPr>
        <w:t xml:space="preserve">. </w:t>
      </w:r>
      <w:r w:rsidR="00035035" w:rsidRPr="006948F9">
        <w:rPr>
          <w:rFonts w:ascii="Verdana" w:hAnsi="Verdana" w:cs="Arial"/>
          <w:sz w:val="20"/>
          <w:szCs w:val="20"/>
        </w:rPr>
        <w:t>Deze zaken worden ook opgenomen in het voorjaarsbericht en het najaarsbericht.</w:t>
      </w:r>
    </w:p>
    <w:p w14:paraId="789B8083" w14:textId="77777777" w:rsidR="00C43EBF" w:rsidRPr="006948F9" w:rsidRDefault="00C43EBF" w:rsidP="006948F9">
      <w:pPr>
        <w:spacing w:line="280" w:lineRule="atLeast"/>
        <w:rPr>
          <w:rFonts w:ascii="Verdana" w:hAnsi="Verdana" w:cs="Arial"/>
          <w:sz w:val="20"/>
          <w:szCs w:val="20"/>
        </w:rPr>
      </w:pPr>
      <w:r w:rsidRPr="006948F9">
        <w:rPr>
          <w:rFonts w:ascii="Verdana" w:hAnsi="Verdana" w:cs="Arial"/>
          <w:sz w:val="20"/>
          <w:szCs w:val="20"/>
        </w:rPr>
        <w:t>Uit het voorjaarsbericht kan een begrotingswijziging voortvloeien, welke vervolgens in het najaarsbericht van de gemeenten wordt verwerkt.</w:t>
      </w:r>
    </w:p>
    <w:p w14:paraId="009E1CDA" w14:textId="77777777" w:rsidR="005D2157" w:rsidRPr="008261C1" w:rsidRDefault="002C14F2">
      <w:pPr>
        <w:rPr>
          <w:rFonts w:cs="Arial"/>
          <w:sz w:val="20"/>
          <w:szCs w:val="20"/>
        </w:rPr>
      </w:pPr>
      <w:bookmarkStart w:id="11" w:name="_Hlk23856103"/>
      <w:r>
        <w:rPr>
          <w:rFonts w:cs="Arial"/>
          <w:sz w:val="20"/>
          <w:szCs w:val="20"/>
        </w:rPr>
        <w:br w:type="page"/>
      </w:r>
      <w:r w:rsidR="000944DF">
        <w:rPr>
          <w:rFonts w:cs="Arial"/>
          <w:noProof/>
        </w:rPr>
        <mc:AlternateContent>
          <mc:Choice Requires="wpg">
            <w:drawing>
              <wp:anchor distT="0" distB="0" distL="114300" distR="114300" simplePos="0" relativeHeight="251706368" behindDoc="0" locked="0" layoutInCell="1" allowOverlap="1" wp14:anchorId="4888BC2B" wp14:editId="40A79058">
                <wp:simplePos x="0" y="0"/>
                <wp:positionH relativeFrom="column">
                  <wp:posOffset>-718820</wp:posOffset>
                </wp:positionH>
                <wp:positionV relativeFrom="paragraph">
                  <wp:posOffset>-499745</wp:posOffset>
                </wp:positionV>
                <wp:extent cx="7214870" cy="10163175"/>
                <wp:effectExtent l="0" t="0" r="5080" b="9525"/>
                <wp:wrapNone/>
                <wp:docPr id="145" name="Groep 145"/>
                <wp:cNvGraphicFramePr/>
                <a:graphic xmlns:a="http://schemas.openxmlformats.org/drawingml/2006/main">
                  <a:graphicData uri="http://schemas.microsoft.com/office/word/2010/wordprocessingGroup">
                    <wpg:wgp>
                      <wpg:cNvGrpSpPr/>
                      <wpg:grpSpPr>
                        <a:xfrm>
                          <a:off x="0" y="0"/>
                          <a:ext cx="7214870" cy="10163175"/>
                          <a:chOff x="0" y="0"/>
                          <a:chExt cx="7215396" cy="10097104"/>
                        </a:xfrm>
                      </wpg:grpSpPr>
                      <wps:wsp>
                        <wps:cNvPr id="146" name="AutoShape 3"/>
                        <wps:cNvSpPr>
                          <a:spLocks noChangeArrowheads="1"/>
                        </wps:cNvSpPr>
                        <wps:spPr bwMode="auto">
                          <a:xfrm>
                            <a:off x="15766" y="0"/>
                            <a:ext cx="7199630" cy="1050402"/>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1AE10F" w14:textId="77777777" w:rsidR="00060A21" w:rsidRPr="00E13541" w:rsidRDefault="00060A21" w:rsidP="006948F9">
                              <w:pPr>
                                <w:pStyle w:val="Kop2"/>
                                <w:jc w:val="center"/>
                                <w:rPr>
                                  <w:rFonts w:ascii="Verdana" w:hAnsi="Verdana"/>
                                  <w:i w:val="0"/>
                                  <w:sz w:val="40"/>
                                  <w:szCs w:val="40"/>
                                </w:rPr>
                              </w:pPr>
                              <w:bookmarkStart w:id="12" w:name="_Toc118383054"/>
                              <w:r w:rsidRPr="00E13541">
                                <w:rPr>
                                  <w:rFonts w:ascii="Verdana" w:hAnsi="Verdana"/>
                                  <w:i w:val="0"/>
                                  <w:sz w:val="40"/>
                                  <w:szCs w:val="40"/>
                                </w:rPr>
                                <w:t>Voorjaarsbericht 2023</w:t>
                              </w:r>
                              <w:bookmarkEnd w:id="12"/>
                            </w:p>
                            <w:p w14:paraId="4238B4DF" w14:textId="77777777" w:rsidR="00060A21" w:rsidRPr="006948F9" w:rsidRDefault="00060A21" w:rsidP="006948F9">
                              <w:pPr>
                                <w:jc w:val="center"/>
                                <w:rPr>
                                  <w:sz w:val="20"/>
                                  <w:szCs w:val="20"/>
                                </w:rPr>
                              </w:pPr>
                              <w:r w:rsidRPr="006948F9">
                                <w:rPr>
                                  <w:sz w:val="20"/>
                                  <w:szCs w:val="20"/>
                                </w:rPr>
                                <w:t>Gemeenten: Voorjaarsbericht 2023 gelijk met Kadernota 2024</w:t>
                              </w:r>
                              <w:r w:rsidRPr="006948F9">
                                <w:rPr>
                                  <w:sz w:val="20"/>
                                  <w:szCs w:val="20"/>
                                </w:rPr>
                                <w:br/>
                                <w:t>OVER: Voorjaarsbericht 2023 gelijk met Begroting 2024</w:t>
                              </w:r>
                            </w:p>
                          </w:txbxContent>
                        </wps:txbx>
                        <wps:bodyPr rot="0" vert="horz" wrap="square" lIns="91440" tIns="45720" rIns="91440" bIns="45720" anchor="ctr" anchorCtr="0" upright="1">
                          <a:noAutofit/>
                        </wps:bodyPr>
                      </wps:wsp>
                      <wpg:grpSp>
                        <wpg:cNvPr id="147" name="Groep 147"/>
                        <wpg:cNvGrpSpPr/>
                        <wpg:grpSpPr>
                          <a:xfrm>
                            <a:off x="0" y="1106785"/>
                            <a:ext cx="7175500" cy="4230391"/>
                            <a:chOff x="-15766" y="113557"/>
                            <a:chExt cx="7175500" cy="4230391"/>
                          </a:xfrm>
                        </wpg:grpSpPr>
                        <wps:wsp>
                          <wps:cNvPr id="148" name="AutoShape 4"/>
                          <wps:cNvSpPr>
                            <a:spLocks noChangeArrowheads="1"/>
                          </wps:cNvSpPr>
                          <wps:spPr bwMode="auto">
                            <a:xfrm>
                              <a:off x="-15766" y="123021"/>
                              <a:ext cx="3527425" cy="4220927"/>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32F3BC" w14:textId="77777777" w:rsidR="00060A21" w:rsidRDefault="00060A21" w:rsidP="00F075BF">
                                <w:pPr>
                                  <w:rPr>
                                    <w:rFonts w:cs="Arial"/>
                                    <w:color w:val="0066B6"/>
                                    <w:sz w:val="20"/>
                                    <w:szCs w:val="20"/>
                                  </w:rPr>
                                </w:pPr>
                                <w:r>
                                  <w:rPr>
                                    <w:rFonts w:cs="Arial"/>
                                    <w:color w:val="0066B6"/>
                                    <w:sz w:val="20"/>
                                    <w:szCs w:val="20"/>
                                  </w:rPr>
                                  <w:t xml:space="preserve">WAT  </w:t>
                                </w:r>
                              </w:p>
                              <w:p w14:paraId="60BD809C" w14:textId="77777777" w:rsidR="00060A21" w:rsidRPr="00275A6F" w:rsidRDefault="00060A21" w:rsidP="00F075BF">
                                <w:pPr>
                                  <w:spacing w:line="280" w:lineRule="atLeast"/>
                                  <w:rPr>
                                    <w:rFonts w:cs="Arial"/>
                                    <w:sz w:val="20"/>
                                    <w:szCs w:val="20"/>
                                  </w:rPr>
                                </w:pPr>
                                <w:r w:rsidRPr="00275A6F">
                                  <w:rPr>
                                    <w:rFonts w:cs="Arial"/>
                                    <w:sz w:val="20"/>
                                    <w:szCs w:val="20"/>
                                  </w:rPr>
                                  <w:t xml:space="preserve">De voorjaarsberichten (gemeenten en OVER) zijn bijsturingsinstrumenten en momenten voor de raad en AB voor bijsturing van de begroting van het desbetreffende jaar. De rapportage geeft een actualisatie van de verwachte inhoudelijk en financiële resultaten van de plannen/maatregelen zoals deze in de begroting zijn opgenomen. </w:t>
                                </w:r>
                              </w:p>
                              <w:p w14:paraId="60FBD0B0" w14:textId="77777777" w:rsidR="00060A21" w:rsidRPr="00275A6F" w:rsidRDefault="00060A21" w:rsidP="00F075BF">
                                <w:pPr>
                                  <w:spacing w:line="280" w:lineRule="atLeast"/>
                                  <w:rPr>
                                    <w:rFonts w:cs="Arial"/>
                                    <w:sz w:val="20"/>
                                    <w:szCs w:val="20"/>
                                  </w:rPr>
                                </w:pPr>
                              </w:p>
                              <w:p w14:paraId="3781DEFB" w14:textId="77777777" w:rsidR="00060A21" w:rsidRPr="00275A6F" w:rsidRDefault="00060A21" w:rsidP="006C6894">
                                <w:pPr>
                                  <w:spacing w:line="280" w:lineRule="atLeast"/>
                                  <w:rPr>
                                    <w:rFonts w:cs="Arial"/>
                                    <w:sz w:val="20"/>
                                    <w:szCs w:val="20"/>
                                  </w:rPr>
                                </w:pPr>
                                <w:r w:rsidRPr="00275A6F">
                                  <w:rPr>
                                    <w:rFonts w:cs="Arial"/>
                                    <w:sz w:val="20"/>
                                    <w:szCs w:val="20"/>
                                  </w:rPr>
                                  <w:t>In deze rapportage wordt de raad/AB geïnformeerd over ontwikkelingen die zich hebben voorgedaan sinds het opstellen van de begroting. Daarbij worden afwijkingen van gepland beleid en budgetten gerapporteerd. Het hieruit voortkomende voorstel tot begrotingswijziging wordt ter besluitvorming aangeboden aan de raad/AB. De uitkomsten van het Voorjaarsbericht OVER, voor zover het een aanpassing van de gemeentelijke bijdrage betreft, worden meegenomen in het Najaarsbericht van de gemeenten. De voorgestelde begrotingswijzigingen van structurele aard zijn in de rapportage opgenomen in het financieel (</w:t>
                                </w:r>
                                <w:r w:rsidRPr="00275A6F">
                                  <w:rPr>
                                    <w:rFonts w:cs="Arial"/>
                                    <w:sz w:val="20"/>
                                    <w:szCs w:val="20"/>
                                  </w:rPr>
                                  <w:t>meerjaren)overzicht. Op basis van de vastgestelde rapportage worden activiteiten, planning en budgetten definitief bijgesteld.</w:t>
                                </w:r>
                              </w:p>
                            </w:txbxContent>
                          </wps:txbx>
                          <wps:bodyPr rot="0" vert="horz" wrap="square" lIns="91440" tIns="45720" rIns="91440" bIns="45720" anchor="t" anchorCtr="0" upright="1">
                            <a:noAutofit/>
                          </wps:bodyPr>
                        </wps:wsp>
                        <wps:wsp>
                          <wps:cNvPr id="149" name="AutoShape 6"/>
                          <wps:cNvSpPr>
                            <a:spLocks noChangeArrowheads="1"/>
                          </wps:cNvSpPr>
                          <wps:spPr bwMode="auto">
                            <a:xfrm>
                              <a:off x="3632309" y="113557"/>
                              <a:ext cx="3527425" cy="4230391"/>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03F42E" w14:textId="77777777" w:rsidR="00060A21" w:rsidRDefault="00060A21" w:rsidP="002C14F2">
                                <w:pPr>
                                  <w:rPr>
                                    <w:rFonts w:cs="Arial"/>
                                    <w:color w:val="0066B6"/>
                                    <w:sz w:val="20"/>
                                    <w:szCs w:val="20"/>
                                  </w:rPr>
                                </w:pPr>
                                <w:r>
                                  <w:rPr>
                                    <w:rFonts w:cs="Arial"/>
                                    <w:color w:val="0066B6"/>
                                    <w:sz w:val="20"/>
                                    <w:szCs w:val="20"/>
                                  </w:rPr>
                                  <w:t>CYCLUS</w:t>
                                </w:r>
                              </w:p>
                              <w:p w14:paraId="19BB4DDF" w14:textId="77777777" w:rsidR="00060A21" w:rsidRPr="006D2ADF" w:rsidRDefault="00060A21" w:rsidP="002C14F2">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5D5F3A52" wp14:editId="294D3FAC">
                                      <wp:extent cx="3278505" cy="2502082"/>
                                      <wp:effectExtent l="0" t="0" r="0" b="12700"/>
                                      <wp:docPr id="43" name="Diagram 4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41A73097" w14:textId="77777777" w:rsidR="00060A21" w:rsidRPr="006D2ADF" w:rsidRDefault="00060A21" w:rsidP="002C14F2">
                                <w:pPr>
                                  <w:jc w:val="center"/>
                                  <w:rPr>
                                    <w:rFonts w:ascii="Lucida Sans Unicode" w:hAnsi="Lucida Sans Unicode" w:cs="Lucida Sans Unicode"/>
                                  </w:rPr>
                                </w:pPr>
                              </w:p>
                              <w:p w14:paraId="45FFDCC2" w14:textId="77777777" w:rsidR="00060A21" w:rsidRDefault="00060A21" w:rsidP="002C14F2">
                                <w:pPr>
                                  <w:jc w:val="center"/>
                                  <w:rPr>
                                    <w:rFonts w:ascii="Lucida Sans Unicode" w:hAnsi="Lucida Sans Unicode" w:cs="Lucida Sans Unicode"/>
                                  </w:rPr>
                                </w:pPr>
                                <w:r w:rsidRPr="000A64CF">
                                  <w:rPr>
                                    <w:rFonts w:ascii="Lucida Sans Unicode" w:hAnsi="Lucida Sans Unicode" w:cs="Lucida Sans Unicode"/>
                                    <w:noProof/>
                                    <w:color w:val="0066B6"/>
                                  </w:rPr>
                                  <w:drawing>
                                    <wp:inline distT="0" distB="0" distL="0" distR="0" wp14:anchorId="139061D5" wp14:editId="2505F2A3">
                                      <wp:extent cx="1438275" cy="1362075"/>
                                      <wp:effectExtent l="0" t="0" r="0" b="9525"/>
                                      <wp:docPr id="44" name="Diagram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03C4D865" w14:textId="77777777" w:rsidR="00060A21" w:rsidRDefault="00060A21" w:rsidP="002C14F2">
                                <w:pPr>
                                  <w:jc w:val="center"/>
                                  <w:rPr>
                                    <w:rFonts w:ascii="Lucida Sans Unicode" w:hAnsi="Lucida Sans Unicode" w:cs="Lucida Sans Unicode"/>
                                  </w:rPr>
                                </w:pPr>
                              </w:p>
                              <w:p w14:paraId="31AE4CF8" w14:textId="77777777" w:rsidR="00060A21" w:rsidRDefault="00060A21" w:rsidP="002C14F2">
                                <w:pPr>
                                  <w:jc w:val="center"/>
                                  <w:rPr>
                                    <w:rFonts w:ascii="Lucida Sans Unicode" w:hAnsi="Lucida Sans Unicode" w:cs="Lucida Sans Unicode"/>
                                  </w:rPr>
                                </w:pPr>
                              </w:p>
                              <w:p w14:paraId="06CB9B5E" w14:textId="77777777" w:rsidR="00060A21" w:rsidRDefault="00060A21" w:rsidP="002C14F2">
                                <w:pPr>
                                  <w:jc w:val="center"/>
                                  <w:rPr>
                                    <w:rFonts w:ascii="Lucida Sans Unicode" w:hAnsi="Lucida Sans Unicode" w:cs="Lucida Sans Unicode"/>
                                  </w:rPr>
                                </w:pPr>
                              </w:p>
                              <w:p w14:paraId="4C140D62" w14:textId="77777777" w:rsidR="00060A21" w:rsidRDefault="00060A21" w:rsidP="002C14F2">
                                <w:pPr>
                                  <w:jc w:val="center"/>
                                  <w:rPr>
                                    <w:rFonts w:ascii="Lucida Sans Unicode" w:hAnsi="Lucida Sans Unicode" w:cs="Lucida Sans Unicode"/>
                                  </w:rPr>
                                </w:pPr>
                              </w:p>
                              <w:p w14:paraId="38525732" w14:textId="77777777" w:rsidR="00060A21" w:rsidRDefault="00060A21" w:rsidP="002C14F2">
                                <w:pPr>
                                  <w:jc w:val="center"/>
                                  <w:rPr>
                                    <w:rFonts w:ascii="Lucida Sans Unicode" w:hAnsi="Lucida Sans Unicode" w:cs="Lucida Sans Unicode"/>
                                  </w:rPr>
                                </w:pPr>
                              </w:p>
                              <w:p w14:paraId="49E7F6E6" w14:textId="77777777" w:rsidR="00060A21" w:rsidRPr="006D2ADF" w:rsidRDefault="00060A21" w:rsidP="002C14F2">
                                <w:pPr>
                                  <w:jc w:val="cente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150" name="Groep 150"/>
                        <wpg:cNvGrpSpPr/>
                        <wpg:grpSpPr>
                          <a:xfrm>
                            <a:off x="0" y="5397193"/>
                            <a:ext cx="7199630" cy="4699911"/>
                            <a:chOff x="0" y="-767125"/>
                            <a:chExt cx="7199630" cy="4699911"/>
                          </a:xfrm>
                        </wpg:grpSpPr>
                        <wps:wsp>
                          <wps:cNvPr id="151" name="AutoShape 7"/>
                          <wps:cNvSpPr>
                            <a:spLocks noChangeArrowheads="1"/>
                          </wps:cNvSpPr>
                          <wps:spPr bwMode="auto">
                            <a:xfrm>
                              <a:off x="0" y="809970"/>
                              <a:ext cx="7199630" cy="3122816"/>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46697F9" w14:textId="77777777" w:rsidR="00060A21" w:rsidRPr="0070325F" w:rsidRDefault="00060A21" w:rsidP="002C14F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47"/>
                                  <w:gridCol w:w="2380"/>
                                  <w:gridCol w:w="2374"/>
                                </w:tblGrid>
                                <w:tr w:rsidR="00060A21" w:rsidRPr="0070325F" w14:paraId="54E9F561" w14:textId="77777777" w:rsidTr="006948F9">
                                  <w:trPr>
                                    <w:trHeight w:val="312"/>
                                  </w:trPr>
                                  <w:tc>
                                    <w:tcPr>
                                      <w:tcW w:w="3242" w:type="dxa"/>
                                      <w:shd w:val="clear" w:color="auto" w:fill="BDD6EE" w:themeFill="accent1" w:themeFillTint="66"/>
                                    </w:tcPr>
                                    <w:p w14:paraId="7EE10D29" w14:textId="77777777" w:rsidR="00060A21" w:rsidRPr="0070325F" w:rsidRDefault="00060A21" w:rsidP="00BF43D7">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47" w:type="dxa"/>
                                      <w:shd w:val="clear" w:color="auto" w:fill="BDD6EE" w:themeFill="accent1" w:themeFillTint="66"/>
                                    </w:tcPr>
                                    <w:p w14:paraId="1AC2D8B4"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 xml:space="preserve">OVER </w:t>
                                      </w:r>
                                      <w:r w:rsidRPr="00A32B8E">
                                        <w:rPr>
                                          <w:rFonts w:cs="Arial"/>
                                          <w:b/>
                                          <w:color w:val="FFFFFF" w:themeColor="background1"/>
                                          <w:sz w:val="16"/>
                                          <w:szCs w:val="16"/>
                                        </w:rPr>
                                        <w:t>(gelijk aan begroting)</w:t>
                                      </w:r>
                                    </w:p>
                                  </w:tc>
                                  <w:tc>
                                    <w:tcPr>
                                      <w:tcW w:w="2380" w:type="dxa"/>
                                      <w:shd w:val="clear" w:color="auto" w:fill="BDD6EE" w:themeFill="accent1" w:themeFillTint="66"/>
                                    </w:tcPr>
                                    <w:p w14:paraId="40004024"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74" w:type="dxa"/>
                                      <w:shd w:val="clear" w:color="auto" w:fill="BDD6EE" w:themeFill="accent1" w:themeFillTint="66"/>
                                    </w:tcPr>
                                    <w:p w14:paraId="64A97B3E"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rsidRPr="0070325F" w14:paraId="5C9D95A0" w14:textId="77777777" w:rsidTr="006948F9">
                                  <w:trPr>
                                    <w:trHeight w:val="328"/>
                                  </w:trPr>
                                  <w:tc>
                                    <w:tcPr>
                                      <w:tcW w:w="3242" w:type="dxa"/>
                                      <w:shd w:val="clear" w:color="auto" w:fill="auto"/>
                                    </w:tcPr>
                                    <w:p w14:paraId="2E776DBF" w14:textId="77777777" w:rsidR="00060A21" w:rsidRDefault="00060A21" w:rsidP="00E00E56">
                                      <w:pPr>
                                        <w:rPr>
                                          <w:rFonts w:cs="Arial"/>
                                          <w:sz w:val="20"/>
                                          <w:szCs w:val="20"/>
                                        </w:rPr>
                                      </w:pPr>
                                      <w:r>
                                        <w:rPr>
                                          <w:rFonts w:cs="Arial"/>
                                          <w:sz w:val="20"/>
                                          <w:szCs w:val="20"/>
                                        </w:rPr>
                                        <w:t xml:space="preserve">Behandeling in </w:t>
                                      </w:r>
                                      <w:r>
                                        <w:rPr>
                                          <w:rFonts w:cs="Arial"/>
                                          <w:sz w:val="20"/>
                                          <w:szCs w:val="20"/>
                                        </w:rPr>
                                        <w:t>MO’s</w:t>
                                      </w:r>
                                    </w:p>
                                  </w:tc>
                                  <w:tc>
                                    <w:tcPr>
                                      <w:tcW w:w="2847" w:type="dxa"/>
                                      <w:shd w:val="clear" w:color="auto" w:fill="auto"/>
                                    </w:tcPr>
                                    <w:p w14:paraId="36B9F441" w14:textId="7B90610A" w:rsidR="00060A21" w:rsidRPr="00970CBD" w:rsidRDefault="00060A21" w:rsidP="00E00E56">
                                      <w:pPr>
                                        <w:spacing w:line="276" w:lineRule="auto"/>
                                        <w:rPr>
                                          <w:rFonts w:cs="Arial"/>
                                          <w:sz w:val="16"/>
                                          <w:szCs w:val="16"/>
                                        </w:rPr>
                                      </w:pPr>
                                      <w:r>
                                        <w:rPr>
                                          <w:rFonts w:cs="Arial"/>
                                          <w:sz w:val="16"/>
                                          <w:szCs w:val="16"/>
                                        </w:rPr>
                                        <w:t>13-04-2023</w:t>
                                      </w:r>
                                    </w:p>
                                  </w:tc>
                                  <w:tc>
                                    <w:tcPr>
                                      <w:tcW w:w="2380" w:type="dxa"/>
                                    </w:tcPr>
                                    <w:p w14:paraId="16DC407A" w14:textId="77777777" w:rsidR="00060A21" w:rsidRDefault="00060A21" w:rsidP="00E00E56">
                                      <w:pPr>
                                        <w:spacing w:line="276" w:lineRule="auto"/>
                                        <w:rPr>
                                          <w:rFonts w:cs="Arial"/>
                                          <w:sz w:val="20"/>
                                          <w:szCs w:val="20"/>
                                        </w:rPr>
                                      </w:pPr>
                                      <w:r>
                                        <w:rPr>
                                          <w:rFonts w:cs="Arial"/>
                                          <w:sz w:val="20"/>
                                          <w:szCs w:val="20"/>
                                        </w:rPr>
                                        <w:t>20-04-2023</w:t>
                                      </w:r>
                                    </w:p>
                                  </w:tc>
                                  <w:tc>
                                    <w:tcPr>
                                      <w:tcW w:w="2374" w:type="dxa"/>
                                    </w:tcPr>
                                    <w:p w14:paraId="1AA23A26" w14:textId="77777777" w:rsidR="00060A21" w:rsidRDefault="00060A21" w:rsidP="00E00E56">
                                      <w:pPr>
                                        <w:spacing w:line="276" w:lineRule="auto"/>
                                        <w:rPr>
                                          <w:rFonts w:cs="Arial"/>
                                          <w:sz w:val="20"/>
                                          <w:szCs w:val="20"/>
                                        </w:rPr>
                                      </w:pPr>
                                      <w:r>
                                        <w:rPr>
                                          <w:rFonts w:cs="Arial"/>
                                          <w:sz w:val="20"/>
                                          <w:szCs w:val="20"/>
                                        </w:rPr>
                                        <w:t>20-04-2023</w:t>
                                      </w:r>
                                    </w:p>
                                  </w:tc>
                                </w:tr>
                                <w:tr w:rsidR="00060A21" w:rsidRPr="0070325F" w14:paraId="23741BC5" w14:textId="77777777" w:rsidTr="006948F9">
                                  <w:trPr>
                                    <w:trHeight w:val="328"/>
                                  </w:trPr>
                                  <w:tc>
                                    <w:tcPr>
                                      <w:tcW w:w="3242" w:type="dxa"/>
                                      <w:shd w:val="clear" w:color="auto" w:fill="auto"/>
                                    </w:tcPr>
                                    <w:p w14:paraId="24820274" w14:textId="77777777" w:rsidR="00060A21" w:rsidRDefault="00060A21" w:rsidP="00E00E56">
                                      <w:pPr>
                                        <w:rPr>
                                          <w:rFonts w:cs="Arial"/>
                                          <w:sz w:val="20"/>
                                          <w:szCs w:val="20"/>
                                        </w:rPr>
                                      </w:pPr>
                                      <w:r>
                                        <w:rPr>
                                          <w:rFonts w:cs="Arial"/>
                                          <w:sz w:val="20"/>
                                          <w:szCs w:val="20"/>
                                        </w:rPr>
                                        <w:t>Behandeling in MT / DB</w:t>
                                      </w:r>
                                    </w:p>
                                  </w:tc>
                                  <w:tc>
                                    <w:tcPr>
                                      <w:tcW w:w="2847" w:type="dxa"/>
                                      <w:shd w:val="clear" w:color="auto" w:fill="auto"/>
                                    </w:tcPr>
                                    <w:p w14:paraId="2AA4E220" w14:textId="1FF14EDA" w:rsidR="00060A21" w:rsidRPr="00970CBD" w:rsidRDefault="00060A21" w:rsidP="00E00E56">
                                      <w:pPr>
                                        <w:spacing w:line="276" w:lineRule="auto"/>
                                        <w:rPr>
                                          <w:rFonts w:cs="Arial"/>
                                          <w:sz w:val="16"/>
                                          <w:szCs w:val="16"/>
                                        </w:rPr>
                                      </w:pPr>
                                      <w:r>
                                        <w:rPr>
                                          <w:rFonts w:cs="Arial"/>
                                          <w:sz w:val="16"/>
                                          <w:szCs w:val="16"/>
                                        </w:rPr>
                                        <w:t>18-04</w:t>
                                      </w:r>
                                      <w:r w:rsidRPr="00970CBD">
                                        <w:rPr>
                                          <w:rFonts w:cs="Arial"/>
                                          <w:sz w:val="16"/>
                                          <w:szCs w:val="16"/>
                                        </w:rPr>
                                        <w:t>-202</w:t>
                                      </w:r>
                                      <w:r>
                                        <w:rPr>
                                          <w:rFonts w:cs="Arial"/>
                                          <w:sz w:val="16"/>
                                          <w:szCs w:val="16"/>
                                        </w:rPr>
                                        <w:t>3</w:t>
                                      </w:r>
                                      <w:r w:rsidRPr="00970CBD">
                                        <w:rPr>
                                          <w:rFonts w:cs="Arial"/>
                                          <w:sz w:val="16"/>
                                          <w:szCs w:val="16"/>
                                        </w:rPr>
                                        <w:t xml:space="preserve"> (MT), </w:t>
                                      </w:r>
                                      <w:r>
                                        <w:rPr>
                                          <w:rFonts w:cs="Arial"/>
                                          <w:sz w:val="16"/>
                                          <w:szCs w:val="16"/>
                                        </w:rPr>
                                        <w:t>26-04</w:t>
                                      </w:r>
                                      <w:r w:rsidRPr="00970CBD">
                                        <w:rPr>
                                          <w:rFonts w:cs="Arial"/>
                                          <w:sz w:val="16"/>
                                          <w:szCs w:val="16"/>
                                        </w:rPr>
                                        <w:t>-202</w:t>
                                      </w:r>
                                      <w:r>
                                        <w:rPr>
                                          <w:rFonts w:cs="Arial"/>
                                          <w:sz w:val="16"/>
                                          <w:szCs w:val="16"/>
                                        </w:rPr>
                                        <w:t>3</w:t>
                                      </w:r>
                                      <w:r w:rsidRPr="00970CBD">
                                        <w:rPr>
                                          <w:rFonts w:cs="Arial"/>
                                          <w:sz w:val="16"/>
                                          <w:szCs w:val="16"/>
                                        </w:rPr>
                                        <w:t xml:space="preserve"> (DB)</w:t>
                                      </w:r>
                                    </w:p>
                                  </w:tc>
                                  <w:tc>
                                    <w:tcPr>
                                      <w:tcW w:w="2380" w:type="dxa"/>
                                    </w:tcPr>
                                    <w:p w14:paraId="1283B221" w14:textId="77777777" w:rsidR="00060A21" w:rsidRPr="00E00E56" w:rsidRDefault="00060A21" w:rsidP="00E00E56">
                                      <w:pPr>
                                        <w:spacing w:line="276" w:lineRule="auto"/>
                                        <w:rPr>
                                          <w:rFonts w:cs="Arial"/>
                                          <w:sz w:val="20"/>
                                          <w:szCs w:val="20"/>
                                        </w:rPr>
                                      </w:pPr>
                                      <w:r w:rsidRPr="00E00E56">
                                        <w:rPr>
                                          <w:rFonts w:cs="Arial"/>
                                          <w:sz w:val="20"/>
                                          <w:szCs w:val="20"/>
                                        </w:rPr>
                                        <w:t>02-05-2023</w:t>
                                      </w:r>
                                      <w:r>
                                        <w:rPr>
                                          <w:rFonts w:cs="Arial"/>
                                          <w:sz w:val="20"/>
                                          <w:szCs w:val="20"/>
                                        </w:rPr>
                                        <w:t xml:space="preserve"> </w:t>
                                      </w:r>
                                      <w:r w:rsidRPr="00E00E56">
                                        <w:rPr>
                                          <w:rFonts w:cs="Arial"/>
                                          <w:sz w:val="20"/>
                                          <w:szCs w:val="20"/>
                                        </w:rPr>
                                        <w:t>MT</w:t>
                                      </w:r>
                                    </w:p>
                                  </w:tc>
                                  <w:tc>
                                    <w:tcPr>
                                      <w:tcW w:w="2374" w:type="dxa"/>
                                    </w:tcPr>
                                    <w:p w14:paraId="615560EC" w14:textId="77777777" w:rsidR="00060A21" w:rsidRPr="00E00E56" w:rsidRDefault="00060A21" w:rsidP="00E00E56">
                                      <w:pPr>
                                        <w:spacing w:line="276" w:lineRule="auto"/>
                                        <w:rPr>
                                          <w:rFonts w:cs="Arial"/>
                                          <w:sz w:val="20"/>
                                          <w:szCs w:val="20"/>
                                        </w:rPr>
                                      </w:pPr>
                                      <w:r w:rsidRPr="00E00E56">
                                        <w:rPr>
                                          <w:rFonts w:cs="Arial"/>
                                          <w:sz w:val="20"/>
                                          <w:szCs w:val="20"/>
                                        </w:rPr>
                                        <w:t>02-05-2023 MT</w:t>
                                      </w:r>
                                    </w:p>
                                  </w:tc>
                                </w:tr>
                                <w:tr w:rsidR="00060A21" w:rsidRPr="0070325F" w14:paraId="206E5EDB" w14:textId="77777777" w:rsidTr="006948F9">
                                  <w:trPr>
                                    <w:trHeight w:val="328"/>
                                  </w:trPr>
                                  <w:tc>
                                    <w:tcPr>
                                      <w:tcW w:w="3242" w:type="dxa"/>
                                      <w:shd w:val="clear" w:color="auto" w:fill="auto"/>
                                    </w:tcPr>
                                    <w:p w14:paraId="385A2CD5" w14:textId="77777777" w:rsidR="00060A21" w:rsidRDefault="00060A21" w:rsidP="00E00E56">
                                      <w:pPr>
                                        <w:rPr>
                                          <w:rFonts w:cs="Arial"/>
                                          <w:sz w:val="20"/>
                                          <w:szCs w:val="20"/>
                                        </w:rPr>
                                      </w:pPr>
                                      <w:r>
                                        <w:rPr>
                                          <w:rFonts w:cs="Arial"/>
                                          <w:sz w:val="20"/>
                                          <w:szCs w:val="20"/>
                                        </w:rPr>
                                        <w:t>Zienswijzeperiode</w:t>
                                      </w:r>
                                    </w:p>
                                  </w:tc>
                                  <w:tc>
                                    <w:tcPr>
                                      <w:tcW w:w="2847" w:type="dxa"/>
                                      <w:shd w:val="clear" w:color="auto" w:fill="auto"/>
                                    </w:tcPr>
                                    <w:p w14:paraId="7676C02A" w14:textId="004BFC7A" w:rsidR="00060A21" w:rsidRDefault="00060A21" w:rsidP="00E00E56">
                                      <w:pPr>
                                        <w:spacing w:line="276" w:lineRule="auto"/>
                                        <w:rPr>
                                          <w:rFonts w:cs="Arial"/>
                                          <w:sz w:val="16"/>
                                          <w:szCs w:val="16"/>
                                        </w:rPr>
                                      </w:pPr>
                                      <w:r>
                                        <w:rPr>
                                          <w:rFonts w:cs="Arial"/>
                                          <w:sz w:val="16"/>
                                          <w:szCs w:val="16"/>
                                        </w:rPr>
                                        <w:t>27-04</w:t>
                                      </w:r>
                                      <w:r w:rsidRPr="00970CBD">
                                        <w:rPr>
                                          <w:rFonts w:cs="Arial"/>
                                          <w:sz w:val="16"/>
                                          <w:szCs w:val="16"/>
                                        </w:rPr>
                                        <w:t>-202</w:t>
                                      </w:r>
                                      <w:r>
                                        <w:rPr>
                                          <w:rFonts w:cs="Arial"/>
                                          <w:sz w:val="16"/>
                                          <w:szCs w:val="16"/>
                                        </w:rPr>
                                        <w:t>3</w:t>
                                      </w:r>
                                      <w:r w:rsidRPr="00970CBD">
                                        <w:rPr>
                                          <w:rFonts w:cs="Arial"/>
                                          <w:sz w:val="16"/>
                                          <w:szCs w:val="16"/>
                                        </w:rPr>
                                        <w:t xml:space="preserve"> t/m </w:t>
                                      </w:r>
                                      <w:r>
                                        <w:rPr>
                                          <w:rFonts w:cs="Arial"/>
                                          <w:sz w:val="16"/>
                                          <w:szCs w:val="16"/>
                                        </w:rPr>
                                        <w:t>13</w:t>
                                      </w:r>
                                      <w:r w:rsidRPr="00970CBD">
                                        <w:rPr>
                                          <w:rFonts w:cs="Arial"/>
                                          <w:sz w:val="16"/>
                                          <w:szCs w:val="16"/>
                                        </w:rPr>
                                        <w:t>-0</w:t>
                                      </w:r>
                                      <w:r>
                                        <w:rPr>
                                          <w:rFonts w:cs="Arial"/>
                                          <w:sz w:val="16"/>
                                          <w:szCs w:val="16"/>
                                        </w:rPr>
                                        <w:t>7</w:t>
                                      </w:r>
                                      <w:r w:rsidRPr="00970CBD">
                                        <w:rPr>
                                          <w:rFonts w:cs="Arial"/>
                                          <w:sz w:val="16"/>
                                          <w:szCs w:val="16"/>
                                        </w:rPr>
                                        <w:t>-202</w:t>
                                      </w:r>
                                      <w:r>
                                        <w:rPr>
                                          <w:rFonts w:cs="Arial"/>
                                          <w:sz w:val="16"/>
                                          <w:szCs w:val="16"/>
                                        </w:rPr>
                                        <w:t>3 (12wk, indien het vjb leidt tot begr.wijziging)</w:t>
                                      </w:r>
                                    </w:p>
                                  </w:tc>
                                  <w:tc>
                                    <w:tcPr>
                                      <w:tcW w:w="2380" w:type="dxa"/>
                                    </w:tcPr>
                                    <w:p w14:paraId="44B714D4" w14:textId="77777777" w:rsidR="00060A21" w:rsidRPr="00E00E56" w:rsidRDefault="00060A21" w:rsidP="00E00E56">
                                      <w:pPr>
                                        <w:spacing w:line="276" w:lineRule="auto"/>
                                        <w:rPr>
                                          <w:rFonts w:cs="Arial"/>
                                          <w:sz w:val="20"/>
                                          <w:szCs w:val="20"/>
                                        </w:rPr>
                                      </w:pPr>
                                    </w:p>
                                  </w:tc>
                                  <w:tc>
                                    <w:tcPr>
                                      <w:tcW w:w="2374" w:type="dxa"/>
                                    </w:tcPr>
                                    <w:p w14:paraId="3EA6CF60" w14:textId="77777777" w:rsidR="00060A21" w:rsidRPr="00E00E56" w:rsidRDefault="00060A21" w:rsidP="00E00E56">
                                      <w:pPr>
                                        <w:spacing w:line="276" w:lineRule="auto"/>
                                        <w:rPr>
                                          <w:rFonts w:cs="Arial"/>
                                          <w:sz w:val="20"/>
                                          <w:szCs w:val="20"/>
                                        </w:rPr>
                                      </w:pPr>
                                    </w:p>
                                  </w:tc>
                                </w:tr>
                                <w:tr w:rsidR="00060A21" w:rsidRPr="0070325F" w14:paraId="4124F77A" w14:textId="77777777" w:rsidTr="006948F9">
                                  <w:trPr>
                                    <w:trHeight w:val="328"/>
                                  </w:trPr>
                                  <w:tc>
                                    <w:tcPr>
                                      <w:tcW w:w="3242" w:type="dxa"/>
                                      <w:shd w:val="clear" w:color="auto" w:fill="auto"/>
                                    </w:tcPr>
                                    <w:p w14:paraId="4539CE40" w14:textId="77777777" w:rsidR="00060A21" w:rsidRDefault="00060A21" w:rsidP="00E00E56">
                                      <w:pPr>
                                        <w:rPr>
                                          <w:rFonts w:cs="Arial"/>
                                          <w:sz w:val="20"/>
                                          <w:szCs w:val="20"/>
                                        </w:rPr>
                                      </w:pPr>
                                      <w:r>
                                        <w:rPr>
                                          <w:rFonts w:cs="Arial"/>
                                          <w:sz w:val="20"/>
                                          <w:szCs w:val="20"/>
                                        </w:rPr>
                                        <w:t>Behandeling in staf BV</w:t>
                                      </w:r>
                                    </w:p>
                                  </w:tc>
                                  <w:tc>
                                    <w:tcPr>
                                      <w:tcW w:w="2847" w:type="dxa"/>
                                      <w:shd w:val="clear" w:color="auto" w:fill="auto"/>
                                    </w:tcPr>
                                    <w:p w14:paraId="55AA4D28" w14:textId="77777777" w:rsidR="00060A21" w:rsidRDefault="00060A21" w:rsidP="00E00E56">
                                      <w:pPr>
                                        <w:spacing w:line="276" w:lineRule="auto"/>
                                        <w:rPr>
                                          <w:rFonts w:cs="Arial"/>
                                          <w:sz w:val="16"/>
                                          <w:szCs w:val="16"/>
                                        </w:rPr>
                                      </w:pPr>
                                      <w:r>
                                        <w:rPr>
                                          <w:rFonts w:cs="Arial"/>
                                          <w:sz w:val="16"/>
                                          <w:szCs w:val="16"/>
                                        </w:rPr>
                                        <w:t>n.v.t.</w:t>
                                      </w:r>
                                    </w:p>
                                  </w:tc>
                                  <w:tc>
                                    <w:tcPr>
                                      <w:tcW w:w="2380" w:type="dxa"/>
                                    </w:tcPr>
                                    <w:p w14:paraId="015EE48E" w14:textId="77777777" w:rsidR="00060A21" w:rsidRPr="00E00E56" w:rsidRDefault="00060A21" w:rsidP="00E00E56">
                                      <w:pPr>
                                        <w:spacing w:line="276" w:lineRule="auto"/>
                                        <w:rPr>
                                          <w:rFonts w:cs="Arial"/>
                                          <w:sz w:val="20"/>
                                          <w:szCs w:val="20"/>
                                        </w:rPr>
                                      </w:pPr>
                                      <w:r w:rsidRPr="00E00E56">
                                        <w:rPr>
                                          <w:rFonts w:cs="Arial"/>
                                          <w:sz w:val="20"/>
                                          <w:szCs w:val="20"/>
                                        </w:rPr>
                                        <w:t>08-05-2023</w:t>
                                      </w:r>
                                      <w:r>
                                        <w:rPr>
                                          <w:rFonts w:cs="Arial"/>
                                          <w:sz w:val="20"/>
                                          <w:szCs w:val="20"/>
                                        </w:rPr>
                                        <w:t xml:space="preserve"> </w:t>
                                      </w:r>
                                      <w:r w:rsidRPr="001308C4">
                                        <w:rPr>
                                          <w:rFonts w:cs="Arial"/>
                                          <w:sz w:val="16"/>
                                          <w:szCs w:val="16"/>
                                        </w:rPr>
                                        <w:t>(meivakantie)</w:t>
                                      </w:r>
                                    </w:p>
                                  </w:tc>
                                  <w:tc>
                                    <w:tcPr>
                                      <w:tcW w:w="2374" w:type="dxa"/>
                                    </w:tcPr>
                                    <w:p w14:paraId="3072DA14" w14:textId="77777777" w:rsidR="00060A21" w:rsidRPr="00E00E56" w:rsidRDefault="00060A21" w:rsidP="00E00E56">
                                      <w:pPr>
                                        <w:spacing w:line="276" w:lineRule="auto"/>
                                        <w:rPr>
                                          <w:rFonts w:cs="Arial"/>
                                          <w:sz w:val="20"/>
                                          <w:szCs w:val="20"/>
                                        </w:rPr>
                                      </w:pPr>
                                      <w:r w:rsidRPr="00E00E56">
                                        <w:rPr>
                                          <w:rFonts w:cs="Arial"/>
                                          <w:sz w:val="20"/>
                                          <w:szCs w:val="20"/>
                                        </w:rPr>
                                        <w:t>08-05-2023</w:t>
                                      </w:r>
                                      <w:r>
                                        <w:rPr>
                                          <w:rFonts w:cs="Arial"/>
                                          <w:sz w:val="20"/>
                                          <w:szCs w:val="20"/>
                                        </w:rPr>
                                        <w:t xml:space="preserve"> </w:t>
                                      </w:r>
                                      <w:r w:rsidRPr="001308C4">
                                        <w:rPr>
                                          <w:rFonts w:cs="Arial"/>
                                          <w:sz w:val="16"/>
                                          <w:szCs w:val="16"/>
                                        </w:rPr>
                                        <w:t>(meivakantie)</w:t>
                                      </w:r>
                                    </w:p>
                                  </w:tc>
                                </w:tr>
                                <w:tr w:rsidR="00060A21" w:rsidRPr="0070325F" w14:paraId="674B928D" w14:textId="77777777" w:rsidTr="006948F9">
                                  <w:trPr>
                                    <w:trHeight w:val="328"/>
                                  </w:trPr>
                                  <w:tc>
                                    <w:tcPr>
                                      <w:tcW w:w="3242" w:type="dxa"/>
                                      <w:shd w:val="clear" w:color="auto" w:fill="auto"/>
                                    </w:tcPr>
                                    <w:p w14:paraId="4236C9DE" w14:textId="77777777" w:rsidR="00060A21" w:rsidRDefault="00060A21" w:rsidP="00E00E56">
                                      <w:pPr>
                                        <w:rPr>
                                          <w:rFonts w:cs="Arial"/>
                                          <w:sz w:val="20"/>
                                          <w:szCs w:val="20"/>
                                        </w:rPr>
                                      </w:pPr>
                                      <w:r>
                                        <w:rPr>
                                          <w:rFonts w:cs="Arial"/>
                                          <w:sz w:val="20"/>
                                          <w:szCs w:val="20"/>
                                        </w:rPr>
                                        <w:t>Behandeling in stafoverleggen</w:t>
                                      </w:r>
                                    </w:p>
                                  </w:tc>
                                  <w:tc>
                                    <w:tcPr>
                                      <w:tcW w:w="2847" w:type="dxa"/>
                                      <w:shd w:val="clear" w:color="auto" w:fill="auto"/>
                                    </w:tcPr>
                                    <w:p w14:paraId="4AEB10D4" w14:textId="77777777" w:rsidR="00060A21" w:rsidRPr="00970CBD" w:rsidRDefault="00060A21" w:rsidP="00E00E56">
                                      <w:pPr>
                                        <w:spacing w:line="276" w:lineRule="auto"/>
                                        <w:rPr>
                                          <w:rFonts w:cs="Arial"/>
                                          <w:sz w:val="16"/>
                                          <w:szCs w:val="16"/>
                                        </w:rPr>
                                      </w:pPr>
                                      <w:r>
                                        <w:rPr>
                                          <w:rFonts w:cs="Arial"/>
                                          <w:sz w:val="16"/>
                                          <w:szCs w:val="16"/>
                                        </w:rPr>
                                        <w:t>n.v.t.</w:t>
                                      </w:r>
                                    </w:p>
                                  </w:tc>
                                  <w:tc>
                                    <w:tcPr>
                                      <w:tcW w:w="2380" w:type="dxa"/>
                                    </w:tcPr>
                                    <w:p w14:paraId="36F18449" w14:textId="77777777" w:rsidR="00060A21" w:rsidRPr="00E00E56" w:rsidRDefault="00060A21" w:rsidP="00E00E56">
                                      <w:pPr>
                                        <w:spacing w:line="276" w:lineRule="auto"/>
                                        <w:rPr>
                                          <w:rFonts w:cs="Arial"/>
                                          <w:sz w:val="20"/>
                                          <w:szCs w:val="20"/>
                                        </w:rPr>
                                      </w:pPr>
                                      <w:r w:rsidRPr="00E00E56">
                                        <w:rPr>
                                          <w:rFonts w:cs="Arial"/>
                                          <w:sz w:val="20"/>
                                          <w:szCs w:val="20"/>
                                        </w:rPr>
                                        <w:t>15-05-2023</w:t>
                                      </w:r>
                                    </w:p>
                                  </w:tc>
                                  <w:tc>
                                    <w:tcPr>
                                      <w:tcW w:w="2374" w:type="dxa"/>
                                    </w:tcPr>
                                    <w:p w14:paraId="6A6CB43E" w14:textId="77777777" w:rsidR="00060A21" w:rsidRPr="00E00E56" w:rsidRDefault="00060A21" w:rsidP="00E00E56">
                                      <w:pPr>
                                        <w:spacing w:line="276" w:lineRule="auto"/>
                                        <w:rPr>
                                          <w:rFonts w:cs="Arial"/>
                                          <w:sz w:val="20"/>
                                          <w:szCs w:val="20"/>
                                        </w:rPr>
                                      </w:pPr>
                                      <w:r w:rsidRPr="00E00E56">
                                        <w:rPr>
                                          <w:rFonts w:cs="Arial"/>
                                          <w:sz w:val="20"/>
                                          <w:szCs w:val="20"/>
                                        </w:rPr>
                                        <w:t>15-05-2023</w:t>
                                      </w:r>
                                    </w:p>
                                  </w:tc>
                                </w:tr>
                                <w:tr w:rsidR="00060A21" w:rsidRPr="0070325F" w14:paraId="38F70A61" w14:textId="77777777" w:rsidTr="006948F9">
                                  <w:trPr>
                                    <w:trHeight w:val="328"/>
                                  </w:trPr>
                                  <w:tc>
                                    <w:tcPr>
                                      <w:tcW w:w="3242" w:type="dxa"/>
                                      <w:shd w:val="clear" w:color="auto" w:fill="auto"/>
                                    </w:tcPr>
                                    <w:p w14:paraId="594217DE" w14:textId="77777777" w:rsidR="00060A21" w:rsidRPr="00A924FC" w:rsidRDefault="00060A21" w:rsidP="00E00E56">
                                      <w:pPr>
                                        <w:rPr>
                                          <w:rFonts w:cs="Arial"/>
                                          <w:sz w:val="20"/>
                                          <w:szCs w:val="20"/>
                                        </w:rPr>
                                      </w:pPr>
                                      <w:r w:rsidRPr="00A924FC">
                                        <w:rPr>
                                          <w:rFonts w:cs="Arial"/>
                                          <w:sz w:val="20"/>
                                          <w:szCs w:val="20"/>
                                        </w:rPr>
                                        <w:t>Besluitvorming B&amp;W</w:t>
                                      </w:r>
                                    </w:p>
                                  </w:tc>
                                  <w:tc>
                                    <w:tcPr>
                                      <w:tcW w:w="2847" w:type="dxa"/>
                                      <w:shd w:val="clear" w:color="auto" w:fill="auto"/>
                                    </w:tcPr>
                                    <w:p w14:paraId="579A8806" w14:textId="3A30878A" w:rsidR="00060A21" w:rsidRPr="00A924FC" w:rsidRDefault="00060A21" w:rsidP="00E00E56">
                                      <w:pPr>
                                        <w:spacing w:line="276" w:lineRule="auto"/>
                                        <w:rPr>
                                          <w:rFonts w:cs="Arial"/>
                                          <w:sz w:val="16"/>
                                          <w:szCs w:val="16"/>
                                        </w:rPr>
                                      </w:pPr>
                                      <w:r>
                                        <w:rPr>
                                          <w:rFonts w:cs="Arial"/>
                                          <w:sz w:val="16"/>
                                          <w:szCs w:val="16"/>
                                        </w:rPr>
                                        <w:t>09-05</w:t>
                                      </w:r>
                                      <w:r w:rsidRPr="00A924FC">
                                        <w:rPr>
                                          <w:rFonts w:cs="Arial"/>
                                          <w:sz w:val="16"/>
                                          <w:szCs w:val="16"/>
                                        </w:rPr>
                                        <w:t>-2023</w:t>
                                      </w:r>
                                    </w:p>
                                  </w:tc>
                                  <w:tc>
                                    <w:tcPr>
                                      <w:tcW w:w="2380" w:type="dxa"/>
                                    </w:tcPr>
                                    <w:p w14:paraId="5E6128FE" w14:textId="77777777" w:rsidR="00060A21" w:rsidRPr="00E00E56" w:rsidRDefault="00060A21" w:rsidP="00E00E56">
                                      <w:pPr>
                                        <w:spacing w:line="276" w:lineRule="auto"/>
                                        <w:rPr>
                                          <w:rFonts w:cs="Arial"/>
                                          <w:sz w:val="20"/>
                                          <w:szCs w:val="20"/>
                                        </w:rPr>
                                      </w:pPr>
                                      <w:r w:rsidRPr="00E00E56">
                                        <w:rPr>
                                          <w:rFonts w:cs="Arial"/>
                                          <w:sz w:val="20"/>
                                          <w:szCs w:val="20"/>
                                        </w:rPr>
                                        <w:t>23-05-2023/30-05-2023</w:t>
                                      </w:r>
                                    </w:p>
                                  </w:tc>
                                  <w:tc>
                                    <w:tcPr>
                                      <w:tcW w:w="2374" w:type="dxa"/>
                                    </w:tcPr>
                                    <w:p w14:paraId="506E77CE" w14:textId="77777777" w:rsidR="00060A21" w:rsidRPr="00E00E56" w:rsidRDefault="00060A21" w:rsidP="00E00E56">
                                      <w:pPr>
                                        <w:spacing w:line="276" w:lineRule="auto"/>
                                        <w:rPr>
                                          <w:rFonts w:cs="Arial"/>
                                          <w:sz w:val="20"/>
                                          <w:szCs w:val="20"/>
                                        </w:rPr>
                                      </w:pPr>
                                      <w:r w:rsidRPr="00E00E56">
                                        <w:rPr>
                                          <w:rFonts w:cs="Arial"/>
                                          <w:sz w:val="20"/>
                                          <w:szCs w:val="20"/>
                                        </w:rPr>
                                        <w:t>23-05-2023/30-05-2023</w:t>
                                      </w:r>
                                    </w:p>
                                  </w:tc>
                                </w:tr>
                                <w:tr w:rsidR="00060A21" w:rsidRPr="0070325F" w14:paraId="328DC8D1" w14:textId="77777777" w:rsidTr="006948F9">
                                  <w:trPr>
                                    <w:trHeight w:val="328"/>
                                  </w:trPr>
                                  <w:tc>
                                    <w:tcPr>
                                      <w:tcW w:w="3242" w:type="dxa"/>
                                      <w:shd w:val="clear" w:color="auto" w:fill="auto"/>
                                    </w:tcPr>
                                    <w:p w14:paraId="7855FE55" w14:textId="77777777" w:rsidR="00060A21" w:rsidRPr="00A924FC" w:rsidRDefault="00060A21" w:rsidP="00E00E56">
                                      <w:pPr>
                                        <w:rPr>
                                          <w:rFonts w:cs="Arial"/>
                                          <w:sz w:val="20"/>
                                          <w:szCs w:val="20"/>
                                        </w:rPr>
                                      </w:pPr>
                                      <w:r w:rsidRPr="00A924FC">
                                        <w:rPr>
                                          <w:rFonts w:cs="Arial"/>
                                          <w:sz w:val="20"/>
                                          <w:szCs w:val="20"/>
                                        </w:rPr>
                                        <w:t>Verzending aan griffie</w:t>
                                      </w:r>
                                    </w:p>
                                  </w:tc>
                                  <w:tc>
                                    <w:tcPr>
                                      <w:tcW w:w="2847" w:type="dxa"/>
                                      <w:shd w:val="clear" w:color="auto" w:fill="auto"/>
                                    </w:tcPr>
                                    <w:p w14:paraId="160AED94" w14:textId="72CC95F7" w:rsidR="00060A21" w:rsidRPr="00A924FC" w:rsidRDefault="00060A21" w:rsidP="00E00E56">
                                      <w:pPr>
                                        <w:spacing w:line="276" w:lineRule="auto"/>
                                        <w:rPr>
                                          <w:rFonts w:cs="Arial"/>
                                          <w:sz w:val="16"/>
                                          <w:szCs w:val="16"/>
                                        </w:rPr>
                                      </w:pPr>
                                      <w:r>
                                        <w:rPr>
                                          <w:rFonts w:cs="Arial"/>
                                          <w:sz w:val="16"/>
                                          <w:szCs w:val="16"/>
                                        </w:rPr>
                                        <w:t>09-05</w:t>
                                      </w:r>
                                      <w:r w:rsidRPr="00A924FC">
                                        <w:rPr>
                                          <w:rFonts w:cs="Arial"/>
                                          <w:sz w:val="16"/>
                                          <w:szCs w:val="16"/>
                                        </w:rPr>
                                        <w:t>-2023</w:t>
                                      </w:r>
                                    </w:p>
                                  </w:tc>
                                  <w:tc>
                                    <w:tcPr>
                                      <w:tcW w:w="2380" w:type="dxa"/>
                                    </w:tcPr>
                                    <w:p w14:paraId="3C49136B" w14:textId="77777777" w:rsidR="00060A21" w:rsidRPr="00E00E56" w:rsidRDefault="00060A21" w:rsidP="00E00E56">
                                      <w:pPr>
                                        <w:spacing w:line="276" w:lineRule="auto"/>
                                        <w:rPr>
                                          <w:rFonts w:cs="Arial"/>
                                          <w:sz w:val="20"/>
                                          <w:szCs w:val="20"/>
                                        </w:rPr>
                                      </w:pPr>
                                      <w:r w:rsidRPr="006948F9">
                                        <w:rPr>
                                          <w:rFonts w:cs="Arial"/>
                                          <w:sz w:val="20"/>
                                          <w:szCs w:val="20"/>
                                        </w:rPr>
                                        <w:t>30-05-2023</w:t>
                                      </w:r>
                                    </w:p>
                                  </w:tc>
                                  <w:tc>
                                    <w:tcPr>
                                      <w:tcW w:w="2374" w:type="dxa"/>
                                    </w:tcPr>
                                    <w:p w14:paraId="5A7AC2BE" w14:textId="77777777" w:rsidR="00060A21" w:rsidRPr="00E00E56" w:rsidRDefault="00060A21" w:rsidP="00E00E56">
                                      <w:pPr>
                                        <w:spacing w:line="276" w:lineRule="auto"/>
                                        <w:rPr>
                                          <w:rFonts w:cs="Arial"/>
                                          <w:sz w:val="20"/>
                                          <w:szCs w:val="20"/>
                                        </w:rPr>
                                      </w:pPr>
                                      <w:r w:rsidRPr="00E00E56">
                                        <w:rPr>
                                          <w:rFonts w:cs="Arial"/>
                                          <w:sz w:val="20"/>
                                          <w:szCs w:val="20"/>
                                        </w:rPr>
                                        <w:t>30-05-2023</w:t>
                                      </w:r>
                                    </w:p>
                                  </w:tc>
                                </w:tr>
                                <w:tr w:rsidR="00060A21" w:rsidRPr="0070325F" w14:paraId="62B8CCA7" w14:textId="77777777" w:rsidTr="006948F9">
                                  <w:trPr>
                                    <w:trHeight w:val="246"/>
                                  </w:trPr>
                                  <w:tc>
                                    <w:tcPr>
                                      <w:tcW w:w="3242" w:type="dxa"/>
                                      <w:shd w:val="clear" w:color="auto" w:fill="auto"/>
                                    </w:tcPr>
                                    <w:p w14:paraId="045DD2F2" w14:textId="77777777" w:rsidR="00060A21" w:rsidRPr="006948F9" w:rsidRDefault="00060A21" w:rsidP="00E00E56">
                                      <w:pPr>
                                        <w:rPr>
                                          <w:rFonts w:cs="Arial"/>
                                          <w:sz w:val="20"/>
                                          <w:szCs w:val="20"/>
                                        </w:rPr>
                                      </w:pPr>
                                      <w:r w:rsidRPr="006948F9">
                                        <w:rPr>
                                          <w:rFonts w:cs="Arial"/>
                                          <w:sz w:val="20"/>
                                          <w:szCs w:val="20"/>
                                        </w:rPr>
                                        <w:t>Voorronde/commissiebehandeling</w:t>
                                      </w:r>
                                    </w:p>
                                  </w:tc>
                                  <w:tc>
                                    <w:tcPr>
                                      <w:tcW w:w="2847" w:type="dxa"/>
                                      <w:shd w:val="clear" w:color="auto" w:fill="auto"/>
                                    </w:tcPr>
                                    <w:p w14:paraId="1E72394D" w14:textId="77777777" w:rsidR="00060A21" w:rsidRPr="006948F9" w:rsidRDefault="00060A21" w:rsidP="00E00E56">
                                      <w:pPr>
                                        <w:spacing w:line="276" w:lineRule="auto"/>
                                        <w:rPr>
                                          <w:rFonts w:cs="Arial"/>
                                          <w:sz w:val="16"/>
                                          <w:szCs w:val="16"/>
                                        </w:rPr>
                                      </w:pPr>
                                      <w:r w:rsidRPr="006948F9">
                                        <w:rPr>
                                          <w:rFonts w:cs="Arial"/>
                                          <w:sz w:val="16"/>
                                          <w:szCs w:val="16"/>
                                        </w:rPr>
                                        <w:t>11-07-2023 (WL), 06-0</w:t>
                                      </w:r>
                                      <w:r>
                                        <w:rPr>
                                          <w:rFonts w:cs="Arial"/>
                                          <w:sz w:val="16"/>
                                          <w:szCs w:val="16"/>
                                        </w:rPr>
                                        <w:t>7</w:t>
                                      </w:r>
                                      <w:r w:rsidRPr="006948F9">
                                        <w:rPr>
                                          <w:rFonts w:cs="Arial"/>
                                          <w:sz w:val="16"/>
                                          <w:szCs w:val="16"/>
                                        </w:rPr>
                                        <w:t>-2023 (OZ)</w:t>
                                      </w:r>
                                    </w:p>
                                  </w:tc>
                                  <w:tc>
                                    <w:tcPr>
                                      <w:tcW w:w="2380" w:type="dxa"/>
                                    </w:tcPr>
                                    <w:p w14:paraId="1F0CF8F8" w14:textId="77777777" w:rsidR="00060A21" w:rsidRPr="006948F9" w:rsidRDefault="00060A21" w:rsidP="00E00E56">
                                      <w:pPr>
                                        <w:spacing w:line="276" w:lineRule="auto"/>
                                        <w:rPr>
                                          <w:rFonts w:cs="Arial"/>
                                          <w:sz w:val="20"/>
                                          <w:szCs w:val="20"/>
                                        </w:rPr>
                                      </w:pPr>
                                      <w:r w:rsidRPr="006948F9">
                                        <w:rPr>
                                          <w:rFonts w:cs="Arial"/>
                                          <w:sz w:val="20"/>
                                          <w:szCs w:val="20"/>
                                        </w:rPr>
                                        <w:t>n.v.t.</w:t>
                                      </w:r>
                                    </w:p>
                                  </w:tc>
                                  <w:tc>
                                    <w:tcPr>
                                      <w:tcW w:w="2374" w:type="dxa"/>
                                    </w:tcPr>
                                    <w:p w14:paraId="4FB80C32" w14:textId="77777777" w:rsidR="00060A21" w:rsidRPr="006948F9" w:rsidRDefault="00060A21" w:rsidP="00E00E56">
                                      <w:pPr>
                                        <w:spacing w:line="276" w:lineRule="auto"/>
                                        <w:rPr>
                                          <w:rFonts w:cs="Arial"/>
                                          <w:sz w:val="20"/>
                                          <w:szCs w:val="20"/>
                                        </w:rPr>
                                      </w:pPr>
                                      <w:r w:rsidRPr="006948F9">
                                        <w:rPr>
                                          <w:rFonts w:cs="Arial"/>
                                          <w:sz w:val="20"/>
                                          <w:szCs w:val="20"/>
                                        </w:rPr>
                                        <w:t>15-06-2023</w:t>
                                      </w:r>
                                    </w:p>
                                  </w:tc>
                                </w:tr>
                                <w:tr w:rsidR="00060A21" w:rsidRPr="0070325F" w14:paraId="0BA55227" w14:textId="77777777" w:rsidTr="00817FC0">
                                  <w:trPr>
                                    <w:trHeight w:val="251"/>
                                  </w:trPr>
                                  <w:tc>
                                    <w:tcPr>
                                      <w:tcW w:w="3242" w:type="dxa"/>
                                      <w:shd w:val="clear" w:color="auto" w:fill="auto"/>
                                    </w:tcPr>
                                    <w:p w14:paraId="6690117C" w14:textId="77777777" w:rsidR="00060A21" w:rsidRPr="006948F9" w:rsidRDefault="00060A21" w:rsidP="00E00E56">
                                      <w:pPr>
                                        <w:rPr>
                                          <w:rFonts w:cs="Arial"/>
                                          <w:sz w:val="20"/>
                                          <w:szCs w:val="20"/>
                                        </w:rPr>
                                      </w:pPr>
                                      <w:r w:rsidRPr="006948F9">
                                        <w:rPr>
                                          <w:rFonts w:cs="Arial"/>
                                          <w:sz w:val="20"/>
                                          <w:szCs w:val="20"/>
                                        </w:rPr>
                                        <w:t>Raad</w:t>
                                      </w:r>
                                    </w:p>
                                  </w:tc>
                                  <w:tc>
                                    <w:tcPr>
                                      <w:tcW w:w="2847" w:type="dxa"/>
                                      <w:shd w:val="clear" w:color="auto" w:fill="auto"/>
                                    </w:tcPr>
                                    <w:p w14:paraId="3FFBB4B0" w14:textId="77777777" w:rsidR="00060A21" w:rsidRPr="006948F9" w:rsidRDefault="00060A21" w:rsidP="00E00E56">
                                      <w:pPr>
                                        <w:spacing w:line="276" w:lineRule="auto"/>
                                        <w:rPr>
                                          <w:rFonts w:cs="Arial"/>
                                          <w:sz w:val="16"/>
                                          <w:szCs w:val="16"/>
                                        </w:rPr>
                                      </w:pPr>
                                      <w:r w:rsidRPr="006948F9">
                                        <w:rPr>
                                          <w:rFonts w:cs="Arial"/>
                                          <w:sz w:val="16"/>
                                          <w:szCs w:val="16"/>
                                        </w:rPr>
                                        <w:t xml:space="preserve">11-07-2023* (WL), 13-07-2023 (OZ) </w:t>
                                      </w:r>
                                    </w:p>
                                  </w:tc>
                                  <w:tc>
                                    <w:tcPr>
                                      <w:tcW w:w="2380" w:type="dxa"/>
                                    </w:tcPr>
                                    <w:p w14:paraId="364F9A55" w14:textId="77777777" w:rsidR="00060A21" w:rsidRPr="006948F9" w:rsidRDefault="00060A21" w:rsidP="00E00E56">
                                      <w:pPr>
                                        <w:spacing w:line="276" w:lineRule="auto"/>
                                        <w:rPr>
                                          <w:rFonts w:cs="Arial"/>
                                          <w:sz w:val="20"/>
                                          <w:szCs w:val="20"/>
                                        </w:rPr>
                                      </w:pPr>
                                      <w:r w:rsidRPr="006948F9">
                                        <w:rPr>
                                          <w:rFonts w:cs="Arial"/>
                                          <w:sz w:val="20"/>
                                          <w:szCs w:val="20"/>
                                        </w:rPr>
                                        <w:t>27-06-2023</w:t>
                                      </w:r>
                                    </w:p>
                                  </w:tc>
                                  <w:tc>
                                    <w:tcPr>
                                      <w:tcW w:w="2374" w:type="dxa"/>
                                    </w:tcPr>
                                    <w:p w14:paraId="26E072EA" w14:textId="77777777" w:rsidR="00060A21" w:rsidRPr="006948F9" w:rsidRDefault="00060A21" w:rsidP="00E00E56">
                                      <w:pPr>
                                        <w:spacing w:line="276" w:lineRule="auto"/>
                                        <w:rPr>
                                          <w:rFonts w:cs="Arial"/>
                                          <w:sz w:val="20"/>
                                          <w:szCs w:val="20"/>
                                        </w:rPr>
                                      </w:pPr>
                                      <w:r w:rsidRPr="006948F9">
                                        <w:rPr>
                                          <w:rFonts w:cs="Arial"/>
                                          <w:sz w:val="20"/>
                                          <w:szCs w:val="20"/>
                                        </w:rPr>
                                        <w:t>29-06-2023</w:t>
                                      </w:r>
                                    </w:p>
                                  </w:tc>
                                </w:tr>
                                <w:tr w:rsidR="00060A21" w:rsidRPr="0070325F" w14:paraId="25D77545" w14:textId="77777777" w:rsidTr="00817FC0">
                                  <w:trPr>
                                    <w:trHeight w:val="727"/>
                                  </w:trPr>
                                  <w:tc>
                                    <w:tcPr>
                                      <w:tcW w:w="3242" w:type="dxa"/>
                                      <w:shd w:val="clear" w:color="auto" w:fill="auto"/>
                                    </w:tcPr>
                                    <w:p w14:paraId="604D5F28" w14:textId="77777777" w:rsidR="00060A21" w:rsidRDefault="00060A21" w:rsidP="00E00E56">
                                      <w:pPr>
                                        <w:rPr>
                                          <w:rFonts w:cs="Arial"/>
                                          <w:sz w:val="20"/>
                                          <w:szCs w:val="20"/>
                                        </w:rPr>
                                      </w:pPr>
                                      <w:r>
                                        <w:rPr>
                                          <w:rFonts w:cs="Arial"/>
                                          <w:sz w:val="20"/>
                                          <w:szCs w:val="20"/>
                                        </w:rPr>
                                        <w:t>Besluitvorming DB / AB</w:t>
                                      </w:r>
                                    </w:p>
                                  </w:tc>
                                  <w:tc>
                                    <w:tcPr>
                                      <w:tcW w:w="2847" w:type="dxa"/>
                                      <w:shd w:val="clear" w:color="auto" w:fill="auto"/>
                                    </w:tcPr>
                                    <w:p w14:paraId="13487C31" w14:textId="0C3A0854" w:rsidR="00060A21" w:rsidRPr="002D33B3" w:rsidRDefault="00060A21" w:rsidP="00E00E56">
                                      <w:pPr>
                                        <w:spacing w:line="276" w:lineRule="auto"/>
                                        <w:rPr>
                                          <w:rFonts w:cs="Arial"/>
                                          <w:sz w:val="16"/>
                                          <w:szCs w:val="16"/>
                                        </w:rPr>
                                      </w:pPr>
                                      <w:r w:rsidRPr="005C7175">
                                        <w:rPr>
                                          <w:rFonts w:cs="Arial"/>
                                          <w:sz w:val="16"/>
                                          <w:szCs w:val="16"/>
                                        </w:rPr>
                                        <w:t>wo 19-07-2023 (DB), wo 26-07-2023</w:t>
                                      </w:r>
                                      <w:r>
                                        <w:rPr>
                                          <w:rFonts w:cs="Arial"/>
                                          <w:sz w:val="16"/>
                                          <w:szCs w:val="16"/>
                                        </w:rPr>
                                        <w:t xml:space="preserve"> </w:t>
                                      </w:r>
                                      <w:r w:rsidRPr="005C7175">
                                        <w:rPr>
                                          <w:rFonts w:cs="Arial"/>
                                          <w:sz w:val="16"/>
                                          <w:szCs w:val="16"/>
                                        </w:rPr>
                                        <w:t>(AB in eerste week zomervakantie)</w:t>
                                      </w:r>
                                    </w:p>
                                  </w:tc>
                                  <w:tc>
                                    <w:tcPr>
                                      <w:tcW w:w="2380" w:type="dxa"/>
                                    </w:tcPr>
                                    <w:p w14:paraId="5ED1248A" w14:textId="77777777" w:rsidR="00060A21" w:rsidRDefault="00060A21" w:rsidP="00E00E56">
                                      <w:pPr>
                                        <w:spacing w:line="276" w:lineRule="auto"/>
                                        <w:rPr>
                                          <w:rFonts w:cs="Arial"/>
                                          <w:sz w:val="20"/>
                                          <w:szCs w:val="20"/>
                                        </w:rPr>
                                      </w:pPr>
                                    </w:p>
                                  </w:tc>
                                  <w:tc>
                                    <w:tcPr>
                                      <w:tcW w:w="2374" w:type="dxa"/>
                                    </w:tcPr>
                                    <w:p w14:paraId="18739994" w14:textId="77777777" w:rsidR="00060A21" w:rsidRDefault="00060A21" w:rsidP="00E00E56">
                                      <w:pPr>
                                        <w:spacing w:line="276" w:lineRule="auto"/>
                                        <w:rPr>
                                          <w:rFonts w:cs="Arial"/>
                                          <w:sz w:val="20"/>
                                          <w:szCs w:val="20"/>
                                        </w:rPr>
                                      </w:pPr>
                                    </w:p>
                                  </w:tc>
                                </w:tr>
                              </w:tbl>
                              <w:p w14:paraId="55BA9BE0" w14:textId="77777777" w:rsidR="00060A21" w:rsidRPr="006948F9" w:rsidRDefault="00060A21" w:rsidP="002C14F2">
                                <w:pPr>
                                  <w:tabs>
                                    <w:tab w:val="left" w:pos="5387"/>
                                  </w:tabs>
                                  <w:spacing w:line="276" w:lineRule="auto"/>
                                  <w:rPr>
                                    <w:rFonts w:cs="Arial"/>
                                    <w:sz w:val="16"/>
                                    <w:szCs w:val="16"/>
                                  </w:rPr>
                                </w:pPr>
                                <w:r w:rsidRPr="006948F9">
                                  <w:rPr>
                                    <w:rFonts w:cs="Arial"/>
                                    <w:sz w:val="16"/>
                                    <w:szCs w:val="16"/>
                                  </w:rPr>
                                  <w:t>*) In overleg met het Presidium (31-10-22)  zijn voorronde en Raad op dezelfde avond</w:t>
                                </w:r>
                              </w:p>
                            </w:txbxContent>
                          </wps:txbx>
                          <wps:bodyPr rot="0" vert="horz" wrap="square" lIns="91440" tIns="45720" rIns="91440" bIns="45720" anchor="ctr" anchorCtr="0" upright="1">
                            <a:noAutofit/>
                          </wps:bodyPr>
                        </wps:wsp>
                        <wps:wsp>
                          <wps:cNvPr id="152" name="AutoShape 6"/>
                          <wps:cNvSpPr>
                            <a:spLocks noChangeArrowheads="1"/>
                          </wps:cNvSpPr>
                          <wps:spPr bwMode="auto">
                            <a:xfrm>
                              <a:off x="3657602" y="-767125"/>
                              <a:ext cx="3527425" cy="1520317"/>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FCE82E" w14:textId="77777777" w:rsidR="00060A21" w:rsidRDefault="00060A21" w:rsidP="002C14F2">
                                <w:pPr>
                                  <w:rPr>
                                    <w:rFonts w:cs="Arial"/>
                                    <w:color w:val="0066B6"/>
                                  </w:rPr>
                                </w:pPr>
                                <w:r w:rsidRPr="00881D62">
                                  <w:rPr>
                                    <w:rFonts w:cs="Arial"/>
                                    <w:color w:val="0066B6"/>
                                    <w:sz w:val="20"/>
                                    <w:szCs w:val="20"/>
                                  </w:rPr>
                                  <w:t>DOEL</w:t>
                                </w:r>
                                <w:r>
                                  <w:rPr>
                                    <w:rFonts w:cs="Arial"/>
                                    <w:color w:val="0066B6"/>
                                  </w:rPr>
                                  <w:t xml:space="preserve"> </w:t>
                                </w:r>
                              </w:p>
                              <w:p w14:paraId="1663D999" w14:textId="77777777" w:rsidR="00060A21" w:rsidRPr="00F075BF" w:rsidRDefault="00060A21" w:rsidP="00F075BF">
                                <w:pPr>
                                  <w:spacing w:line="280" w:lineRule="atLeast"/>
                                  <w:rPr>
                                    <w:rFonts w:cs="Arial"/>
                                    <w:sz w:val="20"/>
                                    <w:szCs w:val="20"/>
                                  </w:rPr>
                                </w:pPr>
                                <w:r>
                                  <w:rPr>
                                    <w:rFonts w:cs="Arial"/>
                                    <w:sz w:val="20"/>
                                    <w:szCs w:val="20"/>
                                  </w:rPr>
                                  <w:t>Het college/DB informeert de raad/AB over de ontwikkelingen en wijzigingen die zich hebben voorgedaan, sinds het opstellen en vaststellen van de begroting en geeft hierbij de raad de mogelijkheid tot eerste bijsturing in het huidig begrotingsjaar.</w:t>
                                </w:r>
                                <w:r>
                                  <w:rPr>
                                    <w:rFonts w:cs="Arial"/>
                                    <w:noProof/>
                                    <w:sz w:val="20"/>
                                    <w:szCs w:val="20"/>
                                  </w:rPr>
                                  <w:t xml:space="preserve"> </w:t>
                                </w:r>
                                <w:r>
                                  <w:rPr>
                                    <w:rFonts w:cs="Arial"/>
                                    <w:sz w:val="20"/>
                                    <w:szCs w:val="20"/>
                                  </w:rPr>
                                  <w:t>Het college/DB biedt de rapportage aan de raad/AB aan ter vaststelling.</w:t>
                                </w:r>
                              </w:p>
                              <w:p w14:paraId="0F9F6E7E" w14:textId="77777777" w:rsidR="00060A21" w:rsidRDefault="00060A21"/>
                            </w:txbxContent>
                          </wps:txbx>
                          <wps:bodyPr rot="0" vert="horz" wrap="square" lIns="91440" tIns="45720" rIns="91440" bIns="45720" anchor="t" anchorCtr="0" upright="1">
                            <a:noAutofit/>
                          </wps:bodyPr>
                        </wps:wsp>
                        <wps:wsp>
                          <wps:cNvPr id="153" name="AutoShape 4"/>
                          <wps:cNvSpPr>
                            <a:spLocks noChangeArrowheads="1"/>
                          </wps:cNvSpPr>
                          <wps:spPr bwMode="auto">
                            <a:xfrm>
                              <a:off x="15766" y="-764486"/>
                              <a:ext cx="3527425" cy="1498752"/>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A8AB2" w14:textId="77777777" w:rsidR="00060A21" w:rsidRDefault="00060A21" w:rsidP="002C14F2">
                                <w:pPr>
                                  <w:rPr>
                                    <w:rFonts w:asciiTheme="minorHAnsi" w:hAnsiTheme="minorHAnsi" w:cs="Arial"/>
                                    <w:sz w:val="20"/>
                                    <w:szCs w:val="20"/>
                                  </w:rPr>
                                </w:pPr>
                                <w:r>
                                  <w:rPr>
                                    <w:rFonts w:cs="Arial"/>
                                    <w:color w:val="0066B6"/>
                                    <w:sz w:val="20"/>
                                    <w:szCs w:val="20"/>
                                  </w:rPr>
                                  <w:t>INPUT</w:t>
                                </w:r>
                              </w:p>
                              <w:p w14:paraId="6DC79D69" w14:textId="77777777" w:rsidR="00060A21" w:rsidRPr="00881D62" w:rsidRDefault="00060A21" w:rsidP="00F075BF">
                                <w:pPr>
                                  <w:numPr>
                                    <w:ilvl w:val="0"/>
                                    <w:numId w:val="17"/>
                                  </w:numPr>
                                  <w:spacing w:line="280" w:lineRule="atLeast"/>
                                  <w:rPr>
                                    <w:rFonts w:cs="Arial"/>
                                    <w:sz w:val="20"/>
                                    <w:szCs w:val="20"/>
                                  </w:rPr>
                                </w:pPr>
                                <w:r w:rsidRPr="00881D62">
                                  <w:rPr>
                                    <w:rFonts w:cs="Arial"/>
                                    <w:sz w:val="20"/>
                                    <w:szCs w:val="20"/>
                                  </w:rPr>
                                  <w:t>(</w:t>
                                </w:r>
                                <w:r>
                                  <w:rPr>
                                    <w:rFonts w:cs="Arial"/>
                                    <w:sz w:val="20"/>
                                    <w:szCs w:val="20"/>
                                  </w:rPr>
                                  <w:t>V</w:t>
                                </w:r>
                                <w:r w:rsidRPr="00881D62">
                                  <w:rPr>
                                    <w:rFonts w:cs="Arial"/>
                                    <w:sz w:val="20"/>
                                    <w:szCs w:val="20"/>
                                  </w:rPr>
                                  <w:t>oorlopige) effecten Jaarrekening</w:t>
                                </w:r>
                              </w:p>
                              <w:p w14:paraId="1DEEC1AE" w14:textId="77777777" w:rsidR="00060A21" w:rsidRPr="00881D62" w:rsidRDefault="00060A21" w:rsidP="00F075BF">
                                <w:pPr>
                                  <w:numPr>
                                    <w:ilvl w:val="0"/>
                                    <w:numId w:val="17"/>
                                  </w:numPr>
                                  <w:spacing w:line="280" w:lineRule="atLeast"/>
                                  <w:rPr>
                                    <w:rFonts w:cs="Arial"/>
                                    <w:sz w:val="20"/>
                                    <w:szCs w:val="20"/>
                                  </w:rPr>
                                </w:pPr>
                                <w:r>
                                  <w:rPr>
                                    <w:rFonts w:cs="Arial"/>
                                    <w:sz w:val="20"/>
                                    <w:szCs w:val="20"/>
                                  </w:rPr>
                                  <w:t>D</w:t>
                                </w:r>
                                <w:r w:rsidRPr="00881D62">
                                  <w:rPr>
                                    <w:rFonts w:cs="Arial"/>
                                    <w:sz w:val="20"/>
                                    <w:szCs w:val="20"/>
                                  </w:rPr>
                                  <w:t>ecembercirculaire gemeentefonds</w:t>
                                </w:r>
                              </w:p>
                              <w:p w14:paraId="6B88DF7D" w14:textId="77777777" w:rsidR="00060A21" w:rsidRPr="00881D62" w:rsidRDefault="00060A21" w:rsidP="00F075BF">
                                <w:pPr>
                                  <w:numPr>
                                    <w:ilvl w:val="0"/>
                                    <w:numId w:val="17"/>
                                  </w:numPr>
                                  <w:spacing w:line="280" w:lineRule="atLeast"/>
                                  <w:rPr>
                                    <w:rFonts w:cs="Arial"/>
                                    <w:sz w:val="20"/>
                                    <w:szCs w:val="20"/>
                                  </w:rPr>
                                </w:pPr>
                                <w:r w:rsidRPr="00881D62">
                                  <w:rPr>
                                    <w:rFonts w:cs="Arial"/>
                                    <w:sz w:val="20"/>
                                    <w:szCs w:val="20"/>
                                  </w:rPr>
                                  <w:t>(Autonome) ontwikkelingen</w:t>
                                </w:r>
                              </w:p>
                              <w:p w14:paraId="7CF2AFD9" w14:textId="77777777" w:rsidR="00060A21" w:rsidRPr="00F075BF" w:rsidRDefault="00060A21" w:rsidP="00F075BF">
                                <w:pPr>
                                  <w:numPr>
                                    <w:ilvl w:val="0"/>
                                    <w:numId w:val="17"/>
                                  </w:numPr>
                                  <w:spacing w:line="280" w:lineRule="atLeast"/>
                                  <w:rPr>
                                    <w:rFonts w:cs="Arial"/>
                                    <w:sz w:val="20"/>
                                    <w:szCs w:val="20"/>
                                  </w:rPr>
                                </w:pPr>
                                <w:r w:rsidRPr="00881D62">
                                  <w:rPr>
                                    <w:rFonts w:cs="Arial"/>
                                    <w:sz w:val="20"/>
                                    <w:szCs w:val="20"/>
                                  </w:rPr>
                                  <w:t>Afwijkingen in gepland beleid en budget</w:t>
                                </w:r>
                              </w:p>
                            </w:txbxContent>
                          </wps:txbx>
                          <wps:bodyPr rot="0" vert="horz" wrap="square" lIns="91440" tIns="45720" rIns="91440" bIns="45720" anchor="t" anchorCtr="0" upright="1">
                            <a:noAutofit/>
                          </wps:bodyPr>
                        </wps:wsp>
                      </wpg:grpSp>
                    </wpg:wgp>
                  </a:graphicData>
                </a:graphic>
                <wp14:sizeRelV relativeFrom="margin">
                  <wp14:pctHeight>0</wp14:pctHeight>
                </wp14:sizeRelV>
              </wp:anchor>
            </w:drawing>
          </mc:Choice>
          <mc:Fallback>
            <w:pict>
              <v:group w14:anchorId="4888BC2B" id="Groep 145" o:spid="_x0000_s1037" style="position:absolute;margin-left:-56.6pt;margin-top:-39.35pt;width:568.1pt;height:800.25pt;z-index:251706368;mso-height-relative:margin" coordsize="72153,100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">
                <v:roundrect id="_x0000_s1038" style="position:absolute;left:157;width:71996;height:10504;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" stroked="f">
                  <v:textbox>
                    <w:txbxContent>
                      <w:p w14:paraId="201AE10F" w14:textId="77777777" w:rsidR="00060A21" w:rsidRPr="00E13541" w:rsidRDefault="00060A21" w:rsidP="006948F9">
                        <w:pPr>
                          <w:pStyle w:val="Kop2"/>
                          <w:jc w:val="center"/>
                          <w:rPr>
                            <w:rFonts w:ascii="Verdana" w:hAnsi="Verdana"/>
                            <w:i w:val="0"/>
                            <w:sz w:val="40"/>
                            <w:szCs w:val="40"/>
                          </w:rPr>
                        </w:pPr>
                        <w:bookmarkStart w:id="13" w:name="_Toc118383054"/>
                        <w:r w:rsidRPr="00E13541">
                          <w:rPr>
                            <w:rFonts w:ascii="Verdana" w:hAnsi="Verdana"/>
                            <w:i w:val="0"/>
                            <w:sz w:val="40"/>
                            <w:szCs w:val="40"/>
                          </w:rPr>
                          <w:t>Voorjaarsbericht 2023</w:t>
                        </w:r>
                        <w:bookmarkEnd w:id="13"/>
                      </w:p>
                      <w:p w14:paraId="4238B4DF" w14:textId="77777777" w:rsidR="00060A21" w:rsidRPr="006948F9" w:rsidRDefault="00060A21" w:rsidP="006948F9">
                        <w:pPr>
                          <w:jc w:val="center"/>
                          <w:rPr>
                            <w:sz w:val="20"/>
                            <w:szCs w:val="20"/>
                          </w:rPr>
                        </w:pPr>
                        <w:r w:rsidRPr="006948F9">
                          <w:rPr>
                            <w:sz w:val="20"/>
                            <w:szCs w:val="20"/>
                          </w:rPr>
                          <w:t>Gemeenten: Voorjaarsbericht 2023 gelijk met Kadernota 2024</w:t>
                        </w:r>
                        <w:r w:rsidRPr="006948F9">
                          <w:rPr>
                            <w:sz w:val="20"/>
                            <w:szCs w:val="20"/>
                          </w:rPr>
                          <w:br/>
                          <w:t>OVER: Voorjaarsbericht 2023 gelijk met Begroting 2024</w:t>
                        </w:r>
                      </w:p>
                    </w:txbxContent>
                  </v:textbox>
                </v:roundrect>
                <v:group id="Groep 147" o:spid="_x0000_s1039" style="position:absolute;top:11067;width:71755;height:42304" coordorigin="-157,1135" coordsize="71755,4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oundrect id="_x0000_s1040" style="position:absolute;left:-157;top:1230;width:35273;height:42209;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" stroked="f">
                    <v:textbox>
                      <w:txbxContent>
                        <w:p w14:paraId="7F32F3BC" w14:textId="77777777" w:rsidR="00060A21" w:rsidRDefault="00060A21" w:rsidP="00F075BF">
                          <w:pPr>
                            <w:rPr>
                              <w:rFonts w:cs="Arial"/>
                              <w:color w:val="0066B6"/>
                              <w:sz w:val="20"/>
                              <w:szCs w:val="20"/>
                            </w:rPr>
                          </w:pPr>
                          <w:r>
                            <w:rPr>
                              <w:rFonts w:cs="Arial"/>
                              <w:color w:val="0066B6"/>
                              <w:sz w:val="20"/>
                              <w:szCs w:val="20"/>
                            </w:rPr>
                            <w:t xml:space="preserve">WAT  </w:t>
                          </w:r>
                        </w:p>
                        <w:p w14:paraId="60BD809C" w14:textId="77777777" w:rsidR="00060A21" w:rsidRPr="00275A6F" w:rsidRDefault="00060A21" w:rsidP="00F075BF">
                          <w:pPr>
                            <w:spacing w:line="280" w:lineRule="atLeast"/>
                            <w:rPr>
                              <w:rFonts w:cs="Arial"/>
                              <w:sz w:val="20"/>
                              <w:szCs w:val="20"/>
                            </w:rPr>
                          </w:pPr>
                          <w:r w:rsidRPr="00275A6F">
                            <w:rPr>
                              <w:rFonts w:cs="Arial"/>
                              <w:sz w:val="20"/>
                              <w:szCs w:val="20"/>
                            </w:rPr>
                            <w:t xml:space="preserve">De voorjaarsberichten (gemeenten en OVER) zijn bijsturingsinstrumenten en momenten voor de raad en AB voor bijsturing van de begroting van het desbetreffende jaar. De rapportage geeft een actualisatie van de verwachte inhoudelijk en financiële resultaten van de plannen/maatregelen zoals deze in de begroting zijn opgenomen. </w:t>
                          </w:r>
                        </w:p>
                        <w:p w14:paraId="60FBD0B0" w14:textId="77777777" w:rsidR="00060A21" w:rsidRPr="00275A6F" w:rsidRDefault="00060A21" w:rsidP="00F075BF">
                          <w:pPr>
                            <w:spacing w:line="280" w:lineRule="atLeast"/>
                            <w:rPr>
                              <w:rFonts w:cs="Arial"/>
                              <w:sz w:val="20"/>
                              <w:szCs w:val="20"/>
                            </w:rPr>
                          </w:pPr>
                        </w:p>
                        <w:p w14:paraId="3781DEFB" w14:textId="77777777" w:rsidR="00060A21" w:rsidRPr="00275A6F" w:rsidRDefault="00060A21" w:rsidP="006C6894">
                          <w:pPr>
                            <w:spacing w:line="280" w:lineRule="atLeast"/>
                            <w:rPr>
                              <w:rFonts w:cs="Arial"/>
                              <w:sz w:val="20"/>
                              <w:szCs w:val="20"/>
                            </w:rPr>
                          </w:pPr>
                          <w:r w:rsidRPr="00275A6F">
                            <w:rPr>
                              <w:rFonts w:cs="Arial"/>
                              <w:sz w:val="20"/>
                              <w:szCs w:val="20"/>
                            </w:rPr>
                            <w:t>In deze rapportage wordt de raad/AB geïnformeerd over ontwikkelingen die zich hebben voorgedaan sinds het opstellen van de begroting. Daarbij worden afwijkingen van gepland beleid en budgetten gerapporteerd. Het hieruit voortkomende voorstel tot begrotingswijziging wordt ter besluitvorming aangeboden aan de raad/AB. De uitkomsten van het Voorjaarsbericht OVER, voor zover het een aanpassing van de gemeentelijke bijdrage betreft, worden meegenomen in het Najaarsbericht van de gemeenten. De voorgestelde begrotingswijzigingen van structurele aard zijn in de rapportage opgenomen in het financieel (</w:t>
                          </w:r>
                          <w:r w:rsidRPr="00275A6F">
                            <w:rPr>
                              <w:rFonts w:cs="Arial"/>
                              <w:sz w:val="20"/>
                              <w:szCs w:val="20"/>
                            </w:rPr>
                            <w:t>meerjaren)overzicht. Op basis van de vastgestelde rapportage worden activiteiten, planning en budgetten definitief bijgesteld.</w:t>
                          </w:r>
                        </w:p>
                      </w:txbxContent>
                    </v:textbox>
                  </v:roundrect>
                  <v:roundrect id="_x0000_s1041" style="position:absolute;left:36323;top:1135;width:35274;height:42304;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" stroked="f">
                    <v:textbox>
                      <w:txbxContent>
                        <w:p w14:paraId="1303F42E" w14:textId="77777777" w:rsidR="00060A21" w:rsidRDefault="00060A21" w:rsidP="002C14F2">
                          <w:pPr>
                            <w:rPr>
                              <w:rFonts w:cs="Arial"/>
                              <w:color w:val="0066B6"/>
                              <w:sz w:val="20"/>
                              <w:szCs w:val="20"/>
                            </w:rPr>
                          </w:pPr>
                          <w:r>
                            <w:rPr>
                              <w:rFonts w:cs="Arial"/>
                              <w:color w:val="0066B6"/>
                              <w:sz w:val="20"/>
                              <w:szCs w:val="20"/>
                            </w:rPr>
                            <w:t>CYCLUS</w:t>
                          </w:r>
                        </w:p>
                        <w:p w14:paraId="19BB4DDF" w14:textId="77777777" w:rsidR="00060A21" w:rsidRPr="006D2ADF" w:rsidRDefault="00060A21" w:rsidP="002C14F2">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5D5F3A52" wp14:editId="294D3FAC">
                                <wp:extent cx="3278505" cy="2502082"/>
                                <wp:effectExtent l="0" t="0" r="0" b="12700"/>
                                <wp:docPr id="43" name="Diagram 4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34" r:qs="rId35" r:cs="rId36"/>
                                  </a:graphicData>
                                </a:graphic>
                              </wp:inline>
                            </w:drawing>
                          </w:r>
                        </w:p>
                        <w:p w14:paraId="41A73097" w14:textId="77777777" w:rsidR="00060A21" w:rsidRPr="006D2ADF" w:rsidRDefault="00060A21" w:rsidP="002C14F2">
                          <w:pPr>
                            <w:jc w:val="center"/>
                            <w:rPr>
                              <w:rFonts w:ascii="Lucida Sans Unicode" w:hAnsi="Lucida Sans Unicode" w:cs="Lucida Sans Unicode"/>
                            </w:rPr>
                          </w:pPr>
                        </w:p>
                        <w:p w14:paraId="45FFDCC2" w14:textId="77777777" w:rsidR="00060A21" w:rsidRDefault="00060A21" w:rsidP="002C14F2">
                          <w:pPr>
                            <w:jc w:val="center"/>
                            <w:rPr>
                              <w:rFonts w:ascii="Lucida Sans Unicode" w:hAnsi="Lucida Sans Unicode" w:cs="Lucida Sans Unicode"/>
                            </w:rPr>
                          </w:pPr>
                          <w:r w:rsidRPr="000A64CF">
                            <w:rPr>
                              <w:rFonts w:ascii="Lucida Sans Unicode" w:hAnsi="Lucida Sans Unicode" w:cs="Lucida Sans Unicode"/>
                              <w:noProof/>
                              <w:color w:val="0066B6"/>
                            </w:rPr>
                            <w:drawing>
                              <wp:inline distT="0" distB="0" distL="0" distR="0" wp14:anchorId="139061D5" wp14:editId="2505F2A3">
                                <wp:extent cx="1438275" cy="1362075"/>
                                <wp:effectExtent l="0" t="0" r="0" b="9525"/>
                                <wp:docPr id="44" name="Diagram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39" r:qs="rId40" r:cs="rId41"/>
                                  </a:graphicData>
                                </a:graphic>
                              </wp:inline>
                            </w:drawing>
                          </w:r>
                        </w:p>
                        <w:p w14:paraId="03C4D865" w14:textId="77777777" w:rsidR="00060A21" w:rsidRDefault="00060A21" w:rsidP="002C14F2">
                          <w:pPr>
                            <w:jc w:val="center"/>
                            <w:rPr>
                              <w:rFonts w:ascii="Lucida Sans Unicode" w:hAnsi="Lucida Sans Unicode" w:cs="Lucida Sans Unicode"/>
                            </w:rPr>
                          </w:pPr>
                        </w:p>
                        <w:p w14:paraId="31AE4CF8" w14:textId="77777777" w:rsidR="00060A21" w:rsidRDefault="00060A21" w:rsidP="002C14F2">
                          <w:pPr>
                            <w:jc w:val="center"/>
                            <w:rPr>
                              <w:rFonts w:ascii="Lucida Sans Unicode" w:hAnsi="Lucida Sans Unicode" w:cs="Lucida Sans Unicode"/>
                            </w:rPr>
                          </w:pPr>
                        </w:p>
                        <w:p w14:paraId="06CB9B5E" w14:textId="77777777" w:rsidR="00060A21" w:rsidRDefault="00060A21" w:rsidP="002C14F2">
                          <w:pPr>
                            <w:jc w:val="center"/>
                            <w:rPr>
                              <w:rFonts w:ascii="Lucida Sans Unicode" w:hAnsi="Lucida Sans Unicode" w:cs="Lucida Sans Unicode"/>
                            </w:rPr>
                          </w:pPr>
                        </w:p>
                        <w:p w14:paraId="4C140D62" w14:textId="77777777" w:rsidR="00060A21" w:rsidRDefault="00060A21" w:rsidP="002C14F2">
                          <w:pPr>
                            <w:jc w:val="center"/>
                            <w:rPr>
                              <w:rFonts w:ascii="Lucida Sans Unicode" w:hAnsi="Lucida Sans Unicode" w:cs="Lucida Sans Unicode"/>
                            </w:rPr>
                          </w:pPr>
                        </w:p>
                        <w:p w14:paraId="38525732" w14:textId="77777777" w:rsidR="00060A21" w:rsidRDefault="00060A21" w:rsidP="002C14F2">
                          <w:pPr>
                            <w:jc w:val="center"/>
                            <w:rPr>
                              <w:rFonts w:ascii="Lucida Sans Unicode" w:hAnsi="Lucida Sans Unicode" w:cs="Lucida Sans Unicode"/>
                            </w:rPr>
                          </w:pPr>
                        </w:p>
                        <w:p w14:paraId="49E7F6E6" w14:textId="77777777" w:rsidR="00060A21" w:rsidRPr="006D2ADF" w:rsidRDefault="00060A21" w:rsidP="002C14F2">
                          <w:pPr>
                            <w:jc w:val="center"/>
                            <w:rPr>
                              <w:rFonts w:ascii="Lucida Sans Unicode" w:hAnsi="Lucida Sans Unicode" w:cs="Lucida Sans Unicode"/>
                            </w:rPr>
                          </w:pPr>
                        </w:p>
                      </w:txbxContent>
                    </v:textbox>
                  </v:roundrect>
                </v:group>
                <v:group id="Groep 150" o:spid="_x0000_s1042" style="position:absolute;top:53971;width:71996;height:47000" coordorigin=",-7671" coordsize="71996,46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oundrect id="_x0000_s1043" style="position:absolute;top:8099;width:71996;height:31228;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" stroked="f">
                    <v:textbox>
                      <w:txbxContent>
                        <w:p w14:paraId="546697F9" w14:textId="77777777" w:rsidR="00060A21" w:rsidRPr="0070325F" w:rsidRDefault="00060A21" w:rsidP="002C14F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47"/>
                            <w:gridCol w:w="2380"/>
                            <w:gridCol w:w="2374"/>
                          </w:tblGrid>
                          <w:tr w:rsidR="00060A21" w:rsidRPr="0070325F" w14:paraId="54E9F561" w14:textId="77777777" w:rsidTr="006948F9">
                            <w:trPr>
                              <w:trHeight w:val="312"/>
                            </w:trPr>
                            <w:tc>
                              <w:tcPr>
                                <w:tcW w:w="3242" w:type="dxa"/>
                                <w:shd w:val="clear" w:color="auto" w:fill="BDD6EE" w:themeFill="accent1" w:themeFillTint="66"/>
                              </w:tcPr>
                              <w:p w14:paraId="7EE10D29" w14:textId="77777777" w:rsidR="00060A21" w:rsidRPr="0070325F" w:rsidRDefault="00060A21" w:rsidP="00BF43D7">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47" w:type="dxa"/>
                                <w:shd w:val="clear" w:color="auto" w:fill="BDD6EE" w:themeFill="accent1" w:themeFillTint="66"/>
                              </w:tcPr>
                              <w:p w14:paraId="1AC2D8B4"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 xml:space="preserve">OVER </w:t>
                                </w:r>
                                <w:r w:rsidRPr="00A32B8E">
                                  <w:rPr>
                                    <w:rFonts w:cs="Arial"/>
                                    <w:b/>
                                    <w:color w:val="FFFFFF" w:themeColor="background1"/>
                                    <w:sz w:val="16"/>
                                    <w:szCs w:val="16"/>
                                  </w:rPr>
                                  <w:t>(gelijk aan begroting)</w:t>
                                </w:r>
                              </w:p>
                            </w:tc>
                            <w:tc>
                              <w:tcPr>
                                <w:tcW w:w="2380" w:type="dxa"/>
                                <w:shd w:val="clear" w:color="auto" w:fill="BDD6EE" w:themeFill="accent1" w:themeFillTint="66"/>
                              </w:tcPr>
                              <w:p w14:paraId="40004024"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74" w:type="dxa"/>
                                <w:shd w:val="clear" w:color="auto" w:fill="BDD6EE" w:themeFill="accent1" w:themeFillTint="66"/>
                              </w:tcPr>
                              <w:p w14:paraId="64A97B3E" w14:textId="77777777" w:rsidR="00060A21" w:rsidRPr="0070325F" w:rsidRDefault="00060A21" w:rsidP="00BF43D7">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rsidRPr="0070325F" w14:paraId="5C9D95A0" w14:textId="77777777" w:rsidTr="006948F9">
                            <w:trPr>
                              <w:trHeight w:val="328"/>
                            </w:trPr>
                            <w:tc>
                              <w:tcPr>
                                <w:tcW w:w="3242" w:type="dxa"/>
                                <w:shd w:val="clear" w:color="auto" w:fill="auto"/>
                              </w:tcPr>
                              <w:p w14:paraId="2E776DBF" w14:textId="77777777" w:rsidR="00060A21" w:rsidRDefault="00060A21" w:rsidP="00E00E56">
                                <w:pPr>
                                  <w:rPr>
                                    <w:rFonts w:cs="Arial"/>
                                    <w:sz w:val="20"/>
                                    <w:szCs w:val="20"/>
                                  </w:rPr>
                                </w:pPr>
                                <w:r>
                                  <w:rPr>
                                    <w:rFonts w:cs="Arial"/>
                                    <w:sz w:val="20"/>
                                    <w:szCs w:val="20"/>
                                  </w:rPr>
                                  <w:t xml:space="preserve">Behandeling in </w:t>
                                </w:r>
                                <w:r>
                                  <w:rPr>
                                    <w:rFonts w:cs="Arial"/>
                                    <w:sz w:val="20"/>
                                    <w:szCs w:val="20"/>
                                  </w:rPr>
                                  <w:t>MO’s</w:t>
                                </w:r>
                              </w:p>
                            </w:tc>
                            <w:tc>
                              <w:tcPr>
                                <w:tcW w:w="2847" w:type="dxa"/>
                                <w:shd w:val="clear" w:color="auto" w:fill="auto"/>
                              </w:tcPr>
                              <w:p w14:paraId="36B9F441" w14:textId="7B90610A" w:rsidR="00060A21" w:rsidRPr="00970CBD" w:rsidRDefault="00060A21" w:rsidP="00E00E56">
                                <w:pPr>
                                  <w:spacing w:line="276" w:lineRule="auto"/>
                                  <w:rPr>
                                    <w:rFonts w:cs="Arial"/>
                                    <w:sz w:val="16"/>
                                    <w:szCs w:val="16"/>
                                  </w:rPr>
                                </w:pPr>
                                <w:r>
                                  <w:rPr>
                                    <w:rFonts w:cs="Arial"/>
                                    <w:sz w:val="16"/>
                                    <w:szCs w:val="16"/>
                                  </w:rPr>
                                  <w:t>13-04-2023</w:t>
                                </w:r>
                              </w:p>
                            </w:tc>
                            <w:tc>
                              <w:tcPr>
                                <w:tcW w:w="2380" w:type="dxa"/>
                              </w:tcPr>
                              <w:p w14:paraId="16DC407A" w14:textId="77777777" w:rsidR="00060A21" w:rsidRDefault="00060A21" w:rsidP="00E00E56">
                                <w:pPr>
                                  <w:spacing w:line="276" w:lineRule="auto"/>
                                  <w:rPr>
                                    <w:rFonts w:cs="Arial"/>
                                    <w:sz w:val="20"/>
                                    <w:szCs w:val="20"/>
                                  </w:rPr>
                                </w:pPr>
                                <w:r>
                                  <w:rPr>
                                    <w:rFonts w:cs="Arial"/>
                                    <w:sz w:val="20"/>
                                    <w:szCs w:val="20"/>
                                  </w:rPr>
                                  <w:t>20-04-2023</w:t>
                                </w:r>
                              </w:p>
                            </w:tc>
                            <w:tc>
                              <w:tcPr>
                                <w:tcW w:w="2374" w:type="dxa"/>
                              </w:tcPr>
                              <w:p w14:paraId="1AA23A26" w14:textId="77777777" w:rsidR="00060A21" w:rsidRDefault="00060A21" w:rsidP="00E00E56">
                                <w:pPr>
                                  <w:spacing w:line="276" w:lineRule="auto"/>
                                  <w:rPr>
                                    <w:rFonts w:cs="Arial"/>
                                    <w:sz w:val="20"/>
                                    <w:szCs w:val="20"/>
                                  </w:rPr>
                                </w:pPr>
                                <w:r>
                                  <w:rPr>
                                    <w:rFonts w:cs="Arial"/>
                                    <w:sz w:val="20"/>
                                    <w:szCs w:val="20"/>
                                  </w:rPr>
                                  <w:t>20-04-2023</w:t>
                                </w:r>
                              </w:p>
                            </w:tc>
                          </w:tr>
                          <w:tr w:rsidR="00060A21" w:rsidRPr="0070325F" w14:paraId="23741BC5" w14:textId="77777777" w:rsidTr="006948F9">
                            <w:trPr>
                              <w:trHeight w:val="328"/>
                            </w:trPr>
                            <w:tc>
                              <w:tcPr>
                                <w:tcW w:w="3242" w:type="dxa"/>
                                <w:shd w:val="clear" w:color="auto" w:fill="auto"/>
                              </w:tcPr>
                              <w:p w14:paraId="24820274" w14:textId="77777777" w:rsidR="00060A21" w:rsidRDefault="00060A21" w:rsidP="00E00E56">
                                <w:pPr>
                                  <w:rPr>
                                    <w:rFonts w:cs="Arial"/>
                                    <w:sz w:val="20"/>
                                    <w:szCs w:val="20"/>
                                  </w:rPr>
                                </w:pPr>
                                <w:r>
                                  <w:rPr>
                                    <w:rFonts w:cs="Arial"/>
                                    <w:sz w:val="20"/>
                                    <w:szCs w:val="20"/>
                                  </w:rPr>
                                  <w:t>Behandeling in MT / DB</w:t>
                                </w:r>
                              </w:p>
                            </w:tc>
                            <w:tc>
                              <w:tcPr>
                                <w:tcW w:w="2847" w:type="dxa"/>
                                <w:shd w:val="clear" w:color="auto" w:fill="auto"/>
                              </w:tcPr>
                              <w:p w14:paraId="2AA4E220" w14:textId="1FF14EDA" w:rsidR="00060A21" w:rsidRPr="00970CBD" w:rsidRDefault="00060A21" w:rsidP="00E00E56">
                                <w:pPr>
                                  <w:spacing w:line="276" w:lineRule="auto"/>
                                  <w:rPr>
                                    <w:rFonts w:cs="Arial"/>
                                    <w:sz w:val="16"/>
                                    <w:szCs w:val="16"/>
                                  </w:rPr>
                                </w:pPr>
                                <w:r>
                                  <w:rPr>
                                    <w:rFonts w:cs="Arial"/>
                                    <w:sz w:val="16"/>
                                    <w:szCs w:val="16"/>
                                  </w:rPr>
                                  <w:t>18-04</w:t>
                                </w:r>
                                <w:r w:rsidRPr="00970CBD">
                                  <w:rPr>
                                    <w:rFonts w:cs="Arial"/>
                                    <w:sz w:val="16"/>
                                    <w:szCs w:val="16"/>
                                  </w:rPr>
                                  <w:t>-202</w:t>
                                </w:r>
                                <w:r>
                                  <w:rPr>
                                    <w:rFonts w:cs="Arial"/>
                                    <w:sz w:val="16"/>
                                    <w:szCs w:val="16"/>
                                  </w:rPr>
                                  <w:t>3</w:t>
                                </w:r>
                                <w:r w:rsidRPr="00970CBD">
                                  <w:rPr>
                                    <w:rFonts w:cs="Arial"/>
                                    <w:sz w:val="16"/>
                                    <w:szCs w:val="16"/>
                                  </w:rPr>
                                  <w:t xml:space="preserve"> (MT), </w:t>
                                </w:r>
                                <w:r>
                                  <w:rPr>
                                    <w:rFonts w:cs="Arial"/>
                                    <w:sz w:val="16"/>
                                    <w:szCs w:val="16"/>
                                  </w:rPr>
                                  <w:t>26-04</w:t>
                                </w:r>
                                <w:r w:rsidRPr="00970CBD">
                                  <w:rPr>
                                    <w:rFonts w:cs="Arial"/>
                                    <w:sz w:val="16"/>
                                    <w:szCs w:val="16"/>
                                  </w:rPr>
                                  <w:t>-202</w:t>
                                </w:r>
                                <w:r>
                                  <w:rPr>
                                    <w:rFonts w:cs="Arial"/>
                                    <w:sz w:val="16"/>
                                    <w:szCs w:val="16"/>
                                  </w:rPr>
                                  <w:t>3</w:t>
                                </w:r>
                                <w:r w:rsidRPr="00970CBD">
                                  <w:rPr>
                                    <w:rFonts w:cs="Arial"/>
                                    <w:sz w:val="16"/>
                                    <w:szCs w:val="16"/>
                                  </w:rPr>
                                  <w:t xml:space="preserve"> (DB)</w:t>
                                </w:r>
                              </w:p>
                            </w:tc>
                            <w:tc>
                              <w:tcPr>
                                <w:tcW w:w="2380" w:type="dxa"/>
                              </w:tcPr>
                              <w:p w14:paraId="1283B221" w14:textId="77777777" w:rsidR="00060A21" w:rsidRPr="00E00E56" w:rsidRDefault="00060A21" w:rsidP="00E00E56">
                                <w:pPr>
                                  <w:spacing w:line="276" w:lineRule="auto"/>
                                  <w:rPr>
                                    <w:rFonts w:cs="Arial"/>
                                    <w:sz w:val="20"/>
                                    <w:szCs w:val="20"/>
                                  </w:rPr>
                                </w:pPr>
                                <w:r w:rsidRPr="00E00E56">
                                  <w:rPr>
                                    <w:rFonts w:cs="Arial"/>
                                    <w:sz w:val="20"/>
                                    <w:szCs w:val="20"/>
                                  </w:rPr>
                                  <w:t>02-05-2023</w:t>
                                </w:r>
                                <w:r>
                                  <w:rPr>
                                    <w:rFonts w:cs="Arial"/>
                                    <w:sz w:val="20"/>
                                    <w:szCs w:val="20"/>
                                  </w:rPr>
                                  <w:t xml:space="preserve"> </w:t>
                                </w:r>
                                <w:r w:rsidRPr="00E00E56">
                                  <w:rPr>
                                    <w:rFonts w:cs="Arial"/>
                                    <w:sz w:val="20"/>
                                    <w:szCs w:val="20"/>
                                  </w:rPr>
                                  <w:t>MT</w:t>
                                </w:r>
                              </w:p>
                            </w:tc>
                            <w:tc>
                              <w:tcPr>
                                <w:tcW w:w="2374" w:type="dxa"/>
                              </w:tcPr>
                              <w:p w14:paraId="615560EC" w14:textId="77777777" w:rsidR="00060A21" w:rsidRPr="00E00E56" w:rsidRDefault="00060A21" w:rsidP="00E00E56">
                                <w:pPr>
                                  <w:spacing w:line="276" w:lineRule="auto"/>
                                  <w:rPr>
                                    <w:rFonts w:cs="Arial"/>
                                    <w:sz w:val="20"/>
                                    <w:szCs w:val="20"/>
                                  </w:rPr>
                                </w:pPr>
                                <w:r w:rsidRPr="00E00E56">
                                  <w:rPr>
                                    <w:rFonts w:cs="Arial"/>
                                    <w:sz w:val="20"/>
                                    <w:szCs w:val="20"/>
                                  </w:rPr>
                                  <w:t>02-05-2023 MT</w:t>
                                </w:r>
                              </w:p>
                            </w:tc>
                          </w:tr>
                          <w:tr w:rsidR="00060A21" w:rsidRPr="0070325F" w14:paraId="206E5EDB" w14:textId="77777777" w:rsidTr="006948F9">
                            <w:trPr>
                              <w:trHeight w:val="328"/>
                            </w:trPr>
                            <w:tc>
                              <w:tcPr>
                                <w:tcW w:w="3242" w:type="dxa"/>
                                <w:shd w:val="clear" w:color="auto" w:fill="auto"/>
                              </w:tcPr>
                              <w:p w14:paraId="385A2CD5" w14:textId="77777777" w:rsidR="00060A21" w:rsidRDefault="00060A21" w:rsidP="00E00E56">
                                <w:pPr>
                                  <w:rPr>
                                    <w:rFonts w:cs="Arial"/>
                                    <w:sz w:val="20"/>
                                    <w:szCs w:val="20"/>
                                  </w:rPr>
                                </w:pPr>
                                <w:r>
                                  <w:rPr>
                                    <w:rFonts w:cs="Arial"/>
                                    <w:sz w:val="20"/>
                                    <w:szCs w:val="20"/>
                                  </w:rPr>
                                  <w:t>Zienswijzeperiode</w:t>
                                </w:r>
                              </w:p>
                            </w:tc>
                            <w:tc>
                              <w:tcPr>
                                <w:tcW w:w="2847" w:type="dxa"/>
                                <w:shd w:val="clear" w:color="auto" w:fill="auto"/>
                              </w:tcPr>
                              <w:p w14:paraId="7676C02A" w14:textId="004BFC7A" w:rsidR="00060A21" w:rsidRDefault="00060A21" w:rsidP="00E00E56">
                                <w:pPr>
                                  <w:spacing w:line="276" w:lineRule="auto"/>
                                  <w:rPr>
                                    <w:rFonts w:cs="Arial"/>
                                    <w:sz w:val="16"/>
                                    <w:szCs w:val="16"/>
                                  </w:rPr>
                                </w:pPr>
                                <w:r>
                                  <w:rPr>
                                    <w:rFonts w:cs="Arial"/>
                                    <w:sz w:val="16"/>
                                    <w:szCs w:val="16"/>
                                  </w:rPr>
                                  <w:t>27-04</w:t>
                                </w:r>
                                <w:r w:rsidRPr="00970CBD">
                                  <w:rPr>
                                    <w:rFonts w:cs="Arial"/>
                                    <w:sz w:val="16"/>
                                    <w:szCs w:val="16"/>
                                  </w:rPr>
                                  <w:t>-202</w:t>
                                </w:r>
                                <w:r>
                                  <w:rPr>
                                    <w:rFonts w:cs="Arial"/>
                                    <w:sz w:val="16"/>
                                    <w:szCs w:val="16"/>
                                  </w:rPr>
                                  <w:t>3</w:t>
                                </w:r>
                                <w:r w:rsidRPr="00970CBD">
                                  <w:rPr>
                                    <w:rFonts w:cs="Arial"/>
                                    <w:sz w:val="16"/>
                                    <w:szCs w:val="16"/>
                                  </w:rPr>
                                  <w:t xml:space="preserve"> t/m </w:t>
                                </w:r>
                                <w:r>
                                  <w:rPr>
                                    <w:rFonts w:cs="Arial"/>
                                    <w:sz w:val="16"/>
                                    <w:szCs w:val="16"/>
                                  </w:rPr>
                                  <w:t>13</w:t>
                                </w:r>
                                <w:r w:rsidRPr="00970CBD">
                                  <w:rPr>
                                    <w:rFonts w:cs="Arial"/>
                                    <w:sz w:val="16"/>
                                    <w:szCs w:val="16"/>
                                  </w:rPr>
                                  <w:t>-0</w:t>
                                </w:r>
                                <w:r>
                                  <w:rPr>
                                    <w:rFonts w:cs="Arial"/>
                                    <w:sz w:val="16"/>
                                    <w:szCs w:val="16"/>
                                  </w:rPr>
                                  <w:t>7</w:t>
                                </w:r>
                                <w:r w:rsidRPr="00970CBD">
                                  <w:rPr>
                                    <w:rFonts w:cs="Arial"/>
                                    <w:sz w:val="16"/>
                                    <w:szCs w:val="16"/>
                                  </w:rPr>
                                  <w:t>-202</w:t>
                                </w:r>
                                <w:r>
                                  <w:rPr>
                                    <w:rFonts w:cs="Arial"/>
                                    <w:sz w:val="16"/>
                                    <w:szCs w:val="16"/>
                                  </w:rPr>
                                  <w:t>3 (12wk, indien het vjb leidt tot begr.wijziging)</w:t>
                                </w:r>
                              </w:p>
                            </w:tc>
                            <w:tc>
                              <w:tcPr>
                                <w:tcW w:w="2380" w:type="dxa"/>
                              </w:tcPr>
                              <w:p w14:paraId="44B714D4" w14:textId="77777777" w:rsidR="00060A21" w:rsidRPr="00E00E56" w:rsidRDefault="00060A21" w:rsidP="00E00E56">
                                <w:pPr>
                                  <w:spacing w:line="276" w:lineRule="auto"/>
                                  <w:rPr>
                                    <w:rFonts w:cs="Arial"/>
                                    <w:sz w:val="20"/>
                                    <w:szCs w:val="20"/>
                                  </w:rPr>
                                </w:pPr>
                              </w:p>
                            </w:tc>
                            <w:tc>
                              <w:tcPr>
                                <w:tcW w:w="2374" w:type="dxa"/>
                              </w:tcPr>
                              <w:p w14:paraId="3EA6CF60" w14:textId="77777777" w:rsidR="00060A21" w:rsidRPr="00E00E56" w:rsidRDefault="00060A21" w:rsidP="00E00E56">
                                <w:pPr>
                                  <w:spacing w:line="276" w:lineRule="auto"/>
                                  <w:rPr>
                                    <w:rFonts w:cs="Arial"/>
                                    <w:sz w:val="20"/>
                                    <w:szCs w:val="20"/>
                                  </w:rPr>
                                </w:pPr>
                              </w:p>
                            </w:tc>
                          </w:tr>
                          <w:tr w:rsidR="00060A21" w:rsidRPr="0070325F" w14:paraId="4124F77A" w14:textId="77777777" w:rsidTr="006948F9">
                            <w:trPr>
                              <w:trHeight w:val="328"/>
                            </w:trPr>
                            <w:tc>
                              <w:tcPr>
                                <w:tcW w:w="3242" w:type="dxa"/>
                                <w:shd w:val="clear" w:color="auto" w:fill="auto"/>
                              </w:tcPr>
                              <w:p w14:paraId="4539CE40" w14:textId="77777777" w:rsidR="00060A21" w:rsidRDefault="00060A21" w:rsidP="00E00E56">
                                <w:pPr>
                                  <w:rPr>
                                    <w:rFonts w:cs="Arial"/>
                                    <w:sz w:val="20"/>
                                    <w:szCs w:val="20"/>
                                  </w:rPr>
                                </w:pPr>
                                <w:r>
                                  <w:rPr>
                                    <w:rFonts w:cs="Arial"/>
                                    <w:sz w:val="20"/>
                                    <w:szCs w:val="20"/>
                                  </w:rPr>
                                  <w:t>Behandeling in staf BV</w:t>
                                </w:r>
                              </w:p>
                            </w:tc>
                            <w:tc>
                              <w:tcPr>
                                <w:tcW w:w="2847" w:type="dxa"/>
                                <w:shd w:val="clear" w:color="auto" w:fill="auto"/>
                              </w:tcPr>
                              <w:p w14:paraId="55AA4D28" w14:textId="77777777" w:rsidR="00060A21" w:rsidRDefault="00060A21" w:rsidP="00E00E56">
                                <w:pPr>
                                  <w:spacing w:line="276" w:lineRule="auto"/>
                                  <w:rPr>
                                    <w:rFonts w:cs="Arial"/>
                                    <w:sz w:val="16"/>
                                    <w:szCs w:val="16"/>
                                  </w:rPr>
                                </w:pPr>
                                <w:r>
                                  <w:rPr>
                                    <w:rFonts w:cs="Arial"/>
                                    <w:sz w:val="16"/>
                                    <w:szCs w:val="16"/>
                                  </w:rPr>
                                  <w:t>n.v.t.</w:t>
                                </w:r>
                              </w:p>
                            </w:tc>
                            <w:tc>
                              <w:tcPr>
                                <w:tcW w:w="2380" w:type="dxa"/>
                              </w:tcPr>
                              <w:p w14:paraId="015EE48E" w14:textId="77777777" w:rsidR="00060A21" w:rsidRPr="00E00E56" w:rsidRDefault="00060A21" w:rsidP="00E00E56">
                                <w:pPr>
                                  <w:spacing w:line="276" w:lineRule="auto"/>
                                  <w:rPr>
                                    <w:rFonts w:cs="Arial"/>
                                    <w:sz w:val="20"/>
                                    <w:szCs w:val="20"/>
                                  </w:rPr>
                                </w:pPr>
                                <w:r w:rsidRPr="00E00E56">
                                  <w:rPr>
                                    <w:rFonts w:cs="Arial"/>
                                    <w:sz w:val="20"/>
                                    <w:szCs w:val="20"/>
                                  </w:rPr>
                                  <w:t>08-05-2023</w:t>
                                </w:r>
                                <w:r>
                                  <w:rPr>
                                    <w:rFonts w:cs="Arial"/>
                                    <w:sz w:val="20"/>
                                    <w:szCs w:val="20"/>
                                  </w:rPr>
                                  <w:t xml:space="preserve"> </w:t>
                                </w:r>
                                <w:r w:rsidRPr="001308C4">
                                  <w:rPr>
                                    <w:rFonts w:cs="Arial"/>
                                    <w:sz w:val="16"/>
                                    <w:szCs w:val="16"/>
                                  </w:rPr>
                                  <w:t>(meivakantie)</w:t>
                                </w:r>
                              </w:p>
                            </w:tc>
                            <w:tc>
                              <w:tcPr>
                                <w:tcW w:w="2374" w:type="dxa"/>
                              </w:tcPr>
                              <w:p w14:paraId="3072DA14" w14:textId="77777777" w:rsidR="00060A21" w:rsidRPr="00E00E56" w:rsidRDefault="00060A21" w:rsidP="00E00E56">
                                <w:pPr>
                                  <w:spacing w:line="276" w:lineRule="auto"/>
                                  <w:rPr>
                                    <w:rFonts w:cs="Arial"/>
                                    <w:sz w:val="20"/>
                                    <w:szCs w:val="20"/>
                                  </w:rPr>
                                </w:pPr>
                                <w:r w:rsidRPr="00E00E56">
                                  <w:rPr>
                                    <w:rFonts w:cs="Arial"/>
                                    <w:sz w:val="20"/>
                                    <w:szCs w:val="20"/>
                                  </w:rPr>
                                  <w:t>08-05-2023</w:t>
                                </w:r>
                                <w:r>
                                  <w:rPr>
                                    <w:rFonts w:cs="Arial"/>
                                    <w:sz w:val="20"/>
                                    <w:szCs w:val="20"/>
                                  </w:rPr>
                                  <w:t xml:space="preserve"> </w:t>
                                </w:r>
                                <w:r w:rsidRPr="001308C4">
                                  <w:rPr>
                                    <w:rFonts w:cs="Arial"/>
                                    <w:sz w:val="16"/>
                                    <w:szCs w:val="16"/>
                                  </w:rPr>
                                  <w:t>(meivakantie)</w:t>
                                </w:r>
                              </w:p>
                            </w:tc>
                          </w:tr>
                          <w:tr w:rsidR="00060A21" w:rsidRPr="0070325F" w14:paraId="674B928D" w14:textId="77777777" w:rsidTr="006948F9">
                            <w:trPr>
                              <w:trHeight w:val="328"/>
                            </w:trPr>
                            <w:tc>
                              <w:tcPr>
                                <w:tcW w:w="3242" w:type="dxa"/>
                                <w:shd w:val="clear" w:color="auto" w:fill="auto"/>
                              </w:tcPr>
                              <w:p w14:paraId="4236C9DE" w14:textId="77777777" w:rsidR="00060A21" w:rsidRDefault="00060A21" w:rsidP="00E00E56">
                                <w:pPr>
                                  <w:rPr>
                                    <w:rFonts w:cs="Arial"/>
                                    <w:sz w:val="20"/>
                                    <w:szCs w:val="20"/>
                                  </w:rPr>
                                </w:pPr>
                                <w:r>
                                  <w:rPr>
                                    <w:rFonts w:cs="Arial"/>
                                    <w:sz w:val="20"/>
                                    <w:szCs w:val="20"/>
                                  </w:rPr>
                                  <w:t>Behandeling in stafoverleggen</w:t>
                                </w:r>
                              </w:p>
                            </w:tc>
                            <w:tc>
                              <w:tcPr>
                                <w:tcW w:w="2847" w:type="dxa"/>
                                <w:shd w:val="clear" w:color="auto" w:fill="auto"/>
                              </w:tcPr>
                              <w:p w14:paraId="4AEB10D4" w14:textId="77777777" w:rsidR="00060A21" w:rsidRPr="00970CBD" w:rsidRDefault="00060A21" w:rsidP="00E00E56">
                                <w:pPr>
                                  <w:spacing w:line="276" w:lineRule="auto"/>
                                  <w:rPr>
                                    <w:rFonts w:cs="Arial"/>
                                    <w:sz w:val="16"/>
                                    <w:szCs w:val="16"/>
                                  </w:rPr>
                                </w:pPr>
                                <w:r>
                                  <w:rPr>
                                    <w:rFonts w:cs="Arial"/>
                                    <w:sz w:val="16"/>
                                    <w:szCs w:val="16"/>
                                  </w:rPr>
                                  <w:t>n.v.t.</w:t>
                                </w:r>
                              </w:p>
                            </w:tc>
                            <w:tc>
                              <w:tcPr>
                                <w:tcW w:w="2380" w:type="dxa"/>
                              </w:tcPr>
                              <w:p w14:paraId="36F18449" w14:textId="77777777" w:rsidR="00060A21" w:rsidRPr="00E00E56" w:rsidRDefault="00060A21" w:rsidP="00E00E56">
                                <w:pPr>
                                  <w:spacing w:line="276" w:lineRule="auto"/>
                                  <w:rPr>
                                    <w:rFonts w:cs="Arial"/>
                                    <w:sz w:val="20"/>
                                    <w:szCs w:val="20"/>
                                  </w:rPr>
                                </w:pPr>
                                <w:r w:rsidRPr="00E00E56">
                                  <w:rPr>
                                    <w:rFonts w:cs="Arial"/>
                                    <w:sz w:val="20"/>
                                    <w:szCs w:val="20"/>
                                  </w:rPr>
                                  <w:t>15-05-2023</w:t>
                                </w:r>
                              </w:p>
                            </w:tc>
                            <w:tc>
                              <w:tcPr>
                                <w:tcW w:w="2374" w:type="dxa"/>
                              </w:tcPr>
                              <w:p w14:paraId="6A6CB43E" w14:textId="77777777" w:rsidR="00060A21" w:rsidRPr="00E00E56" w:rsidRDefault="00060A21" w:rsidP="00E00E56">
                                <w:pPr>
                                  <w:spacing w:line="276" w:lineRule="auto"/>
                                  <w:rPr>
                                    <w:rFonts w:cs="Arial"/>
                                    <w:sz w:val="20"/>
                                    <w:szCs w:val="20"/>
                                  </w:rPr>
                                </w:pPr>
                                <w:r w:rsidRPr="00E00E56">
                                  <w:rPr>
                                    <w:rFonts w:cs="Arial"/>
                                    <w:sz w:val="20"/>
                                    <w:szCs w:val="20"/>
                                  </w:rPr>
                                  <w:t>15-05-2023</w:t>
                                </w:r>
                              </w:p>
                            </w:tc>
                          </w:tr>
                          <w:tr w:rsidR="00060A21" w:rsidRPr="0070325F" w14:paraId="38F70A61" w14:textId="77777777" w:rsidTr="006948F9">
                            <w:trPr>
                              <w:trHeight w:val="328"/>
                            </w:trPr>
                            <w:tc>
                              <w:tcPr>
                                <w:tcW w:w="3242" w:type="dxa"/>
                                <w:shd w:val="clear" w:color="auto" w:fill="auto"/>
                              </w:tcPr>
                              <w:p w14:paraId="594217DE" w14:textId="77777777" w:rsidR="00060A21" w:rsidRPr="00A924FC" w:rsidRDefault="00060A21" w:rsidP="00E00E56">
                                <w:pPr>
                                  <w:rPr>
                                    <w:rFonts w:cs="Arial"/>
                                    <w:sz w:val="20"/>
                                    <w:szCs w:val="20"/>
                                  </w:rPr>
                                </w:pPr>
                                <w:r w:rsidRPr="00A924FC">
                                  <w:rPr>
                                    <w:rFonts w:cs="Arial"/>
                                    <w:sz w:val="20"/>
                                    <w:szCs w:val="20"/>
                                  </w:rPr>
                                  <w:t>Besluitvorming B&amp;W</w:t>
                                </w:r>
                              </w:p>
                            </w:tc>
                            <w:tc>
                              <w:tcPr>
                                <w:tcW w:w="2847" w:type="dxa"/>
                                <w:shd w:val="clear" w:color="auto" w:fill="auto"/>
                              </w:tcPr>
                              <w:p w14:paraId="579A8806" w14:textId="3A30878A" w:rsidR="00060A21" w:rsidRPr="00A924FC" w:rsidRDefault="00060A21" w:rsidP="00E00E56">
                                <w:pPr>
                                  <w:spacing w:line="276" w:lineRule="auto"/>
                                  <w:rPr>
                                    <w:rFonts w:cs="Arial"/>
                                    <w:sz w:val="16"/>
                                    <w:szCs w:val="16"/>
                                  </w:rPr>
                                </w:pPr>
                                <w:r>
                                  <w:rPr>
                                    <w:rFonts w:cs="Arial"/>
                                    <w:sz w:val="16"/>
                                    <w:szCs w:val="16"/>
                                  </w:rPr>
                                  <w:t>09-05</w:t>
                                </w:r>
                                <w:r w:rsidRPr="00A924FC">
                                  <w:rPr>
                                    <w:rFonts w:cs="Arial"/>
                                    <w:sz w:val="16"/>
                                    <w:szCs w:val="16"/>
                                  </w:rPr>
                                  <w:t>-2023</w:t>
                                </w:r>
                              </w:p>
                            </w:tc>
                            <w:tc>
                              <w:tcPr>
                                <w:tcW w:w="2380" w:type="dxa"/>
                              </w:tcPr>
                              <w:p w14:paraId="5E6128FE" w14:textId="77777777" w:rsidR="00060A21" w:rsidRPr="00E00E56" w:rsidRDefault="00060A21" w:rsidP="00E00E56">
                                <w:pPr>
                                  <w:spacing w:line="276" w:lineRule="auto"/>
                                  <w:rPr>
                                    <w:rFonts w:cs="Arial"/>
                                    <w:sz w:val="20"/>
                                    <w:szCs w:val="20"/>
                                  </w:rPr>
                                </w:pPr>
                                <w:r w:rsidRPr="00E00E56">
                                  <w:rPr>
                                    <w:rFonts w:cs="Arial"/>
                                    <w:sz w:val="20"/>
                                    <w:szCs w:val="20"/>
                                  </w:rPr>
                                  <w:t>23-05-2023/30-05-2023</w:t>
                                </w:r>
                              </w:p>
                            </w:tc>
                            <w:tc>
                              <w:tcPr>
                                <w:tcW w:w="2374" w:type="dxa"/>
                              </w:tcPr>
                              <w:p w14:paraId="506E77CE" w14:textId="77777777" w:rsidR="00060A21" w:rsidRPr="00E00E56" w:rsidRDefault="00060A21" w:rsidP="00E00E56">
                                <w:pPr>
                                  <w:spacing w:line="276" w:lineRule="auto"/>
                                  <w:rPr>
                                    <w:rFonts w:cs="Arial"/>
                                    <w:sz w:val="20"/>
                                    <w:szCs w:val="20"/>
                                  </w:rPr>
                                </w:pPr>
                                <w:r w:rsidRPr="00E00E56">
                                  <w:rPr>
                                    <w:rFonts w:cs="Arial"/>
                                    <w:sz w:val="20"/>
                                    <w:szCs w:val="20"/>
                                  </w:rPr>
                                  <w:t>23-05-2023/30-05-2023</w:t>
                                </w:r>
                              </w:p>
                            </w:tc>
                          </w:tr>
                          <w:tr w:rsidR="00060A21" w:rsidRPr="0070325F" w14:paraId="328DC8D1" w14:textId="77777777" w:rsidTr="006948F9">
                            <w:trPr>
                              <w:trHeight w:val="328"/>
                            </w:trPr>
                            <w:tc>
                              <w:tcPr>
                                <w:tcW w:w="3242" w:type="dxa"/>
                                <w:shd w:val="clear" w:color="auto" w:fill="auto"/>
                              </w:tcPr>
                              <w:p w14:paraId="7855FE55" w14:textId="77777777" w:rsidR="00060A21" w:rsidRPr="00A924FC" w:rsidRDefault="00060A21" w:rsidP="00E00E56">
                                <w:pPr>
                                  <w:rPr>
                                    <w:rFonts w:cs="Arial"/>
                                    <w:sz w:val="20"/>
                                    <w:szCs w:val="20"/>
                                  </w:rPr>
                                </w:pPr>
                                <w:r w:rsidRPr="00A924FC">
                                  <w:rPr>
                                    <w:rFonts w:cs="Arial"/>
                                    <w:sz w:val="20"/>
                                    <w:szCs w:val="20"/>
                                  </w:rPr>
                                  <w:t>Verzending aan griffie</w:t>
                                </w:r>
                              </w:p>
                            </w:tc>
                            <w:tc>
                              <w:tcPr>
                                <w:tcW w:w="2847" w:type="dxa"/>
                                <w:shd w:val="clear" w:color="auto" w:fill="auto"/>
                              </w:tcPr>
                              <w:p w14:paraId="160AED94" w14:textId="72CC95F7" w:rsidR="00060A21" w:rsidRPr="00A924FC" w:rsidRDefault="00060A21" w:rsidP="00E00E56">
                                <w:pPr>
                                  <w:spacing w:line="276" w:lineRule="auto"/>
                                  <w:rPr>
                                    <w:rFonts w:cs="Arial"/>
                                    <w:sz w:val="16"/>
                                    <w:szCs w:val="16"/>
                                  </w:rPr>
                                </w:pPr>
                                <w:r>
                                  <w:rPr>
                                    <w:rFonts w:cs="Arial"/>
                                    <w:sz w:val="16"/>
                                    <w:szCs w:val="16"/>
                                  </w:rPr>
                                  <w:t>09-05</w:t>
                                </w:r>
                                <w:r w:rsidRPr="00A924FC">
                                  <w:rPr>
                                    <w:rFonts w:cs="Arial"/>
                                    <w:sz w:val="16"/>
                                    <w:szCs w:val="16"/>
                                  </w:rPr>
                                  <w:t>-2023</w:t>
                                </w:r>
                              </w:p>
                            </w:tc>
                            <w:tc>
                              <w:tcPr>
                                <w:tcW w:w="2380" w:type="dxa"/>
                              </w:tcPr>
                              <w:p w14:paraId="3C49136B" w14:textId="77777777" w:rsidR="00060A21" w:rsidRPr="00E00E56" w:rsidRDefault="00060A21" w:rsidP="00E00E56">
                                <w:pPr>
                                  <w:spacing w:line="276" w:lineRule="auto"/>
                                  <w:rPr>
                                    <w:rFonts w:cs="Arial"/>
                                    <w:sz w:val="20"/>
                                    <w:szCs w:val="20"/>
                                  </w:rPr>
                                </w:pPr>
                                <w:r w:rsidRPr="006948F9">
                                  <w:rPr>
                                    <w:rFonts w:cs="Arial"/>
                                    <w:sz w:val="20"/>
                                    <w:szCs w:val="20"/>
                                  </w:rPr>
                                  <w:t>30-05-2023</w:t>
                                </w:r>
                              </w:p>
                            </w:tc>
                            <w:tc>
                              <w:tcPr>
                                <w:tcW w:w="2374" w:type="dxa"/>
                              </w:tcPr>
                              <w:p w14:paraId="5A7AC2BE" w14:textId="77777777" w:rsidR="00060A21" w:rsidRPr="00E00E56" w:rsidRDefault="00060A21" w:rsidP="00E00E56">
                                <w:pPr>
                                  <w:spacing w:line="276" w:lineRule="auto"/>
                                  <w:rPr>
                                    <w:rFonts w:cs="Arial"/>
                                    <w:sz w:val="20"/>
                                    <w:szCs w:val="20"/>
                                  </w:rPr>
                                </w:pPr>
                                <w:r w:rsidRPr="00E00E56">
                                  <w:rPr>
                                    <w:rFonts w:cs="Arial"/>
                                    <w:sz w:val="20"/>
                                    <w:szCs w:val="20"/>
                                  </w:rPr>
                                  <w:t>30-05-2023</w:t>
                                </w:r>
                              </w:p>
                            </w:tc>
                          </w:tr>
                          <w:tr w:rsidR="00060A21" w:rsidRPr="0070325F" w14:paraId="62B8CCA7" w14:textId="77777777" w:rsidTr="006948F9">
                            <w:trPr>
                              <w:trHeight w:val="246"/>
                            </w:trPr>
                            <w:tc>
                              <w:tcPr>
                                <w:tcW w:w="3242" w:type="dxa"/>
                                <w:shd w:val="clear" w:color="auto" w:fill="auto"/>
                              </w:tcPr>
                              <w:p w14:paraId="045DD2F2" w14:textId="77777777" w:rsidR="00060A21" w:rsidRPr="006948F9" w:rsidRDefault="00060A21" w:rsidP="00E00E56">
                                <w:pPr>
                                  <w:rPr>
                                    <w:rFonts w:cs="Arial"/>
                                    <w:sz w:val="20"/>
                                    <w:szCs w:val="20"/>
                                  </w:rPr>
                                </w:pPr>
                                <w:r w:rsidRPr="006948F9">
                                  <w:rPr>
                                    <w:rFonts w:cs="Arial"/>
                                    <w:sz w:val="20"/>
                                    <w:szCs w:val="20"/>
                                  </w:rPr>
                                  <w:t>Voorronde/commissiebehandeling</w:t>
                                </w:r>
                              </w:p>
                            </w:tc>
                            <w:tc>
                              <w:tcPr>
                                <w:tcW w:w="2847" w:type="dxa"/>
                                <w:shd w:val="clear" w:color="auto" w:fill="auto"/>
                              </w:tcPr>
                              <w:p w14:paraId="1E72394D" w14:textId="77777777" w:rsidR="00060A21" w:rsidRPr="006948F9" w:rsidRDefault="00060A21" w:rsidP="00E00E56">
                                <w:pPr>
                                  <w:spacing w:line="276" w:lineRule="auto"/>
                                  <w:rPr>
                                    <w:rFonts w:cs="Arial"/>
                                    <w:sz w:val="16"/>
                                    <w:szCs w:val="16"/>
                                  </w:rPr>
                                </w:pPr>
                                <w:r w:rsidRPr="006948F9">
                                  <w:rPr>
                                    <w:rFonts w:cs="Arial"/>
                                    <w:sz w:val="16"/>
                                    <w:szCs w:val="16"/>
                                  </w:rPr>
                                  <w:t>11-07-2023 (WL), 06-0</w:t>
                                </w:r>
                                <w:r>
                                  <w:rPr>
                                    <w:rFonts w:cs="Arial"/>
                                    <w:sz w:val="16"/>
                                    <w:szCs w:val="16"/>
                                  </w:rPr>
                                  <w:t>7</w:t>
                                </w:r>
                                <w:r w:rsidRPr="006948F9">
                                  <w:rPr>
                                    <w:rFonts w:cs="Arial"/>
                                    <w:sz w:val="16"/>
                                    <w:szCs w:val="16"/>
                                  </w:rPr>
                                  <w:t>-2023 (OZ)</w:t>
                                </w:r>
                              </w:p>
                            </w:tc>
                            <w:tc>
                              <w:tcPr>
                                <w:tcW w:w="2380" w:type="dxa"/>
                              </w:tcPr>
                              <w:p w14:paraId="1F0CF8F8" w14:textId="77777777" w:rsidR="00060A21" w:rsidRPr="006948F9" w:rsidRDefault="00060A21" w:rsidP="00E00E56">
                                <w:pPr>
                                  <w:spacing w:line="276" w:lineRule="auto"/>
                                  <w:rPr>
                                    <w:rFonts w:cs="Arial"/>
                                    <w:sz w:val="20"/>
                                    <w:szCs w:val="20"/>
                                  </w:rPr>
                                </w:pPr>
                                <w:r w:rsidRPr="006948F9">
                                  <w:rPr>
                                    <w:rFonts w:cs="Arial"/>
                                    <w:sz w:val="20"/>
                                    <w:szCs w:val="20"/>
                                  </w:rPr>
                                  <w:t>n.v.t.</w:t>
                                </w:r>
                              </w:p>
                            </w:tc>
                            <w:tc>
                              <w:tcPr>
                                <w:tcW w:w="2374" w:type="dxa"/>
                              </w:tcPr>
                              <w:p w14:paraId="4FB80C32" w14:textId="77777777" w:rsidR="00060A21" w:rsidRPr="006948F9" w:rsidRDefault="00060A21" w:rsidP="00E00E56">
                                <w:pPr>
                                  <w:spacing w:line="276" w:lineRule="auto"/>
                                  <w:rPr>
                                    <w:rFonts w:cs="Arial"/>
                                    <w:sz w:val="20"/>
                                    <w:szCs w:val="20"/>
                                  </w:rPr>
                                </w:pPr>
                                <w:r w:rsidRPr="006948F9">
                                  <w:rPr>
                                    <w:rFonts w:cs="Arial"/>
                                    <w:sz w:val="20"/>
                                    <w:szCs w:val="20"/>
                                  </w:rPr>
                                  <w:t>15-06-2023</w:t>
                                </w:r>
                              </w:p>
                            </w:tc>
                          </w:tr>
                          <w:tr w:rsidR="00060A21" w:rsidRPr="0070325F" w14:paraId="0BA55227" w14:textId="77777777" w:rsidTr="00817FC0">
                            <w:trPr>
                              <w:trHeight w:val="251"/>
                            </w:trPr>
                            <w:tc>
                              <w:tcPr>
                                <w:tcW w:w="3242" w:type="dxa"/>
                                <w:shd w:val="clear" w:color="auto" w:fill="auto"/>
                              </w:tcPr>
                              <w:p w14:paraId="6690117C" w14:textId="77777777" w:rsidR="00060A21" w:rsidRPr="006948F9" w:rsidRDefault="00060A21" w:rsidP="00E00E56">
                                <w:pPr>
                                  <w:rPr>
                                    <w:rFonts w:cs="Arial"/>
                                    <w:sz w:val="20"/>
                                    <w:szCs w:val="20"/>
                                  </w:rPr>
                                </w:pPr>
                                <w:r w:rsidRPr="006948F9">
                                  <w:rPr>
                                    <w:rFonts w:cs="Arial"/>
                                    <w:sz w:val="20"/>
                                    <w:szCs w:val="20"/>
                                  </w:rPr>
                                  <w:t>Raad</w:t>
                                </w:r>
                              </w:p>
                            </w:tc>
                            <w:tc>
                              <w:tcPr>
                                <w:tcW w:w="2847" w:type="dxa"/>
                                <w:shd w:val="clear" w:color="auto" w:fill="auto"/>
                              </w:tcPr>
                              <w:p w14:paraId="3FFBB4B0" w14:textId="77777777" w:rsidR="00060A21" w:rsidRPr="006948F9" w:rsidRDefault="00060A21" w:rsidP="00E00E56">
                                <w:pPr>
                                  <w:spacing w:line="276" w:lineRule="auto"/>
                                  <w:rPr>
                                    <w:rFonts w:cs="Arial"/>
                                    <w:sz w:val="16"/>
                                    <w:szCs w:val="16"/>
                                  </w:rPr>
                                </w:pPr>
                                <w:r w:rsidRPr="006948F9">
                                  <w:rPr>
                                    <w:rFonts w:cs="Arial"/>
                                    <w:sz w:val="16"/>
                                    <w:szCs w:val="16"/>
                                  </w:rPr>
                                  <w:t xml:space="preserve">11-07-2023* (WL), 13-07-2023 (OZ) </w:t>
                                </w:r>
                              </w:p>
                            </w:tc>
                            <w:tc>
                              <w:tcPr>
                                <w:tcW w:w="2380" w:type="dxa"/>
                              </w:tcPr>
                              <w:p w14:paraId="364F9A55" w14:textId="77777777" w:rsidR="00060A21" w:rsidRPr="006948F9" w:rsidRDefault="00060A21" w:rsidP="00E00E56">
                                <w:pPr>
                                  <w:spacing w:line="276" w:lineRule="auto"/>
                                  <w:rPr>
                                    <w:rFonts w:cs="Arial"/>
                                    <w:sz w:val="20"/>
                                    <w:szCs w:val="20"/>
                                  </w:rPr>
                                </w:pPr>
                                <w:r w:rsidRPr="006948F9">
                                  <w:rPr>
                                    <w:rFonts w:cs="Arial"/>
                                    <w:sz w:val="20"/>
                                    <w:szCs w:val="20"/>
                                  </w:rPr>
                                  <w:t>27-06-2023</w:t>
                                </w:r>
                              </w:p>
                            </w:tc>
                            <w:tc>
                              <w:tcPr>
                                <w:tcW w:w="2374" w:type="dxa"/>
                              </w:tcPr>
                              <w:p w14:paraId="26E072EA" w14:textId="77777777" w:rsidR="00060A21" w:rsidRPr="006948F9" w:rsidRDefault="00060A21" w:rsidP="00E00E56">
                                <w:pPr>
                                  <w:spacing w:line="276" w:lineRule="auto"/>
                                  <w:rPr>
                                    <w:rFonts w:cs="Arial"/>
                                    <w:sz w:val="20"/>
                                    <w:szCs w:val="20"/>
                                  </w:rPr>
                                </w:pPr>
                                <w:r w:rsidRPr="006948F9">
                                  <w:rPr>
                                    <w:rFonts w:cs="Arial"/>
                                    <w:sz w:val="20"/>
                                    <w:szCs w:val="20"/>
                                  </w:rPr>
                                  <w:t>29-06-2023</w:t>
                                </w:r>
                              </w:p>
                            </w:tc>
                          </w:tr>
                          <w:tr w:rsidR="00060A21" w:rsidRPr="0070325F" w14:paraId="25D77545" w14:textId="77777777" w:rsidTr="00817FC0">
                            <w:trPr>
                              <w:trHeight w:val="727"/>
                            </w:trPr>
                            <w:tc>
                              <w:tcPr>
                                <w:tcW w:w="3242" w:type="dxa"/>
                                <w:shd w:val="clear" w:color="auto" w:fill="auto"/>
                              </w:tcPr>
                              <w:p w14:paraId="604D5F28" w14:textId="77777777" w:rsidR="00060A21" w:rsidRDefault="00060A21" w:rsidP="00E00E56">
                                <w:pPr>
                                  <w:rPr>
                                    <w:rFonts w:cs="Arial"/>
                                    <w:sz w:val="20"/>
                                    <w:szCs w:val="20"/>
                                  </w:rPr>
                                </w:pPr>
                                <w:r>
                                  <w:rPr>
                                    <w:rFonts w:cs="Arial"/>
                                    <w:sz w:val="20"/>
                                    <w:szCs w:val="20"/>
                                  </w:rPr>
                                  <w:t>Besluitvorming DB / AB</w:t>
                                </w:r>
                              </w:p>
                            </w:tc>
                            <w:tc>
                              <w:tcPr>
                                <w:tcW w:w="2847" w:type="dxa"/>
                                <w:shd w:val="clear" w:color="auto" w:fill="auto"/>
                              </w:tcPr>
                              <w:p w14:paraId="13487C31" w14:textId="0C3A0854" w:rsidR="00060A21" w:rsidRPr="002D33B3" w:rsidRDefault="00060A21" w:rsidP="00E00E56">
                                <w:pPr>
                                  <w:spacing w:line="276" w:lineRule="auto"/>
                                  <w:rPr>
                                    <w:rFonts w:cs="Arial"/>
                                    <w:sz w:val="16"/>
                                    <w:szCs w:val="16"/>
                                  </w:rPr>
                                </w:pPr>
                                <w:r w:rsidRPr="005C7175">
                                  <w:rPr>
                                    <w:rFonts w:cs="Arial"/>
                                    <w:sz w:val="16"/>
                                    <w:szCs w:val="16"/>
                                  </w:rPr>
                                  <w:t>wo 19-07-2023 (DB), wo 26-07-2023</w:t>
                                </w:r>
                                <w:r>
                                  <w:rPr>
                                    <w:rFonts w:cs="Arial"/>
                                    <w:sz w:val="16"/>
                                    <w:szCs w:val="16"/>
                                  </w:rPr>
                                  <w:t xml:space="preserve"> </w:t>
                                </w:r>
                                <w:r w:rsidRPr="005C7175">
                                  <w:rPr>
                                    <w:rFonts w:cs="Arial"/>
                                    <w:sz w:val="16"/>
                                    <w:szCs w:val="16"/>
                                  </w:rPr>
                                  <w:t>(AB in eerste week zomervakantie)</w:t>
                                </w:r>
                              </w:p>
                            </w:tc>
                            <w:tc>
                              <w:tcPr>
                                <w:tcW w:w="2380" w:type="dxa"/>
                              </w:tcPr>
                              <w:p w14:paraId="5ED1248A" w14:textId="77777777" w:rsidR="00060A21" w:rsidRDefault="00060A21" w:rsidP="00E00E56">
                                <w:pPr>
                                  <w:spacing w:line="276" w:lineRule="auto"/>
                                  <w:rPr>
                                    <w:rFonts w:cs="Arial"/>
                                    <w:sz w:val="20"/>
                                    <w:szCs w:val="20"/>
                                  </w:rPr>
                                </w:pPr>
                              </w:p>
                            </w:tc>
                            <w:tc>
                              <w:tcPr>
                                <w:tcW w:w="2374" w:type="dxa"/>
                              </w:tcPr>
                              <w:p w14:paraId="18739994" w14:textId="77777777" w:rsidR="00060A21" w:rsidRDefault="00060A21" w:rsidP="00E00E56">
                                <w:pPr>
                                  <w:spacing w:line="276" w:lineRule="auto"/>
                                  <w:rPr>
                                    <w:rFonts w:cs="Arial"/>
                                    <w:sz w:val="20"/>
                                    <w:szCs w:val="20"/>
                                  </w:rPr>
                                </w:pPr>
                              </w:p>
                            </w:tc>
                          </w:tr>
                        </w:tbl>
                        <w:p w14:paraId="55BA9BE0" w14:textId="77777777" w:rsidR="00060A21" w:rsidRPr="006948F9" w:rsidRDefault="00060A21" w:rsidP="002C14F2">
                          <w:pPr>
                            <w:tabs>
                              <w:tab w:val="left" w:pos="5387"/>
                            </w:tabs>
                            <w:spacing w:line="276" w:lineRule="auto"/>
                            <w:rPr>
                              <w:rFonts w:cs="Arial"/>
                              <w:sz w:val="16"/>
                              <w:szCs w:val="16"/>
                            </w:rPr>
                          </w:pPr>
                          <w:r w:rsidRPr="006948F9">
                            <w:rPr>
                              <w:rFonts w:cs="Arial"/>
                              <w:sz w:val="16"/>
                              <w:szCs w:val="16"/>
                            </w:rPr>
                            <w:t>*) In overleg met het Presidium (31-10-22)  zijn voorronde en Raad op dezelfde avond</w:t>
                          </w:r>
                        </w:p>
                      </w:txbxContent>
                    </v:textbox>
                  </v:roundrect>
                  <v:roundrect id="_x0000_s1044" style="position:absolute;left:36576;top:-7671;width:35274;height:15202;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" stroked="f">
                    <v:textbox>
                      <w:txbxContent>
                        <w:p w14:paraId="19FCE82E" w14:textId="77777777" w:rsidR="00060A21" w:rsidRDefault="00060A21" w:rsidP="002C14F2">
                          <w:pPr>
                            <w:rPr>
                              <w:rFonts w:cs="Arial"/>
                              <w:color w:val="0066B6"/>
                            </w:rPr>
                          </w:pPr>
                          <w:r w:rsidRPr="00881D62">
                            <w:rPr>
                              <w:rFonts w:cs="Arial"/>
                              <w:color w:val="0066B6"/>
                              <w:sz w:val="20"/>
                              <w:szCs w:val="20"/>
                            </w:rPr>
                            <w:t>DOEL</w:t>
                          </w:r>
                          <w:r>
                            <w:rPr>
                              <w:rFonts w:cs="Arial"/>
                              <w:color w:val="0066B6"/>
                            </w:rPr>
                            <w:t xml:space="preserve"> </w:t>
                          </w:r>
                        </w:p>
                        <w:p w14:paraId="1663D999" w14:textId="77777777" w:rsidR="00060A21" w:rsidRPr="00F075BF" w:rsidRDefault="00060A21" w:rsidP="00F075BF">
                          <w:pPr>
                            <w:spacing w:line="280" w:lineRule="atLeast"/>
                            <w:rPr>
                              <w:rFonts w:cs="Arial"/>
                              <w:sz w:val="20"/>
                              <w:szCs w:val="20"/>
                            </w:rPr>
                          </w:pPr>
                          <w:r>
                            <w:rPr>
                              <w:rFonts w:cs="Arial"/>
                              <w:sz w:val="20"/>
                              <w:szCs w:val="20"/>
                            </w:rPr>
                            <w:t>Het college/DB informeert de raad/AB over de ontwikkelingen en wijzigingen die zich hebben voorgedaan, sinds het opstellen en vaststellen van de begroting en geeft hierbij de raad de mogelijkheid tot eerste bijsturing in het huidig begrotingsjaar.</w:t>
                          </w:r>
                          <w:r>
                            <w:rPr>
                              <w:rFonts w:cs="Arial"/>
                              <w:noProof/>
                              <w:sz w:val="20"/>
                              <w:szCs w:val="20"/>
                            </w:rPr>
                            <w:t xml:space="preserve"> </w:t>
                          </w:r>
                          <w:r>
                            <w:rPr>
                              <w:rFonts w:cs="Arial"/>
                              <w:sz w:val="20"/>
                              <w:szCs w:val="20"/>
                            </w:rPr>
                            <w:t>Het college/DB biedt de rapportage aan de raad/AB aan ter vaststelling.</w:t>
                          </w:r>
                        </w:p>
                        <w:p w14:paraId="0F9F6E7E" w14:textId="77777777" w:rsidR="00060A21" w:rsidRDefault="00060A21"/>
                      </w:txbxContent>
                    </v:textbox>
                  </v:roundrect>
                  <v:roundrect id="_x0000_s1045" style="position:absolute;left:157;top:-7644;width:35274;height:14986;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" stroked="f">
                    <v:textbox>
                      <w:txbxContent>
                        <w:p w14:paraId="329A8AB2" w14:textId="77777777" w:rsidR="00060A21" w:rsidRDefault="00060A21" w:rsidP="002C14F2">
                          <w:pPr>
                            <w:rPr>
                              <w:rFonts w:asciiTheme="minorHAnsi" w:hAnsiTheme="minorHAnsi" w:cs="Arial"/>
                              <w:sz w:val="20"/>
                              <w:szCs w:val="20"/>
                            </w:rPr>
                          </w:pPr>
                          <w:r>
                            <w:rPr>
                              <w:rFonts w:cs="Arial"/>
                              <w:color w:val="0066B6"/>
                              <w:sz w:val="20"/>
                              <w:szCs w:val="20"/>
                            </w:rPr>
                            <w:t>INPUT</w:t>
                          </w:r>
                        </w:p>
                        <w:p w14:paraId="6DC79D69" w14:textId="77777777" w:rsidR="00060A21" w:rsidRPr="00881D62" w:rsidRDefault="00060A21" w:rsidP="00F075BF">
                          <w:pPr>
                            <w:numPr>
                              <w:ilvl w:val="0"/>
                              <w:numId w:val="17"/>
                            </w:numPr>
                            <w:spacing w:line="280" w:lineRule="atLeast"/>
                            <w:rPr>
                              <w:rFonts w:cs="Arial"/>
                              <w:sz w:val="20"/>
                              <w:szCs w:val="20"/>
                            </w:rPr>
                          </w:pPr>
                          <w:r w:rsidRPr="00881D62">
                            <w:rPr>
                              <w:rFonts w:cs="Arial"/>
                              <w:sz w:val="20"/>
                              <w:szCs w:val="20"/>
                            </w:rPr>
                            <w:t>(</w:t>
                          </w:r>
                          <w:r>
                            <w:rPr>
                              <w:rFonts w:cs="Arial"/>
                              <w:sz w:val="20"/>
                              <w:szCs w:val="20"/>
                            </w:rPr>
                            <w:t>V</w:t>
                          </w:r>
                          <w:r w:rsidRPr="00881D62">
                            <w:rPr>
                              <w:rFonts w:cs="Arial"/>
                              <w:sz w:val="20"/>
                              <w:szCs w:val="20"/>
                            </w:rPr>
                            <w:t>oorlopige) effecten Jaarrekening</w:t>
                          </w:r>
                        </w:p>
                        <w:p w14:paraId="1DEEC1AE" w14:textId="77777777" w:rsidR="00060A21" w:rsidRPr="00881D62" w:rsidRDefault="00060A21" w:rsidP="00F075BF">
                          <w:pPr>
                            <w:numPr>
                              <w:ilvl w:val="0"/>
                              <w:numId w:val="17"/>
                            </w:numPr>
                            <w:spacing w:line="280" w:lineRule="atLeast"/>
                            <w:rPr>
                              <w:rFonts w:cs="Arial"/>
                              <w:sz w:val="20"/>
                              <w:szCs w:val="20"/>
                            </w:rPr>
                          </w:pPr>
                          <w:r>
                            <w:rPr>
                              <w:rFonts w:cs="Arial"/>
                              <w:sz w:val="20"/>
                              <w:szCs w:val="20"/>
                            </w:rPr>
                            <w:t>D</w:t>
                          </w:r>
                          <w:r w:rsidRPr="00881D62">
                            <w:rPr>
                              <w:rFonts w:cs="Arial"/>
                              <w:sz w:val="20"/>
                              <w:szCs w:val="20"/>
                            </w:rPr>
                            <w:t>ecembercirculaire gemeentefonds</w:t>
                          </w:r>
                        </w:p>
                        <w:p w14:paraId="6B88DF7D" w14:textId="77777777" w:rsidR="00060A21" w:rsidRPr="00881D62" w:rsidRDefault="00060A21" w:rsidP="00F075BF">
                          <w:pPr>
                            <w:numPr>
                              <w:ilvl w:val="0"/>
                              <w:numId w:val="17"/>
                            </w:numPr>
                            <w:spacing w:line="280" w:lineRule="atLeast"/>
                            <w:rPr>
                              <w:rFonts w:cs="Arial"/>
                              <w:sz w:val="20"/>
                              <w:szCs w:val="20"/>
                            </w:rPr>
                          </w:pPr>
                          <w:r w:rsidRPr="00881D62">
                            <w:rPr>
                              <w:rFonts w:cs="Arial"/>
                              <w:sz w:val="20"/>
                              <w:szCs w:val="20"/>
                            </w:rPr>
                            <w:t>(Autonome) ontwikkelingen</w:t>
                          </w:r>
                        </w:p>
                        <w:p w14:paraId="7CF2AFD9" w14:textId="77777777" w:rsidR="00060A21" w:rsidRPr="00F075BF" w:rsidRDefault="00060A21" w:rsidP="00F075BF">
                          <w:pPr>
                            <w:numPr>
                              <w:ilvl w:val="0"/>
                              <w:numId w:val="17"/>
                            </w:numPr>
                            <w:spacing w:line="280" w:lineRule="atLeast"/>
                            <w:rPr>
                              <w:rFonts w:cs="Arial"/>
                              <w:sz w:val="20"/>
                              <w:szCs w:val="20"/>
                            </w:rPr>
                          </w:pPr>
                          <w:r w:rsidRPr="00881D62">
                            <w:rPr>
                              <w:rFonts w:cs="Arial"/>
                              <w:sz w:val="20"/>
                              <w:szCs w:val="20"/>
                            </w:rPr>
                            <w:t>Afwijkingen in gepland beleid en budget</w:t>
                          </w:r>
                        </w:p>
                      </w:txbxContent>
                    </v:textbox>
                  </v:roundrect>
                </v:group>
              </v:group>
            </w:pict>
          </mc:Fallback>
        </mc:AlternateContent>
      </w:r>
      <w:r w:rsidR="000944DF" w:rsidRPr="008261C1">
        <w:rPr>
          <w:rFonts w:cs="Arial"/>
          <w:noProof/>
        </w:rPr>
        <mc:AlternateContent>
          <mc:Choice Requires="wps">
            <w:drawing>
              <wp:anchor distT="0" distB="0" distL="114300" distR="114300" simplePos="0" relativeHeight="251712512" behindDoc="1" locked="0" layoutInCell="1" allowOverlap="1" wp14:anchorId="775947D2" wp14:editId="37254AE9">
                <wp:simplePos x="0" y="0"/>
                <wp:positionH relativeFrom="page">
                  <wp:posOffset>15766</wp:posOffset>
                </wp:positionH>
                <wp:positionV relativeFrom="paragraph">
                  <wp:posOffset>-899796</wp:posOffset>
                </wp:positionV>
                <wp:extent cx="7553325" cy="10673255"/>
                <wp:effectExtent l="0" t="0" r="9525" b="0"/>
                <wp:wrapNone/>
                <wp:docPr id="18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10673255"/>
                        </a:xfrm>
                        <a:prstGeom prst="rect">
                          <a:avLst/>
                        </a:prstGeom>
                        <a:solidFill>
                          <a:schemeClr val="accent1">
                            <a:lumMod val="40000"/>
                            <a:lumOff val="60000"/>
                          </a:schemeClr>
                        </a:solidFill>
                        <a:ln>
                          <a:noFill/>
                        </a:ln>
                        <a:extLst/>
                      </wps:spPr>
                      <wps:txbx>
                        <w:txbxContent>
                          <w:p w14:paraId="131F6281" w14:textId="77777777" w:rsidR="00060A21" w:rsidRDefault="00060A21" w:rsidP="000944DF">
                            <w:pPr>
                              <w:jc w:val="right"/>
                              <w:rPr>
                                <w:color w:val="FFFFFF" w:themeColor="background1"/>
                              </w:rPr>
                            </w:pPr>
                          </w:p>
                          <w:p w14:paraId="36129860" w14:textId="77777777" w:rsidR="00060A21" w:rsidRDefault="00060A21" w:rsidP="000944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947D2" id="Rectangle 2" o:spid="_x0000_s1046" style="position:absolute;margin-left:1.25pt;margin-top:-70.85pt;width:594.75pt;height:840.4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" fillcolor="#bdd6ee [1300]" stroked="f">
                <v:textbox>
                  <w:txbxContent>
                    <w:p w14:paraId="131F6281" w14:textId="77777777" w:rsidR="00060A21" w:rsidRDefault="00060A21" w:rsidP="000944DF">
                      <w:pPr>
                        <w:jc w:val="right"/>
                        <w:rPr>
                          <w:color w:val="FFFFFF" w:themeColor="background1"/>
                        </w:rPr>
                      </w:pPr>
                    </w:p>
                    <w:p w14:paraId="36129860" w14:textId="77777777" w:rsidR="00060A21" w:rsidRDefault="00060A21" w:rsidP="000944DF">
                      <w:pPr>
                        <w:jc w:val="center"/>
                      </w:pPr>
                    </w:p>
                  </w:txbxContent>
                </v:textbox>
                <w10:wrap anchorx="page"/>
              </v:rect>
            </w:pict>
          </mc:Fallback>
        </mc:AlternateContent>
      </w:r>
      <w:r>
        <w:rPr>
          <w:rFonts w:cs="Arial"/>
          <w:sz w:val="20"/>
          <w:szCs w:val="20"/>
        </w:rPr>
        <w:br w:type="page"/>
      </w:r>
    </w:p>
    <w:p w14:paraId="4CC58307" w14:textId="77777777" w:rsidR="004A17EA" w:rsidRPr="008261C1" w:rsidRDefault="008C3428" w:rsidP="002C14F2">
      <w:pPr>
        <w:rPr>
          <w:rFonts w:cs="Arial"/>
          <w:sz w:val="20"/>
          <w:szCs w:val="20"/>
          <w:u w:val="single"/>
        </w:rPr>
      </w:pPr>
      <w:r>
        <w:rPr>
          <w:rFonts w:cs="Arial"/>
          <w:noProof/>
        </w:rPr>
        <mc:AlternateContent>
          <mc:Choice Requires="wpg">
            <w:drawing>
              <wp:anchor distT="0" distB="0" distL="114300" distR="114300" simplePos="0" relativeHeight="251704320" behindDoc="0" locked="0" layoutInCell="1" allowOverlap="1" wp14:anchorId="2CB79DCB" wp14:editId="1B2D43B9">
                <wp:simplePos x="0" y="0"/>
                <wp:positionH relativeFrom="page">
                  <wp:posOffset>161925</wp:posOffset>
                </wp:positionH>
                <wp:positionV relativeFrom="paragraph">
                  <wp:posOffset>-642620</wp:posOffset>
                </wp:positionV>
                <wp:extent cx="7199105" cy="10353675"/>
                <wp:effectExtent l="0" t="0" r="1905" b="9525"/>
                <wp:wrapNone/>
                <wp:docPr id="133" name="Groep 133"/>
                <wp:cNvGraphicFramePr/>
                <a:graphic xmlns:a="http://schemas.openxmlformats.org/drawingml/2006/main">
                  <a:graphicData uri="http://schemas.microsoft.com/office/word/2010/wordprocessingGroup">
                    <wpg:wgp>
                      <wpg:cNvGrpSpPr/>
                      <wpg:grpSpPr>
                        <a:xfrm>
                          <a:off x="0" y="0"/>
                          <a:ext cx="7199105" cy="10353675"/>
                          <a:chOff x="0" y="-138231"/>
                          <a:chExt cx="7199630" cy="10354294"/>
                        </a:xfrm>
                      </wpg:grpSpPr>
                      <wps:wsp>
                        <wps:cNvPr id="134" name="AutoShape 3"/>
                        <wps:cNvSpPr>
                          <a:spLocks noChangeArrowheads="1"/>
                        </wps:cNvSpPr>
                        <wps:spPr bwMode="auto">
                          <a:xfrm>
                            <a:off x="0" y="-138231"/>
                            <a:ext cx="7199630" cy="899795"/>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A43ABA" w14:textId="77777777" w:rsidR="00060A21" w:rsidRPr="007A21B5" w:rsidRDefault="00060A21" w:rsidP="007A21B5">
                              <w:pPr>
                                <w:pStyle w:val="Kop2"/>
                                <w:jc w:val="center"/>
                                <w:rPr>
                                  <w:rFonts w:ascii="Verdana" w:hAnsi="Verdana"/>
                                  <w:i w:val="0"/>
                                  <w:sz w:val="40"/>
                                  <w:szCs w:val="40"/>
                                </w:rPr>
                              </w:pPr>
                              <w:bookmarkStart w:id="14" w:name="_Toc118383055"/>
                              <w:r>
                                <w:rPr>
                                  <w:rFonts w:ascii="Verdana" w:hAnsi="Verdana"/>
                                  <w:i w:val="0"/>
                                  <w:sz w:val="40"/>
                                  <w:szCs w:val="40"/>
                                </w:rPr>
                                <w:t>Jaarstukken 2022</w:t>
                              </w:r>
                              <w:bookmarkEnd w:id="14"/>
                            </w:p>
                            <w:p w14:paraId="1E6DB456" w14:textId="77777777" w:rsidR="00060A21" w:rsidRPr="008C7910" w:rsidRDefault="00060A21" w:rsidP="002C14F2">
                              <w:pPr>
                                <w:jc w:val="center"/>
                                <w:rPr>
                                  <w:rFonts w:cs="Arial"/>
                                  <w:sz w:val="30"/>
                                  <w:szCs w:val="30"/>
                                </w:rPr>
                              </w:pPr>
                            </w:p>
                          </w:txbxContent>
                        </wps:txbx>
                        <wps:bodyPr rot="0" vert="horz" wrap="square" lIns="91440" tIns="45720" rIns="91440" bIns="45720" anchor="ctr" anchorCtr="0" upright="1">
                          <a:noAutofit/>
                        </wps:bodyPr>
                      </wps:wsp>
                      <wpg:grpSp>
                        <wpg:cNvPr id="135" name="Groep 135"/>
                        <wpg:cNvGrpSpPr/>
                        <wpg:grpSpPr>
                          <a:xfrm>
                            <a:off x="15766" y="993180"/>
                            <a:ext cx="7168812" cy="3755206"/>
                            <a:chOff x="0" y="-48"/>
                            <a:chExt cx="7168812" cy="3755206"/>
                          </a:xfrm>
                        </wpg:grpSpPr>
                        <wps:wsp>
                          <wps:cNvPr id="136" name="AutoShape 4"/>
                          <wps:cNvSpPr>
                            <a:spLocks noChangeArrowheads="1"/>
                          </wps:cNvSpPr>
                          <wps:spPr bwMode="auto">
                            <a:xfrm>
                              <a:off x="0" y="-47"/>
                              <a:ext cx="3527425" cy="3726628"/>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47D949" w14:textId="77777777" w:rsidR="00060A21" w:rsidRDefault="00060A21" w:rsidP="002C14F2">
                                <w:pPr>
                                  <w:rPr>
                                    <w:rFonts w:cs="Arial"/>
                                    <w:color w:val="0066B6"/>
                                    <w:sz w:val="20"/>
                                    <w:szCs w:val="20"/>
                                  </w:rPr>
                                </w:pPr>
                                <w:r>
                                  <w:rPr>
                                    <w:rFonts w:cs="Arial"/>
                                    <w:color w:val="0066B6"/>
                                    <w:sz w:val="20"/>
                                    <w:szCs w:val="20"/>
                                  </w:rPr>
                                  <w:t xml:space="preserve">WAT  </w:t>
                                </w:r>
                              </w:p>
                              <w:p w14:paraId="0F67BAA3" w14:textId="77777777" w:rsidR="00060A21" w:rsidRDefault="00060A21" w:rsidP="002C14F2">
                                <w:pPr>
                                  <w:spacing w:after="100" w:afterAutospacing="1" w:line="280" w:lineRule="atLeast"/>
                                  <w:rPr>
                                    <w:rFonts w:cs="Arial"/>
                                    <w:sz w:val="20"/>
                                    <w:szCs w:val="20"/>
                                  </w:rPr>
                                </w:pPr>
                                <w:r>
                                  <w:rPr>
                                    <w:rFonts w:cs="Arial"/>
                                    <w:sz w:val="20"/>
                                    <w:szCs w:val="20"/>
                                  </w:rPr>
                                  <w:t xml:space="preserve">De jaarstukken zijn de eindverantwoording van het college/DB aan de raad/AB over het afgelopen begrotingsjaar. </w:t>
                                </w:r>
                              </w:p>
                              <w:p w14:paraId="196FAF19" w14:textId="77777777" w:rsidR="00060A21" w:rsidRPr="00817FC0" w:rsidRDefault="00060A21" w:rsidP="002C14F2">
                                <w:pPr>
                                  <w:spacing w:after="100" w:afterAutospacing="1" w:line="280" w:lineRule="atLeast"/>
                                  <w:rPr>
                                    <w:rFonts w:cs="Arial"/>
                                    <w:sz w:val="20"/>
                                    <w:szCs w:val="20"/>
                                  </w:rPr>
                                </w:pPr>
                                <w:r>
                                  <w:rPr>
                                    <w:rFonts w:cs="Arial"/>
                                    <w:sz w:val="20"/>
                                    <w:szCs w:val="20"/>
                                  </w:rPr>
                                  <w:t>De jaarstukken zijn opgebouwd uit een jaarverslag en een jaarrekening:</w:t>
                                </w:r>
                                <w:r>
                                  <w:rPr>
                                    <w:rFonts w:cs="Arial"/>
                                    <w:sz w:val="20"/>
                                    <w:szCs w:val="20"/>
                                  </w:rPr>
                                  <w:br/>
                                </w:r>
                                <w:r w:rsidRPr="00817FC0">
                                  <w:rPr>
                                    <w:rFonts w:cs="Arial"/>
                                    <w:sz w:val="20"/>
                                    <w:szCs w:val="20"/>
                                  </w:rPr>
                                  <w:t>Het jaarverslag geeft per programma inzicht over de realisatie van de (operationele) doelen, op welke wijze dit is gebeurd en welke middelen hiervoor zijn ingezet.</w:t>
                                </w:r>
                                <w:r>
                                  <w:rPr>
                                    <w:rFonts w:cs="Arial"/>
                                    <w:sz w:val="20"/>
                                    <w:szCs w:val="20"/>
                                  </w:rPr>
                                  <w:br/>
                                </w:r>
                                <w:r w:rsidRPr="00817FC0">
                                  <w:rPr>
                                    <w:rFonts w:cs="Arial"/>
                                    <w:sz w:val="20"/>
                                    <w:szCs w:val="20"/>
                                  </w:rPr>
                                  <w:t>De jaarrekening betreft de financiële eindverantwoording.</w:t>
                                </w:r>
                                <w:r>
                                  <w:rPr>
                                    <w:rFonts w:cs="Arial"/>
                                    <w:sz w:val="20"/>
                                    <w:szCs w:val="20"/>
                                  </w:rPr>
                                  <w:t xml:space="preserve"> </w:t>
                                </w:r>
                                <w:r w:rsidRPr="00817FC0">
                                  <w:rPr>
                                    <w:rFonts w:cs="Arial"/>
                                    <w:sz w:val="20"/>
                                    <w:szCs w:val="20"/>
                                  </w:rPr>
                                  <w:t xml:space="preserve">De opbouw van de stukken is gelijk aan de programmabegroting. </w:t>
                                </w:r>
                              </w:p>
                              <w:p w14:paraId="6C9D082E" w14:textId="77777777" w:rsidR="00060A21" w:rsidRDefault="00060A21" w:rsidP="002C14F2">
                                <w:pPr>
                                  <w:spacing w:after="100" w:afterAutospacing="1" w:line="280" w:lineRule="atLeast"/>
                                  <w:rPr>
                                    <w:rFonts w:cs="Arial"/>
                                    <w:sz w:val="20"/>
                                    <w:szCs w:val="20"/>
                                  </w:rPr>
                                </w:pPr>
                                <w:r>
                                  <w:rPr>
                                    <w:rFonts w:cs="Arial"/>
                                    <w:sz w:val="20"/>
                                    <w:szCs w:val="20"/>
                                  </w:rPr>
                                  <w:t xml:space="preserve">De accountant toetst de getrouwheid en de rechtmatigheid van de jaarrekening en rapporteert hierover. </w:t>
                                </w:r>
                              </w:p>
                              <w:p w14:paraId="5F4FAC18" w14:textId="77777777" w:rsidR="00060A21" w:rsidRDefault="00060A21" w:rsidP="002C14F2">
                                <w:pPr>
                                  <w:spacing w:after="100" w:afterAutospacing="1" w:line="280" w:lineRule="atLeast"/>
                                  <w:rPr>
                                    <w:rFonts w:cs="Arial"/>
                                    <w:sz w:val="20"/>
                                    <w:szCs w:val="20"/>
                                  </w:rPr>
                                </w:pPr>
                              </w:p>
                              <w:p w14:paraId="0E89F767" w14:textId="77777777" w:rsidR="00060A21" w:rsidRDefault="00060A21" w:rsidP="002C14F2">
                                <w:pPr>
                                  <w:spacing w:after="100" w:afterAutospacing="1" w:line="280" w:lineRule="atLeast"/>
                                  <w:rPr>
                                    <w:rFonts w:cs="Arial"/>
                                    <w:sz w:val="20"/>
                                    <w:szCs w:val="20"/>
                                  </w:rPr>
                                </w:pPr>
                              </w:p>
                            </w:txbxContent>
                          </wps:txbx>
                          <wps:bodyPr rot="0" vert="horz" wrap="square" lIns="91440" tIns="45720" rIns="91440" bIns="45720" anchor="t" anchorCtr="0" upright="1">
                            <a:noAutofit/>
                          </wps:bodyPr>
                        </wps:wsp>
                        <wps:wsp>
                          <wps:cNvPr id="137" name="AutoShape 6"/>
                          <wps:cNvSpPr>
                            <a:spLocks noChangeArrowheads="1"/>
                          </wps:cNvSpPr>
                          <wps:spPr bwMode="auto">
                            <a:xfrm>
                              <a:off x="3641387" y="-48"/>
                              <a:ext cx="3527425" cy="3755206"/>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663D40" w14:textId="77777777" w:rsidR="00060A21" w:rsidRDefault="00060A21" w:rsidP="002C14F2">
                                <w:pPr>
                                  <w:rPr>
                                    <w:rFonts w:cs="Arial"/>
                                    <w:color w:val="0066B6"/>
                                    <w:sz w:val="20"/>
                                    <w:szCs w:val="20"/>
                                  </w:rPr>
                                </w:pPr>
                                <w:r>
                                  <w:rPr>
                                    <w:rFonts w:cs="Arial"/>
                                    <w:color w:val="0066B6"/>
                                    <w:sz w:val="20"/>
                                    <w:szCs w:val="20"/>
                                  </w:rPr>
                                  <w:t>CYCLUS</w:t>
                                </w:r>
                              </w:p>
                              <w:p w14:paraId="3A489452" w14:textId="77777777" w:rsidR="00060A21" w:rsidRPr="006D2ADF" w:rsidRDefault="00060A21" w:rsidP="002C14F2">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703A0AEA" wp14:editId="7DC19995">
                                      <wp:extent cx="3278505" cy="2501900"/>
                                      <wp:effectExtent l="0" t="0" r="0" b="12700"/>
                                      <wp:docPr id="45" name="Diagram 4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14:paraId="0D6EDFFD" w14:textId="77777777" w:rsidR="00060A21" w:rsidRPr="006D2ADF" w:rsidRDefault="00060A21" w:rsidP="002C14F2">
                                <w:pPr>
                                  <w:jc w:val="center"/>
                                  <w:rPr>
                                    <w:rFonts w:ascii="Lucida Sans Unicode" w:hAnsi="Lucida Sans Unicode" w:cs="Lucida Sans Unicode"/>
                                  </w:rPr>
                                </w:pPr>
                                <w:r w:rsidRPr="000C38A7">
                                  <w:rPr>
                                    <w:noProof/>
                                  </w:rPr>
                                  <w:drawing>
                                    <wp:inline distT="0" distB="0" distL="0" distR="0" wp14:anchorId="072DDC99" wp14:editId="0574899D">
                                      <wp:extent cx="962025" cy="908674"/>
                                      <wp:effectExtent l="0" t="0" r="0" b="6350"/>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65321" cy="911787"/>
                                              </a:xfrm>
                                              <a:prstGeom prst="rect">
                                                <a:avLst/>
                                              </a:prstGeom>
                                              <a:noFill/>
                                              <a:ln>
                                                <a:noFill/>
                                              </a:ln>
                                            </pic:spPr>
                                          </pic:pic>
                                        </a:graphicData>
                                      </a:graphic>
                                    </wp:inline>
                                  </w:drawing>
                                </w:r>
                              </w:p>
                              <w:p w14:paraId="7193AA59" w14:textId="77777777" w:rsidR="00060A21" w:rsidRDefault="00060A21" w:rsidP="002C14F2">
                                <w:pPr>
                                  <w:jc w:val="center"/>
                                  <w:rPr>
                                    <w:rFonts w:ascii="Lucida Sans Unicode" w:hAnsi="Lucida Sans Unicode" w:cs="Lucida Sans Unicode"/>
                                  </w:rPr>
                                </w:pPr>
                              </w:p>
                              <w:p w14:paraId="48FB1670" w14:textId="77777777" w:rsidR="00060A21" w:rsidRDefault="00060A21" w:rsidP="002C14F2">
                                <w:pPr>
                                  <w:jc w:val="center"/>
                                  <w:rPr>
                                    <w:rFonts w:ascii="Lucida Sans Unicode" w:hAnsi="Lucida Sans Unicode" w:cs="Lucida Sans Unicode"/>
                                  </w:rPr>
                                </w:pPr>
                              </w:p>
                              <w:p w14:paraId="63989523" w14:textId="77777777" w:rsidR="00060A21" w:rsidRDefault="00060A21" w:rsidP="002C14F2">
                                <w:pPr>
                                  <w:jc w:val="center"/>
                                  <w:rPr>
                                    <w:rFonts w:ascii="Lucida Sans Unicode" w:hAnsi="Lucida Sans Unicode" w:cs="Lucida Sans Unicode"/>
                                  </w:rPr>
                                </w:pPr>
                              </w:p>
                              <w:p w14:paraId="6F9E405F" w14:textId="77777777" w:rsidR="00060A21" w:rsidRPr="006D2ADF" w:rsidRDefault="00060A21" w:rsidP="002C14F2">
                                <w:pPr>
                                  <w:jc w:val="cente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138" name="Groep 138"/>
                        <wpg:cNvGrpSpPr/>
                        <wpg:grpSpPr>
                          <a:xfrm>
                            <a:off x="0" y="4853166"/>
                            <a:ext cx="7199630" cy="5362897"/>
                            <a:chOff x="0" y="-1311152"/>
                            <a:chExt cx="7199630" cy="5362897"/>
                          </a:xfrm>
                        </wpg:grpSpPr>
                        <wps:wsp>
                          <wps:cNvPr id="139" name="AutoShape 7"/>
                          <wps:cNvSpPr>
                            <a:spLocks noChangeArrowheads="1"/>
                          </wps:cNvSpPr>
                          <wps:spPr bwMode="auto">
                            <a:xfrm>
                              <a:off x="0" y="241517"/>
                              <a:ext cx="7199630" cy="3810228"/>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87377E" w14:textId="77777777" w:rsidR="00060A21" w:rsidRPr="0070325F" w:rsidRDefault="00060A21" w:rsidP="002C14F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397"/>
                                  <w:gridCol w:w="3119"/>
                                  <w:gridCol w:w="2091"/>
                                  <w:gridCol w:w="2182"/>
                                </w:tblGrid>
                                <w:tr w:rsidR="00060A21" w:rsidRPr="0070325F" w14:paraId="51AC32B4" w14:textId="77777777" w:rsidTr="00A31FF9">
                                  <w:trPr>
                                    <w:trHeight w:val="312"/>
                                  </w:trPr>
                                  <w:tc>
                                    <w:tcPr>
                                      <w:tcW w:w="3397" w:type="dxa"/>
                                      <w:shd w:val="clear" w:color="auto" w:fill="BDD6EE" w:themeFill="accent1" w:themeFillTint="66"/>
                                    </w:tcPr>
                                    <w:p w14:paraId="6568ADB2"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3119" w:type="dxa"/>
                                      <w:shd w:val="clear" w:color="auto" w:fill="BDD6EE" w:themeFill="accent1" w:themeFillTint="66"/>
                                    </w:tcPr>
                                    <w:p w14:paraId="7BDC6618"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p>
                                  </w:tc>
                                  <w:tc>
                                    <w:tcPr>
                                      <w:tcW w:w="2091" w:type="dxa"/>
                                      <w:shd w:val="clear" w:color="auto" w:fill="BDD6EE" w:themeFill="accent1" w:themeFillTint="66"/>
                                    </w:tcPr>
                                    <w:p w14:paraId="51459E27"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182" w:type="dxa"/>
                                      <w:shd w:val="clear" w:color="auto" w:fill="BDD6EE" w:themeFill="accent1" w:themeFillTint="66"/>
                                    </w:tcPr>
                                    <w:p w14:paraId="76D12CAF"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7A6DB9C0" w14:textId="77777777" w:rsidTr="00A31FF9">
                                  <w:trPr>
                                    <w:trHeight w:val="328"/>
                                  </w:trPr>
                                  <w:tc>
                                    <w:tcPr>
                                      <w:tcW w:w="3397" w:type="dxa"/>
                                      <w:shd w:val="clear" w:color="auto" w:fill="auto"/>
                                    </w:tcPr>
                                    <w:p w14:paraId="56220A6A" w14:textId="77777777" w:rsidR="00060A21" w:rsidRDefault="00060A21" w:rsidP="00DB62A3">
                                      <w:pPr>
                                        <w:rPr>
                                          <w:rFonts w:cs="Arial"/>
                                          <w:sz w:val="20"/>
                                          <w:szCs w:val="20"/>
                                        </w:rPr>
                                      </w:pPr>
                                      <w:r>
                                        <w:rPr>
                                          <w:rFonts w:cs="Arial"/>
                                          <w:sz w:val="20"/>
                                          <w:szCs w:val="20"/>
                                        </w:rPr>
                                        <w:t>Accountantscontrole</w:t>
                                      </w:r>
                                      <w:r>
                                        <w:rPr>
                                          <w:rFonts w:cs="Arial"/>
                                          <w:sz w:val="20"/>
                                          <w:szCs w:val="20"/>
                                        </w:rPr>
                                        <w:br/>
                                      </w:r>
                                      <w:r w:rsidRPr="00817FC0">
                                        <w:rPr>
                                          <w:rFonts w:cs="Arial"/>
                                          <w:sz w:val="16"/>
                                          <w:szCs w:val="16"/>
                                        </w:rPr>
                                        <w:t>(data onder voorbehoud accountant)</w:t>
                                      </w:r>
                                    </w:p>
                                  </w:tc>
                                  <w:tc>
                                    <w:tcPr>
                                      <w:tcW w:w="3119" w:type="dxa"/>
                                      <w:shd w:val="clear" w:color="auto" w:fill="auto"/>
                                    </w:tcPr>
                                    <w:p w14:paraId="72F67B57" w14:textId="77777777" w:rsidR="00060A21" w:rsidRPr="00B40237" w:rsidRDefault="00060A21" w:rsidP="00DB62A3">
                                      <w:pPr>
                                        <w:spacing w:line="276" w:lineRule="auto"/>
                                        <w:rPr>
                                          <w:rFonts w:cs="Arial"/>
                                          <w:sz w:val="16"/>
                                          <w:szCs w:val="16"/>
                                        </w:rPr>
                                      </w:pPr>
                                      <w:r w:rsidRPr="00B40237">
                                        <w:rPr>
                                          <w:rFonts w:cs="Arial"/>
                                          <w:sz w:val="16"/>
                                          <w:szCs w:val="16"/>
                                        </w:rPr>
                                        <w:t xml:space="preserve">13-02-2023 t/m 24-02-2023 (na controle 1,5 week voor opstellen </w:t>
                                      </w:r>
                                      <w:r w:rsidRPr="00B40237">
                                        <w:rPr>
                                          <w:rFonts w:cs="Arial"/>
                                          <w:sz w:val="16"/>
                                          <w:szCs w:val="16"/>
                                        </w:rPr>
                                        <w:t>acc.verslag)</w:t>
                                      </w:r>
                                    </w:p>
                                  </w:tc>
                                  <w:tc>
                                    <w:tcPr>
                                      <w:tcW w:w="2091" w:type="dxa"/>
                                    </w:tcPr>
                                    <w:p w14:paraId="74E6BBF4" w14:textId="77777777" w:rsidR="00060A21" w:rsidRPr="00817FC0" w:rsidRDefault="00060A21" w:rsidP="00DB62A3">
                                      <w:pPr>
                                        <w:spacing w:line="276" w:lineRule="auto"/>
                                        <w:rPr>
                                          <w:rFonts w:cs="Arial"/>
                                          <w:sz w:val="20"/>
                                          <w:szCs w:val="20"/>
                                        </w:rPr>
                                      </w:pPr>
                                      <w:r w:rsidRPr="00817FC0">
                                        <w:rPr>
                                          <w:rFonts w:cs="Arial"/>
                                          <w:sz w:val="20"/>
                                          <w:szCs w:val="20"/>
                                        </w:rPr>
                                        <w:t>03-04-2023</w:t>
                                      </w:r>
                                      <w:r>
                                        <w:rPr>
                                          <w:rFonts w:cs="Arial"/>
                                          <w:sz w:val="20"/>
                                          <w:szCs w:val="20"/>
                                        </w:rPr>
                                        <w:br/>
                                      </w:r>
                                      <w:r w:rsidRPr="00817FC0">
                                        <w:rPr>
                                          <w:rFonts w:cs="Arial"/>
                                          <w:sz w:val="20"/>
                                          <w:szCs w:val="20"/>
                                        </w:rPr>
                                        <w:t>t/m 21-04-2023</w:t>
                                      </w:r>
                                    </w:p>
                                  </w:tc>
                                  <w:tc>
                                    <w:tcPr>
                                      <w:tcW w:w="2182" w:type="dxa"/>
                                    </w:tcPr>
                                    <w:p w14:paraId="52C56983" w14:textId="77777777" w:rsidR="00060A21" w:rsidRPr="00817FC0" w:rsidRDefault="00060A21" w:rsidP="00DB62A3">
                                      <w:pPr>
                                        <w:spacing w:line="276" w:lineRule="auto"/>
                                        <w:rPr>
                                          <w:rFonts w:cs="Arial"/>
                                          <w:sz w:val="20"/>
                                          <w:szCs w:val="20"/>
                                        </w:rPr>
                                      </w:pPr>
                                      <w:r w:rsidRPr="00817FC0">
                                        <w:rPr>
                                          <w:rFonts w:cs="Arial"/>
                                          <w:sz w:val="20"/>
                                          <w:szCs w:val="20"/>
                                        </w:rPr>
                                        <w:t>03-04-2023</w:t>
                                      </w:r>
                                      <w:r>
                                        <w:rPr>
                                          <w:rFonts w:cs="Arial"/>
                                          <w:sz w:val="20"/>
                                          <w:szCs w:val="20"/>
                                        </w:rPr>
                                        <w:br/>
                                      </w:r>
                                      <w:r w:rsidRPr="00817FC0">
                                        <w:rPr>
                                          <w:rFonts w:cs="Arial"/>
                                          <w:sz w:val="20"/>
                                          <w:szCs w:val="20"/>
                                        </w:rPr>
                                        <w:t>t/m 21-04-2023</w:t>
                                      </w:r>
                                    </w:p>
                                  </w:tc>
                                </w:tr>
                                <w:tr w:rsidR="00060A21" w14:paraId="46729938" w14:textId="77777777" w:rsidTr="00A31FF9">
                                  <w:trPr>
                                    <w:trHeight w:val="328"/>
                                  </w:trPr>
                                  <w:tc>
                                    <w:tcPr>
                                      <w:tcW w:w="3397" w:type="dxa"/>
                                      <w:shd w:val="clear" w:color="auto" w:fill="auto"/>
                                    </w:tcPr>
                                    <w:p w14:paraId="5E7C01EB" w14:textId="77777777" w:rsidR="00060A21" w:rsidRPr="0070325F" w:rsidRDefault="00060A21" w:rsidP="00A81035">
                                      <w:pPr>
                                        <w:rPr>
                                          <w:rFonts w:cs="Arial"/>
                                          <w:sz w:val="20"/>
                                          <w:szCs w:val="20"/>
                                        </w:rPr>
                                      </w:pPr>
                                      <w:r>
                                        <w:rPr>
                                          <w:rFonts w:cs="Arial"/>
                                          <w:sz w:val="20"/>
                                          <w:szCs w:val="20"/>
                                        </w:rPr>
                                        <w:t>Behandeling in MO’s</w:t>
                                      </w:r>
                                    </w:p>
                                  </w:tc>
                                  <w:tc>
                                    <w:tcPr>
                                      <w:tcW w:w="3119" w:type="dxa"/>
                                      <w:shd w:val="clear" w:color="auto" w:fill="auto"/>
                                    </w:tcPr>
                                    <w:p w14:paraId="56628849" w14:textId="77777777" w:rsidR="00060A21" w:rsidRPr="00B40237" w:rsidRDefault="00060A21" w:rsidP="00A81035">
                                      <w:pPr>
                                        <w:spacing w:line="276" w:lineRule="auto"/>
                                        <w:rPr>
                                          <w:rFonts w:cs="Arial"/>
                                          <w:sz w:val="16"/>
                                          <w:szCs w:val="16"/>
                                        </w:rPr>
                                      </w:pPr>
                                      <w:r w:rsidRPr="00B40237">
                                        <w:rPr>
                                          <w:rFonts w:cs="Arial"/>
                                          <w:sz w:val="16"/>
                                          <w:szCs w:val="16"/>
                                        </w:rPr>
                                        <w:t>09-03-2023</w:t>
                                      </w:r>
                                    </w:p>
                                  </w:tc>
                                  <w:tc>
                                    <w:tcPr>
                                      <w:tcW w:w="2091" w:type="dxa"/>
                                    </w:tcPr>
                                    <w:p w14:paraId="1D133249" w14:textId="77777777" w:rsidR="00060A21" w:rsidRPr="00B40237" w:rsidRDefault="00060A21" w:rsidP="00A81035">
                                      <w:pPr>
                                        <w:spacing w:line="276" w:lineRule="auto"/>
                                        <w:rPr>
                                          <w:rFonts w:cs="Arial"/>
                                          <w:sz w:val="20"/>
                                          <w:szCs w:val="20"/>
                                        </w:rPr>
                                      </w:pPr>
                                      <w:r w:rsidRPr="00B40237">
                                        <w:rPr>
                                          <w:rFonts w:cs="Arial"/>
                                          <w:sz w:val="20"/>
                                          <w:szCs w:val="20"/>
                                        </w:rPr>
                                        <w:t>17-05-2023</w:t>
                                      </w:r>
                                      <w:r>
                                        <w:rPr>
                                          <w:rFonts w:cs="Arial"/>
                                          <w:sz w:val="20"/>
                                          <w:szCs w:val="20"/>
                                        </w:rPr>
                                        <w:br/>
                                      </w:r>
                                      <w:r w:rsidRPr="001308C4">
                                        <w:rPr>
                                          <w:rFonts w:cs="Arial"/>
                                          <w:sz w:val="16"/>
                                          <w:szCs w:val="16"/>
                                        </w:rPr>
                                        <w:t>(wo ivm hemelvaart)</w:t>
                                      </w:r>
                                    </w:p>
                                  </w:tc>
                                  <w:tc>
                                    <w:tcPr>
                                      <w:tcW w:w="2182" w:type="dxa"/>
                                    </w:tcPr>
                                    <w:p w14:paraId="047CE53A" w14:textId="77777777" w:rsidR="00060A21" w:rsidRPr="00B40237" w:rsidRDefault="00060A21" w:rsidP="00A81035">
                                      <w:pPr>
                                        <w:spacing w:line="276" w:lineRule="auto"/>
                                        <w:rPr>
                                          <w:rFonts w:cs="Arial"/>
                                          <w:sz w:val="20"/>
                                          <w:szCs w:val="20"/>
                                        </w:rPr>
                                      </w:pPr>
                                      <w:r w:rsidRPr="00B40237">
                                        <w:rPr>
                                          <w:rFonts w:cs="Arial"/>
                                          <w:sz w:val="20"/>
                                          <w:szCs w:val="20"/>
                                        </w:rPr>
                                        <w:t>17-05-2023</w:t>
                                      </w:r>
                                      <w:r>
                                        <w:rPr>
                                          <w:rFonts w:cs="Arial"/>
                                          <w:sz w:val="20"/>
                                          <w:szCs w:val="20"/>
                                        </w:rPr>
                                        <w:br/>
                                      </w:r>
                                      <w:r w:rsidRPr="001308C4">
                                        <w:rPr>
                                          <w:rFonts w:cs="Arial"/>
                                          <w:sz w:val="16"/>
                                          <w:szCs w:val="16"/>
                                        </w:rPr>
                                        <w:t>(wo ivm hemelvaart)</w:t>
                                      </w:r>
                                    </w:p>
                                  </w:tc>
                                </w:tr>
                                <w:tr w:rsidR="00060A21" w14:paraId="47FE0608" w14:textId="77777777" w:rsidTr="00A31FF9">
                                  <w:trPr>
                                    <w:trHeight w:val="328"/>
                                  </w:trPr>
                                  <w:tc>
                                    <w:tcPr>
                                      <w:tcW w:w="3397" w:type="dxa"/>
                                      <w:shd w:val="clear" w:color="auto" w:fill="auto"/>
                                    </w:tcPr>
                                    <w:p w14:paraId="356CC732" w14:textId="77777777" w:rsidR="00060A21" w:rsidRDefault="00060A21" w:rsidP="00A81035">
                                      <w:pPr>
                                        <w:rPr>
                                          <w:rFonts w:cs="Arial"/>
                                          <w:sz w:val="20"/>
                                          <w:szCs w:val="20"/>
                                        </w:rPr>
                                      </w:pPr>
                                      <w:r>
                                        <w:rPr>
                                          <w:rFonts w:cs="Arial"/>
                                          <w:sz w:val="20"/>
                                          <w:szCs w:val="20"/>
                                        </w:rPr>
                                        <w:t>Behandeling in MT / DB / AB</w:t>
                                      </w:r>
                                    </w:p>
                                  </w:tc>
                                  <w:tc>
                                    <w:tcPr>
                                      <w:tcW w:w="3119" w:type="dxa"/>
                                      <w:shd w:val="clear" w:color="auto" w:fill="auto"/>
                                    </w:tcPr>
                                    <w:p w14:paraId="29229871" w14:textId="77777777" w:rsidR="00060A21" w:rsidRPr="00B40237" w:rsidRDefault="00060A21" w:rsidP="00A81035">
                                      <w:pPr>
                                        <w:spacing w:line="276" w:lineRule="auto"/>
                                        <w:rPr>
                                          <w:rFonts w:cs="Arial"/>
                                          <w:sz w:val="16"/>
                                          <w:szCs w:val="16"/>
                                        </w:rPr>
                                      </w:pPr>
                                      <w:r w:rsidRPr="00B40237">
                                        <w:rPr>
                                          <w:rFonts w:cs="Arial"/>
                                          <w:sz w:val="16"/>
                                          <w:szCs w:val="16"/>
                                        </w:rPr>
                                        <w:t>14-03-2023 (MT), 22-03-2023 (DB),</w:t>
                                      </w:r>
                                      <w:r w:rsidRPr="00B40237">
                                        <w:rPr>
                                          <w:rFonts w:cs="Arial"/>
                                          <w:sz w:val="16"/>
                                          <w:szCs w:val="16"/>
                                        </w:rPr>
                                        <w:br/>
                                        <w:t>29-03-2023 (AB)</w:t>
                                      </w:r>
                                    </w:p>
                                  </w:tc>
                                  <w:tc>
                                    <w:tcPr>
                                      <w:tcW w:w="2091" w:type="dxa"/>
                                    </w:tcPr>
                                    <w:p w14:paraId="2F3EE145" w14:textId="77777777" w:rsidR="00060A21" w:rsidRPr="00B40237" w:rsidRDefault="00060A21" w:rsidP="00A81035">
                                      <w:pPr>
                                        <w:spacing w:line="276" w:lineRule="auto"/>
                                        <w:rPr>
                                          <w:rFonts w:cs="Arial"/>
                                          <w:sz w:val="20"/>
                                          <w:szCs w:val="20"/>
                                        </w:rPr>
                                      </w:pPr>
                                      <w:r w:rsidRPr="00B40237">
                                        <w:rPr>
                                          <w:rFonts w:cs="Arial"/>
                                          <w:sz w:val="20"/>
                                          <w:szCs w:val="20"/>
                                        </w:rPr>
                                        <w:t>23-05-2023</w:t>
                                      </w:r>
                                      <w:r>
                                        <w:rPr>
                                          <w:rFonts w:cs="Arial"/>
                                          <w:sz w:val="20"/>
                                          <w:szCs w:val="20"/>
                                        </w:rPr>
                                        <w:t xml:space="preserve"> </w:t>
                                      </w:r>
                                      <w:r w:rsidRPr="00B40237">
                                        <w:rPr>
                                          <w:rFonts w:cs="Arial"/>
                                          <w:sz w:val="20"/>
                                          <w:szCs w:val="20"/>
                                        </w:rPr>
                                        <w:t>MT</w:t>
                                      </w:r>
                                    </w:p>
                                  </w:tc>
                                  <w:tc>
                                    <w:tcPr>
                                      <w:tcW w:w="2182" w:type="dxa"/>
                                    </w:tcPr>
                                    <w:p w14:paraId="1A54F314" w14:textId="77777777" w:rsidR="00060A21" w:rsidRPr="00B40237" w:rsidRDefault="00060A21" w:rsidP="00A81035">
                                      <w:pPr>
                                        <w:spacing w:line="276" w:lineRule="auto"/>
                                        <w:rPr>
                                          <w:rFonts w:cs="Arial"/>
                                          <w:sz w:val="20"/>
                                          <w:szCs w:val="20"/>
                                        </w:rPr>
                                      </w:pPr>
                                      <w:r w:rsidRPr="00B40237">
                                        <w:rPr>
                                          <w:rFonts w:cs="Arial"/>
                                          <w:sz w:val="20"/>
                                          <w:szCs w:val="20"/>
                                        </w:rPr>
                                        <w:t>23-05-2023 MT</w:t>
                                      </w:r>
                                    </w:p>
                                  </w:tc>
                                </w:tr>
                                <w:tr w:rsidR="00060A21" w14:paraId="53D0F873" w14:textId="77777777" w:rsidTr="00A31FF9">
                                  <w:trPr>
                                    <w:trHeight w:val="328"/>
                                  </w:trPr>
                                  <w:tc>
                                    <w:tcPr>
                                      <w:tcW w:w="3397" w:type="dxa"/>
                                      <w:shd w:val="clear" w:color="auto" w:fill="auto"/>
                                    </w:tcPr>
                                    <w:p w14:paraId="773A2A7C" w14:textId="77777777" w:rsidR="00060A21" w:rsidRDefault="00060A21" w:rsidP="00A81035">
                                      <w:pPr>
                                        <w:rPr>
                                          <w:rFonts w:cs="Arial"/>
                                          <w:sz w:val="20"/>
                                          <w:szCs w:val="20"/>
                                        </w:rPr>
                                      </w:pPr>
                                      <w:r>
                                        <w:rPr>
                                          <w:rFonts w:cs="Arial"/>
                                          <w:sz w:val="20"/>
                                          <w:szCs w:val="20"/>
                                        </w:rPr>
                                        <w:t>Behandeling in staf BV</w:t>
                                      </w:r>
                                    </w:p>
                                  </w:tc>
                                  <w:tc>
                                    <w:tcPr>
                                      <w:tcW w:w="3119" w:type="dxa"/>
                                      <w:shd w:val="clear" w:color="auto" w:fill="auto"/>
                                    </w:tcPr>
                                    <w:p w14:paraId="0D7CBF20" w14:textId="77777777" w:rsidR="00060A21" w:rsidRPr="00B40237" w:rsidRDefault="00060A21" w:rsidP="00A81035">
                                      <w:pPr>
                                        <w:spacing w:line="276" w:lineRule="auto"/>
                                        <w:rPr>
                                          <w:rFonts w:cs="Arial"/>
                                          <w:sz w:val="16"/>
                                          <w:szCs w:val="16"/>
                                        </w:rPr>
                                      </w:pPr>
                                      <w:r w:rsidRPr="00B40237">
                                        <w:rPr>
                                          <w:rFonts w:cs="Arial"/>
                                          <w:sz w:val="16"/>
                                          <w:szCs w:val="16"/>
                                        </w:rPr>
                                        <w:t>n.v.t.</w:t>
                                      </w:r>
                                    </w:p>
                                  </w:tc>
                                  <w:tc>
                                    <w:tcPr>
                                      <w:tcW w:w="2091" w:type="dxa"/>
                                    </w:tcPr>
                                    <w:p w14:paraId="05BCEDA5" w14:textId="77777777" w:rsidR="00060A21" w:rsidRPr="00B40237" w:rsidRDefault="00060A21" w:rsidP="00A81035">
                                      <w:pPr>
                                        <w:spacing w:line="276" w:lineRule="auto"/>
                                        <w:rPr>
                                          <w:rFonts w:cs="Arial"/>
                                          <w:sz w:val="20"/>
                                          <w:szCs w:val="20"/>
                                        </w:rPr>
                                      </w:pPr>
                                      <w:r w:rsidRPr="00B40237">
                                        <w:rPr>
                                          <w:rFonts w:cs="Arial"/>
                                          <w:sz w:val="20"/>
                                          <w:szCs w:val="20"/>
                                        </w:rPr>
                                        <w:t>30-05-2023</w:t>
                                      </w:r>
                                      <w:r>
                                        <w:rPr>
                                          <w:rFonts w:cs="Arial"/>
                                          <w:sz w:val="20"/>
                                          <w:szCs w:val="20"/>
                                        </w:rPr>
                                        <w:br/>
                                      </w:r>
                                      <w:r w:rsidRPr="001308C4">
                                        <w:rPr>
                                          <w:rFonts w:cs="Arial"/>
                                          <w:sz w:val="16"/>
                                          <w:szCs w:val="16"/>
                                        </w:rPr>
                                        <w:t>(di ivm pinksteren)</w:t>
                                      </w:r>
                                    </w:p>
                                  </w:tc>
                                  <w:tc>
                                    <w:tcPr>
                                      <w:tcW w:w="2182" w:type="dxa"/>
                                    </w:tcPr>
                                    <w:p w14:paraId="3BF57D34" w14:textId="77777777" w:rsidR="00060A21" w:rsidRPr="00B40237" w:rsidRDefault="00060A21" w:rsidP="00A81035">
                                      <w:pPr>
                                        <w:spacing w:line="276" w:lineRule="auto"/>
                                        <w:rPr>
                                          <w:rFonts w:cs="Arial"/>
                                          <w:sz w:val="20"/>
                                          <w:szCs w:val="20"/>
                                        </w:rPr>
                                      </w:pPr>
                                      <w:r w:rsidRPr="00B40237">
                                        <w:rPr>
                                          <w:rFonts w:cs="Arial"/>
                                          <w:sz w:val="20"/>
                                          <w:szCs w:val="20"/>
                                        </w:rPr>
                                        <w:t>30-05-2023</w:t>
                                      </w:r>
                                      <w:r>
                                        <w:rPr>
                                          <w:rFonts w:cs="Arial"/>
                                          <w:sz w:val="20"/>
                                          <w:szCs w:val="20"/>
                                        </w:rPr>
                                        <w:br/>
                                      </w:r>
                                      <w:r w:rsidRPr="001308C4">
                                        <w:rPr>
                                          <w:rFonts w:cs="Arial"/>
                                          <w:sz w:val="16"/>
                                          <w:szCs w:val="16"/>
                                        </w:rPr>
                                        <w:t>(di ivm pinksteren)</w:t>
                                      </w:r>
                                    </w:p>
                                  </w:tc>
                                </w:tr>
                                <w:tr w:rsidR="00060A21" w14:paraId="7AA2C5B1" w14:textId="77777777" w:rsidTr="00A31FF9">
                                  <w:trPr>
                                    <w:trHeight w:val="328"/>
                                  </w:trPr>
                                  <w:tc>
                                    <w:tcPr>
                                      <w:tcW w:w="3397" w:type="dxa"/>
                                      <w:shd w:val="clear" w:color="auto" w:fill="auto"/>
                                    </w:tcPr>
                                    <w:p w14:paraId="12D83556" w14:textId="77777777" w:rsidR="00060A21" w:rsidRDefault="00060A21" w:rsidP="00A81035">
                                      <w:pPr>
                                        <w:rPr>
                                          <w:rFonts w:cs="Arial"/>
                                          <w:sz w:val="20"/>
                                          <w:szCs w:val="20"/>
                                        </w:rPr>
                                      </w:pPr>
                                      <w:r>
                                        <w:rPr>
                                          <w:rFonts w:cs="Arial"/>
                                          <w:sz w:val="20"/>
                                          <w:szCs w:val="20"/>
                                        </w:rPr>
                                        <w:t>Behandeling in alle stafoverleggen</w:t>
                                      </w:r>
                                    </w:p>
                                  </w:tc>
                                  <w:tc>
                                    <w:tcPr>
                                      <w:tcW w:w="3119" w:type="dxa"/>
                                      <w:shd w:val="clear" w:color="auto" w:fill="auto"/>
                                    </w:tcPr>
                                    <w:p w14:paraId="0B82EAC1" w14:textId="77777777" w:rsidR="00060A21" w:rsidRPr="00B40237" w:rsidRDefault="00060A21" w:rsidP="00A81035">
                                      <w:pPr>
                                        <w:spacing w:line="276" w:lineRule="auto"/>
                                        <w:rPr>
                                          <w:rFonts w:cs="Arial"/>
                                          <w:sz w:val="16"/>
                                          <w:szCs w:val="16"/>
                                        </w:rPr>
                                      </w:pPr>
                                      <w:r w:rsidRPr="00B40237">
                                        <w:rPr>
                                          <w:rFonts w:cs="Arial"/>
                                          <w:sz w:val="16"/>
                                          <w:szCs w:val="16"/>
                                        </w:rPr>
                                        <w:t>n.v.t.</w:t>
                                      </w:r>
                                    </w:p>
                                  </w:tc>
                                  <w:tc>
                                    <w:tcPr>
                                      <w:tcW w:w="2091" w:type="dxa"/>
                                    </w:tcPr>
                                    <w:p w14:paraId="38749EAB" w14:textId="77777777" w:rsidR="00060A21" w:rsidRPr="00B40237" w:rsidRDefault="00060A21" w:rsidP="00A81035">
                                      <w:pPr>
                                        <w:spacing w:line="276" w:lineRule="auto"/>
                                        <w:rPr>
                                          <w:rFonts w:cs="Arial"/>
                                          <w:sz w:val="20"/>
                                          <w:szCs w:val="20"/>
                                        </w:rPr>
                                      </w:pPr>
                                      <w:r w:rsidRPr="00B40237">
                                        <w:rPr>
                                          <w:rFonts w:cs="Arial"/>
                                          <w:sz w:val="20"/>
                                          <w:szCs w:val="20"/>
                                        </w:rPr>
                                        <w:t>05-06-2023</w:t>
                                      </w:r>
                                    </w:p>
                                  </w:tc>
                                  <w:tc>
                                    <w:tcPr>
                                      <w:tcW w:w="2182" w:type="dxa"/>
                                    </w:tcPr>
                                    <w:p w14:paraId="6CF7D492" w14:textId="77777777" w:rsidR="00060A21" w:rsidRPr="00B40237" w:rsidRDefault="00060A21" w:rsidP="00A81035">
                                      <w:pPr>
                                        <w:spacing w:line="276" w:lineRule="auto"/>
                                        <w:rPr>
                                          <w:rFonts w:cs="Arial"/>
                                          <w:sz w:val="20"/>
                                          <w:szCs w:val="20"/>
                                        </w:rPr>
                                      </w:pPr>
                                      <w:r w:rsidRPr="00B40237">
                                        <w:rPr>
                                          <w:rFonts w:cs="Arial"/>
                                          <w:sz w:val="20"/>
                                          <w:szCs w:val="20"/>
                                        </w:rPr>
                                        <w:t>05-06-2023</w:t>
                                      </w:r>
                                    </w:p>
                                  </w:tc>
                                </w:tr>
                                <w:tr w:rsidR="00060A21" w14:paraId="1509AEBC" w14:textId="77777777" w:rsidTr="00A31FF9">
                                  <w:trPr>
                                    <w:trHeight w:val="328"/>
                                  </w:trPr>
                                  <w:tc>
                                    <w:tcPr>
                                      <w:tcW w:w="3397" w:type="dxa"/>
                                      <w:shd w:val="clear" w:color="auto" w:fill="auto"/>
                                    </w:tcPr>
                                    <w:p w14:paraId="518723CA" w14:textId="77777777" w:rsidR="00060A21" w:rsidRPr="0070325F" w:rsidRDefault="00060A21" w:rsidP="00A81035">
                                      <w:pPr>
                                        <w:rPr>
                                          <w:rFonts w:cs="Arial"/>
                                          <w:sz w:val="20"/>
                                          <w:szCs w:val="20"/>
                                        </w:rPr>
                                      </w:pPr>
                                      <w:r>
                                        <w:rPr>
                                          <w:rFonts w:cs="Arial"/>
                                          <w:sz w:val="20"/>
                                          <w:szCs w:val="20"/>
                                        </w:rPr>
                                        <w:t>Besluitvorming B</w:t>
                                      </w:r>
                                      <w:r w:rsidRPr="0070325F">
                                        <w:rPr>
                                          <w:rFonts w:cs="Arial"/>
                                          <w:sz w:val="20"/>
                                          <w:szCs w:val="20"/>
                                        </w:rPr>
                                        <w:t>&amp;W</w:t>
                                      </w:r>
                                    </w:p>
                                  </w:tc>
                                  <w:tc>
                                    <w:tcPr>
                                      <w:tcW w:w="3119" w:type="dxa"/>
                                      <w:shd w:val="clear" w:color="auto" w:fill="auto"/>
                                    </w:tcPr>
                                    <w:p w14:paraId="4874EC67" w14:textId="77777777" w:rsidR="00060A21" w:rsidRPr="00B40237" w:rsidRDefault="00060A21" w:rsidP="00A81035">
                                      <w:pPr>
                                        <w:spacing w:line="276" w:lineRule="auto"/>
                                        <w:rPr>
                                          <w:rFonts w:cs="Arial"/>
                                          <w:sz w:val="16"/>
                                          <w:szCs w:val="16"/>
                                        </w:rPr>
                                      </w:pPr>
                                      <w:r w:rsidRPr="00B40237">
                                        <w:rPr>
                                          <w:rFonts w:cs="Arial"/>
                                          <w:sz w:val="16"/>
                                          <w:szCs w:val="16"/>
                                        </w:rPr>
                                        <w:t>11-04-2023(ter info)</w:t>
                                      </w:r>
                                    </w:p>
                                  </w:tc>
                                  <w:tc>
                                    <w:tcPr>
                                      <w:tcW w:w="2091" w:type="dxa"/>
                                    </w:tcPr>
                                    <w:p w14:paraId="489DF419" w14:textId="77777777" w:rsidR="00060A21" w:rsidRPr="00B40237" w:rsidRDefault="00060A21" w:rsidP="00A81035">
                                      <w:pPr>
                                        <w:spacing w:line="276" w:lineRule="auto"/>
                                        <w:rPr>
                                          <w:rFonts w:cs="Arial"/>
                                          <w:sz w:val="20"/>
                                          <w:szCs w:val="20"/>
                                        </w:rPr>
                                      </w:pPr>
                                      <w:r w:rsidRPr="00B40237">
                                        <w:rPr>
                                          <w:rFonts w:cs="Arial"/>
                                          <w:sz w:val="20"/>
                                          <w:szCs w:val="20"/>
                                        </w:rPr>
                                        <w:t>12-06-2023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20-06-2023</w:t>
                                      </w:r>
                                    </w:p>
                                  </w:tc>
                                  <w:tc>
                                    <w:tcPr>
                                      <w:tcW w:w="2182" w:type="dxa"/>
                                    </w:tcPr>
                                    <w:p w14:paraId="6EAA4443" w14:textId="77777777" w:rsidR="00060A21" w:rsidRPr="00B40237" w:rsidRDefault="00060A21" w:rsidP="00A81035">
                                      <w:pPr>
                                        <w:spacing w:line="276" w:lineRule="auto"/>
                                        <w:rPr>
                                          <w:rFonts w:cs="Arial"/>
                                          <w:sz w:val="20"/>
                                          <w:szCs w:val="20"/>
                                        </w:rPr>
                                      </w:pPr>
                                      <w:r w:rsidRPr="00B40237">
                                        <w:rPr>
                                          <w:rFonts w:cs="Arial"/>
                                          <w:sz w:val="20"/>
                                          <w:szCs w:val="20"/>
                                        </w:rPr>
                                        <w:t>12-06-2023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20-06-2023</w:t>
                                      </w:r>
                                    </w:p>
                                  </w:tc>
                                </w:tr>
                                <w:tr w:rsidR="00060A21" w14:paraId="20804A6E" w14:textId="77777777" w:rsidTr="00A31FF9">
                                  <w:trPr>
                                    <w:trHeight w:val="328"/>
                                  </w:trPr>
                                  <w:tc>
                                    <w:tcPr>
                                      <w:tcW w:w="3397" w:type="dxa"/>
                                      <w:shd w:val="clear" w:color="auto" w:fill="auto"/>
                                    </w:tcPr>
                                    <w:p w14:paraId="2F812775" w14:textId="77777777" w:rsidR="00060A21" w:rsidRPr="0070325F" w:rsidRDefault="00060A21" w:rsidP="00A81035">
                                      <w:pPr>
                                        <w:rPr>
                                          <w:rFonts w:cs="Arial"/>
                                          <w:sz w:val="20"/>
                                          <w:szCs w:val="20"/>
                                        </w:rPr>
                                      </w:pPr>
                                      <w:r w:rsidRPr="0070325F">
                                        <w:rPr>
                                          <w:rFonts w:cs="Arial"/>
                                          <w:sz w:val="20"/>
                                          <w:szCs w:val="20"/>
                                        </w:rPr>
                                        <w:t>Verzending aan griffie</w:t>
                                      </w:r>
                                    </w:p>
                                  </w:tc>
                                  <w:tc>
                                    <w:tcPr>
                                      <w:tcW w:w="3119" w:type="dxa"/>
                                      <w:shd w:val="clear" w:color="auto" w:fill="auto"/>
                                    </w:tcPr>
                                    <w:p w14:paraId="08D38016" w14:textId="77777777" w:rsidR="00060A21" w:rsidRPr="00B40237" w:rsidRDefault="00060A21" w:rsidP="00A81035">
                                      <w:pPr>
                                        <w:spacing w:line="276" w:lineRule="auto"/>
                                        <w:rPr>
                                          <w:rFonts w:cs="Arial"/>
                                          <w:sz w:val="16"/>
                                          <w:szCs w:val="16"/>
                                        </w:rPr>
                                      </w:pPr>
                                      <w:r w:rsidRPr="00B40237">
                                        <w:rPr>
                                          <w:rFonts w:cs="Arial"/>
                                          <w:sz w:val="16"/>
                                          <w:szCs w:val="16"/>
                                        </w:rPr>
                                        <w:t>11-04-2023 (ter info naar raden</w:t>
                                      </w:r>
                                      <w:r>
                                        <w:rPr>
                                          <w:rFonts w:cs="Arial"/>
                                          <w:sz w:val="16"/>
                                          <w:szCs w:val="16"/>
                                        </w:rPr>
                                        <w:t>)</w:t>
                                      </w:r>
                                      <w:r>
                                        <w:rPr>
                                          <w:rFonts w:cs="Arial"/>
                                          <w:sz w:val="16"/>
                                          <w:szCs w:val="16"/>
                                        </w:rPr>
                                        <w:br/>
                                      </w:r>
                                      <w:r w:rsidRPr="00B40237">
                                        <w:rPr>
                                          <w:rFonts w:cs="Arial"/>
                                          <w:sz w:val="16"/>
                                          <w:szCs w:val="16"/>
                                        </w:rPr>
                                        <w:t>Nieuwe WGR: uiterlijk 30-04-2023</w:t>
                                      </w:r>
                                    </w:p>
                                  </w:tc>
                                  <w:tc>
                                    <w:tcPr>
                                      <w:tcW w:w="2091" w:type="dxa"/>
                                    </w:tcPr>
                                    <w:p w14:paraId="34E57188" w14:textId="77777777" w:rsidR="00060A21" w:rsidRPr="00B40237" w:rsidRDefault="00060A21" w:rsidP="00A81035">
                                      <w:pPr>
                                        <w:spacing w:line="276" w:lineRule="auto"/>
                                        <w:rPr>
                                          <w:rFonts w:cs="Arial"/>
                                          <w:sz w:val="20"/>
                                          <w:szCs w:val="20"/>
                                        </w:rPr>
                                      </w:pPr>
                                      <w:r w:rsidRPr="00B40237">
                                        <w:rPr>
                                          <w:rFonts w:cs="Arial"/>
                                          <w:sz w:val="20"/>
                                          <w:szCs w:val="20"/>
                                        </w:rPr>
                                        <w:t>20-06-2023</w:t>
                                      </w:r>
                                    </w:p>
                                  </w:tc>
                                  <w:tc>
                                    <w:tcPr>
                                      <w:tcW w:w="2182" w:type="dxa"/>
                                    </w:tcPr>
                                    <w:p w14:paraId="61414852" w14:textId="77777777" w:rsidR="00060A21" w:rsidRPr="00B40237" w:rsidRDefault="00060A21" w:rsidP="00A81035">
                                      <w:pPr>
                                        <w:spacing w:line="276" w:lineRule="auto"/>
                                        <w:rPr>
                                          <w:rFonts w:cs="Arial"/>
                                          <w:sz w:val="20"/>
                                          <w:szCs w:val="20"/>
                                        </w:rPr>
                                      </w:pPr>
                                      <w:r w:rsidRPr="00B40237">
                                        <w:rPr>
                                          <w:rFonts w:cs="Arial"/>
                                          <w:sz w:val="20"/>
                                          <w:szCs w:val="20"/>
                                        </w:rPr>
                                        <w:t>20-06-2023</w:t>
                                      </w:r>
                                    </w:p>
                                  </w:tc>
                                </w:tr>
                                <w:tr w:rsidR="00060A21" w14:paraId="5BFC7071" w14:textId="77777777" w:rsidTr="00A31FF9">
                                  <w:trPr>
                                    <w:trHeight w:val="328"/>
                                  </w:trPr>
                                  <w:tc>
                                    <w:tcPr>
                                      <w:tcW w:w="3397" w:type="dxa"/>
                                      <w:shd w:val="clear" w:color="auto" w:fill="auto"/>
                                    </w:tcPr>
                                    <w:p w14:paraId="74B4333A" w14:textId="77777777" w:rsidR="00060A21" w:rsidRPr="0070325F" w:rsidRDefault="00060A21" w:rsidP="00A81035">
                                      <w:pPr>
                                        <w:rPr>
                                          <w:rFonts w:cs="Arial"/>
                                          <w:sz w:val="20"/>
                                          <w:szCs w:val="20"/>
                                        </w:rPr>
                                      </w:pPr>
                                      <w:r>
                                        <w:rPr>
                                          <w:rFonts w:cs="Arial"/>
                                          <w:sz w:val="20"/>
                                          <w:szCs w:val="20"/>
                                        </w:rPr>
                                        <w:t>Voorronde/commissiebehandeling</w:t>
                                      </w:r>
                                    </w:p>
                                  </w:tc>
                                  <w:tc>
                                    <w:tcPr>
                                      <w:tcW w:w="3119" w:type="dxa"/>
                                      <w:shd w:val="clear" w:color="auto" w:fill="auto"/>
                                    </w:tcPr>
                                    <w:p w14:paraId="401E2D09" w14:textId="77777777" w:rsidR="00060A21" w:rsidRPr="00B40237" w:rsidRDefault="00060A21" w:rsidP="00A81035">
                                      <w:pPr>
                                        <w:spacing w:line="276" w:lineRule="auto"/>
                                        <w:rPr>
                                          <w:rFonts w:cs="Arial"/>
                                          <w:sz w:val="16"/>
                                          <w:szCs w:val="16"/>
                                        </w:rPr>
                                      </w:pPr>
                                      <w:r w:rsidRPr="00B40237">
                                        <w:rPr>
                                          <w:rFonts w:cs="Arial"/>
                                          <w:sz w:val="16"/>
                                          <w:szCs w:val="16"/>
                                        </w:rPr>
                                        <w:t>09-05-2023 (WL), 20-0</w:t>
                                      </w:r>
                                      <w:r>
                                        <w:rPr>
                                          <w:rFonts w:cs="Arial"/>
                                          <w:sz w:val="16"/>
                                          <w:szCs w:val="16"/>
                                        </w:rPr>
                                        <w:t>4</w:t>
                                      </w:r>
                                      <w:r w:rsidRPr="00B40237">
                                        <w:rPr>
                                          <w:rFonts w:cs="Arial"/>
                                          <w:sz w:val="16"/>
                                          <w:szCs w:val="16"/>
                                        </w:rPr>
                                        <w:t>-2023 (OZ)</w:t>
                                      </w:r>
                                    </w:p>
                                  </w:tc>
                                  <w:tc>
                                    <w:tcPr>
                                      <w:tcW w:w="2091" w:type="dxa"/>
                                    </w:tcPr>
                                    <w:p w14:paraId="60B27A93" w14:textId="77777777" w:rsidR="00060A21" w:rsidRPr="00B40237" w:rsidRDefault="00060A21" w:rsidP="00A81035">
                                      <w:pPr>
                                        <w:spacing w:line="276" w:lineRule="auto"/>
                                        <w:rPr>
                                          <w:rFonts w:cs="Arial"/>
                                          <w:sz w:val="20"/>
                                          <w:szCs w:val="20"/>
                                        </w:rPr>
                                      </w:pPr>
                                      <w:r w:rsidRPr="00B40237">
                                        <w:rPr>
                                          <w:rFonts w:cs="Arial"/>
                                          <w:sz w:val="20"/>
                                          <w:szCs w:val="20"/>
                                        </w:rPr>
                                        <w:t>11-07-2023</w:t>
                                      </w:r>
                                    </w:p>
                                  </w:tc>
                                  <w:tc>
                                    <w:tcPr>
                                      <w:tcW w:w="2182" w:type="dxa"/>
                                    </w:tcPr>
                                    <w:p w14:paraId="3A153E1B" w14:textId="77777777" w:rsidR="00060A21" w:rsidRPr="00B40237" w:rsidRDefault="00060A21" w:rsidP="00A81035">
                                      <w:pPr>
                                        <w:spacing w:line="276" w:lineRule="auto"/>
                                        <w:rPr>
                                          <w:rFonts w:cs="Arial"/>
                                          <w:sz w:val="20"/>
                                          <w:szCs w:val="20"/>
                                        </w:rPr>
                                      </w:pPr>
                                      <w:r w:rsidRPr="00B40237">
                                        <w:rPr>
                                          <w:rFonts w:cs="Arial"/>
                                          <w:sz w:val="20"/>
                                          <w:szCs w:val="20"/>
                                        </w:rPr>
                                        <w:t>06-07-2023</w:t>
                                      </w:r>
                                    </w:p>
                                  </w:tc>
                                </w:tr>
                                <w:tr w:rsidR="00060A21" w14:paraId="3DC4A996" w14:textId="77777777" w:rsidTr="00A31FF9">
                                  <w:trPr>
                                    <w:trHeight w:val="328"/>
                                  </w:trPr>
                                  <w:tc>
                                    <w:tcPr>
                                      <w:tcW w:w="3397" w:type="dxa"/>
                                      <w:shd w:val="clear" w:color="auto" w:fill="auto"/>
                                    </w:tcPr>
                                    <w:p w14:paraId="7E7288B2" w14:textId="77777777" w:rsidR="00060A21" w:rsidRPr="0070325F" w:rsidRDefault="00060A21" w:rsidP="00A81035">
                                      <w:pPr>
                                        <w:rPr>
                                          <w:rFonts w:cs="Arial"/>
                                          <w:sz w:val="20"/>
                                          <w:szCs w:val="20"/>
                                        </w:rPr>
                                      </w:pPr>
                                      <w:r>
                                        <w:rPr>
                                          <w:rFonts w:cs="Arial"/>
                                          <w:sz w:val="20"/>
                                          <w:szCs w:val="20"/>
                                        </w:rPr>
                                        <w:t>Raad</w:t>
                                      </w:r>
                                    </w:p>
                                  </w:tc>
                                  <w:tc>
                                    <w:tcPr>
                                      <w:tcW w:w="3119" w:type="dxa"/>
                                      <w:shd w:val="clear" w:color="auto" w:fill="auto"/>
                                    </w:tcPr>
                                    <w:p w14:paraId="0AF31937" w14:textId="77777777" w:rsidR="00060A21" w:rsidRPr="00B40237" w:rsidRDefault="00060A21" w:rsidP="00A81035">
                                      <w:pPr>
                                        <w:spacing w:line="276" w:lineRule="auto"/>
                                        <w:rPr>
                                          <w:rFonts w:cs="Arial"/>
                                          <w:sz w:val="16"/>
                                          <w:szCs w:val="16"/>
                                        </w:rPr>
                                      </w:pPr>
                                      <w:r w:rsidRPr="00B40237">
                                        <w:rPr>
                                          <w:rFonts w:cs="Arial"/>
                                          <w:sz w:val="16"/>
                                          <w:szCs w:val="16"/>
                                        </w:rPr>
                                        <w:t>16-05-2023 (WL), 11-05-2023 (OZ)</w:t>
                                      </w:r>
                                      <w:r>
                                        <w:rPr>
                                          <w:rFonts w:cs="Arial"/>
                                          <w:sz w:val="16"/>
                                          <w:szCs w:val="16"/>
                                        </w:rPr>
                                        <w:br/>
                                      </w:r>
                                      <w:r w:rsidRPr="00B40237">
                                        <w:rPr>
                                          <w:rFonts w:cs="Arial"/>
                                          <w:sz w:val="16"/>
                                          <w:szCs w:val="16"/>
                                        </w:rPr>
                                        <w:t>(ter info)</w:t>
                                      </w:r>
                                    </w:p>
                                  </w:tc>
                                  <w:tc>
                                    <w:tcPr>
                                      <w:tcW w:w="2091" w:type="dxa"/>
                                    </w:tcPr>
                                    <w:p w14:paraId="2B1B12E5" w14:textId="77777777" w:rsidR="00060A21" w:rsidRPr="00B40237" w:rsidRDefault="00060A21" w:rsidP="00A81035">
                                      <w:pPr>
                                        <w:spacing w:line="276" w:lineRule="auto"/>
                                        <w:rPr>
                                          <w:rFonts w:cs="Arial"/>
                                          <w:sz w:val="20"/>
                                          <w:szCs w:val="20"/>
                                        </w:rPr>
                                      </w:pPr>
                                      <w:r w:rsidRPr="00B40237">
                                        <w:rPr>
                                          <w:rFonts w:cs="Arial"/>
                                          <w:sz w:val="20"/>
                                          <w:szCs w:val="20"/>
                                        </w:rPr>
                                        <w:t>11-07-2023</w:t>
                                      </w:r>
                                      <w:r>
                                        <w:rPr>
                                          <w:rFonts w:cs="Arial"/>
                                          <w:sz w:val="20"/>
                                          <w:szCs w:val="20"/>
                                        </w:rPr>
                                        <w:t xml:space="preserve"> *)</w:t>
                                      </w:r>
                                    </w:p>
                                  </w:tc>
                                  <w:tc>
                                    <w:tcPr>
                                      <w:tcW w:w="2182" w:type="dxa"/>
                                    </w:tcPr>
                                    <w:p w14:paraId="48B0B2B5" w14:textId="77777777" w:rsidR="00060A21" w:rsidRPr="00B40237" w:rsidRDefault="00060A21" w:rsidP="00A81035">
                                      <w:pPr>
                                        <w:spacing w:line="276" w:lineRule="auto"/>
                                        <w:rPr>
                                          <w:rFonts w:cs="Arial"/>
                                          <w:sz w:val="20"/>
                                          <w:szCs w:val="20"/>
                                        </w:rPr>
                                      </w:pPr>
                                      <w:r w:rsidRPr="00B40237">
                                        <w:rPr>
                                          <w:rFonts w:cs="Arial"/>
                                          <w:sz w:val="20"/>
                                          <w:szCs w:val="20"/>
                                        </w:rPr>
                                        <w:t>13-07-2023</w:t>
                                      </w:r>
                                    </w:p>
                                  </w:tc>
                                </w:tr>
                                <w:tr w:rsidR="00060A21" w14:paraId="5DCFF13D" w14:textId="77777777" w:rsidTr="00A31FF9">
                                  <w:trPr>
                                    <w:trHeight w:val="328"/>
                                  </w:trPr>
                                  <w:tc>
                                    <w:tcPr>
                                      <w:tcW w:w="3397" w:type="dxa"/>
                                      <w:shd w:val="clear" w:color="auto" w:fill="auto"/>
                                    </w:tcPr>
                                    <w:p w14:paraId="3CAAC58C" w14:textId="77777777" w:rsidR="00060A21" w:rsidRDefault="00060A21" w:rsidP="00A81035">
                                      <w:pPr>
                                        <w:rPr>
                                          <w:rFonts w:cs="Arial"/>
                                          <w:sz w:val="20"/>
                                          <w:szCs w:val="20"/>
                                        </w:rPr>
                                      </w:pPr>
                                      <w:r>
                                        <w:rPr>
                                          <w:rFonts w:cs="Arial"/>
                                          <w:sz w:val="20"/>
                                          <w:szCs w:val="20"/>
                                        </w:rPr>
                                        <w:t>Verzending naar Provincie</w:t>
                                      </w:r>
                                    </w:p>
                                  </w:tc>
                                  <w:tc>
                                    <w:tcPr>
                                      <w:tcW w:w="3119" w:type="dxa"/>
                                      <w:shd w:val="clear" w:color="auto" w:fill="auto"/>
                                    </w:tcPr>
                                    <w:p w14:paraId="7E694E78" w14:textId="77777777" w:rsidR="00060A21" w:rsidRPr="00B40237" w:rsidRDefault="00060A21" w:rsidP="00A81035">
                                      <w:pPr>
                                        <w:spacing w:line="276" w:lineRule="auto"/>
                                        <w:rPr>
                                          <w:rFonts w:cs="Arial"/>
                                          <w:sz w:val="16"/>
                                          <w:szCs w:val="16"/>
                                        </w:rPr>
                                      </w:pPr>
                                      <w:r w:rsidRPr="00B40237">
                                        <w:rPr>
                                          <w:rFonts w:cs="Arial"/>
                                          <w:sz w:val="16"/>
                                          <w:szCs w:val="16"/>
                                        </w:rPr>
                                        <w:t>30-03-2023</w:t>
                                      </w:r>
                                      <w:r>
                                        <w:rPr>
                                          <w:rFonts w:cs="Arial"/>
                                          <w:sz w:val="16"/>
                                          <w:szCs w:val="16"/>
                                        </w:rPr>
                                        <w:br/>
                                      </w:r>
                                      <w:r w:rsidRPr="00B40237">
                                        <w:rPr>
                                          <w:rFonts w:cs="Arial"/>
                                          <w:sz w:val="16"/>
                                          <w:szCs w:val="16"/>
                                        </w:rPr>
                                        <w:t>Nieuwe WGR: uiterlijk 15-07-2023</w:t>
                                      </w:r>
                                    </w:p>
                                  </w:tc>
                                  <w:tc>
                                    <w:tcPr>
                                      <w:tcW w:w="2091" w:type="dxa"/>
                                    </w:tcPr>
                                    <w:p w14:paraId="28F43DCB" w14:textId="77777777" w:rsidR="00060A21" w:rsidRPr="00B40237" w:rsidRDefault="00060A21" w:rsidP="00A81035">
                                      <w:pPr>
                                        <w:spacing w:line="276" w:lineRule="auto"/>
                                        <w:rPr>
                                          <w:rFonts w:cs="Arial"/>
                                          <w:sz w:val="20"/>
                                          <w:szCs w:val="20"/>
                                        </w:rPr>
                                      </w:pPr>
                                      <w:r w:rsidRPr="00B40237">
                                        <w:rPr>
                                          <w:rFonts w:cs="Arial"/>
                                          <w:sz w:val="20"/>
                                          <w:szCs w:val="20"/>
                                        </w:rPr>
                                        <w:t>Voor 15-07-2023</w:t>
                                      </w:r>
                                    </w:p>
                                  </w:tc>
                                  <w:tc>
                                    <w:tcPr>
                                      <w:tcW w:w="2182" w:type="dxa"/>
                                    </w:tcPr>
                                    <w:p w14:paraId="3CF35350" w14:textId="77777777" w:rsidR="00060A21" w:rsidRPr="00B40237" w:rsidRDefault="00060A21" w:rsidP="00A81035">
                                      <w:pPr>
                                        <w:spacing w:line="276" w:lineRule="auto"/>
                                        <w:rPr>
                                          <w:rFonts w:cs="Arial"/>
                                          <w:sz w:val="20"/>
                                          <w:szCs w:val="20"/>
                                        </w:rPr>
                                      </w:pPr>
                                      <w:r w:rsidRPr="00B40237">
                                        <w:rPr>
                                          <w:rFonts w:cs="Arial"/>
                                          <w:sz w:val="20"/>
                                          <w:szCs w:val="20"/>
                                        </w:rPr>
                                        <w:t>Voor 15-07-2023</w:t>
                                      </w:r>
                                    </w:p>
                                  </w:tc>
                                </w:tr>
                              </w:tbl>
                              <w:p w14:paraId="0D668E73" w14:textId="77777777" w:rsidR="00060A21" w:rsidRPr="006948F9" w:rsidRDefault="00060A21" w:rsidP="002C14F2">
                                <w:pPr>
                                  <w:tabs>
                                    <w:tab w:val="left" w:pos="5387"/>
                                  </w:tabs>
                                  <w:spacing w:line="276" w:lineRule="auto"/>
                                  <w:rPr>
                                    <w:rFonts w:cs="Arial"/>
                                    <w:sz w:val="16"/>
                                    <w:szCs w:val="16"/>
                                  </w:rPr>
                                </w:pPr>
                                <w:r w:rsidRPr="006948F9">
                                  <w:rPr>
                                    <w:rFonts w:cs="Arial"/>
                                    <w:sz w:val="16"/>
                                    <w:szCs w:val="16"/>
                                  </w:rPr>
                                  <w:t>*) na afstemming met het Presidium (31-10-22)  zijn Voorronde en Raad op dezelfde avond</w:t>
                                </w:r>
                              </w:p>
                            </w:txbxContent>
                          </wps:txbx>
                          <wps:bodyPr rot="0" vert="horz" wrap="square" lIns="91440" tIns="45720" rIns="91440" bIns="45720" anchor="ctr" anchorCtr="0" upright="1">
                            <a:noAutofit/>
                          </wps:bodyPr>
                        </wps:wsp>
                        <wps:wsp>
                          <wps:cNvPr id="140" name="AutoShape 6"/>
                          <wps:cNvSpPr>
                            <a:spLocks noChangeArrowheads="1"/>
                          </wps:cNvSpPr>
                          <wps:spPr bwMode="auto">
                            <a:xfrm>
                              <a:off x="3657266" y="-1311151"/>
                              <a:ext cx="3527425" cy="1457413"/>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9DB6D9" w14:textId="77777777" w:rsidR="00060A21" w:rsidRDefault="00060A21" w:rsidP="002C14F2">
                                <w:pPr>
                                  <w:rPr>
                                    <w:rFonts w:cs="Arial"/>
                                    <w:color w:val="0066B6"/>
                                  </w:rPr>
                                </w:pPr>
                                <w:r w:rsidRPr="00881D62">
                                  <w:rPr>
                                    <w:rFonts w:cs="Arial"/>
                                    <w:color w:val="0066B6"/>
                                    <w:sz w:val="20"/>
                                    <w:szCs w:val="20"/>
                                  </w:rPr>
                                  <w:t>DOEL</w:t>
                                </w:r>
                                <w:r>
                                  <w:rPr>
                                    <w:rFonts w:cs="Arial"/>
                                    <w:color w:val="0066B6"/>
                                  </w:rPr>
                                  <w:t xml:space="preserve"> </w:t>
                                </w:r>
                              </w:p>
                              <w:p w14:paraId="5E7C5BED" w14:textId="77777777" w:rsidR="00060A21" w:rsidRPr="002C14F2" w:rsidRDefault="00060A21" w:rsidP="002C14F2">
                                <w:pPr>
                                  <w:spacing w:line="280" w:lineRule="atLeast"/>
                                  <w:rPr>
                                    <w:rFonts w:ascii="Lucida Sans Unicode" w:hAnsi="Lucida Sans Unicode" w:cs="Lucida Sans Unicode"/>
                                    <w:sz w:val="20"/>
                                    <w:szCs w:val="20"/>
                                  </w:rPr>
                                </w:pPr>
                                <w:r>
                                  <w:rPr>
                                    <w:rFonts w:cs="Arial"/>
                                    <w:sz w:val="20"/>
                                    <w:szCs w:val="20"/>
                                  </w:rPr>
                                  <w:t xml:space="preserve">Het college/DB legt met de jaarstukken verantwoording af aan de raad/AB over de gestelde kaders en afgesproken te behalen (maatschappelijke) effecten vanuit de begroting. De raad/AB stelt de jaarstukken vast samen met de rapportage van de accountantscontrole. </w:t>
                                </w:r>
                              </w:p>
                            </w:txbxContent>
                          </wps:txbx>
                          <wps:bodyPr rot="0" vert="horz" wrap="square" lIns="91440" tIns="45720" rIns="91440" bIns="45720" anchor="t" anchorCtr="0" upright="1">
                            <a:noAutofit/>
                          </wps:bodyPr>
                        </wps:wsp>
                        <wps:wsp>
                          <wps:cNvPr id="141" name="AutoShape 4"/>
                          <wps:cNvSpPr>
                            <a:spLocks noChangeArrowheads="1"/>
                          </wps:cNvSpPr>
                          <wps:spPr bwMode="auto">
                            <a:xfrm>
                              <a:off x="15766" y="-1311152"/>
                              <a:ext cx="3527425" cy="1457414"/>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BEA9B4" w14:textId="77777777" w:rsidR="00060A21" w:rsidRDefault="00060A21" w:rsidP="002C14F2">
                                <w:pPr>
                                  <w:rPr>
                                    <w:rFonts w:asciiTheme="minorHAnsi" w:hAnsiTheme="minorHAnsi" w:cs="Arial"/>
                                    <w:sz w:val="20"/>
                                    <w:szCs w:val="20"/>
                                  </w:rPr>
                                </w:pPr>
                                <w:r>
                                  <w:rPr>
                                    <w:rFonts w:cs="Arial"/>
                                    <w:color w:val="0066B6"/>
                                    <w:sz w:val="20"/>
                                    <w:szCs w:val="20"/>
                                  </w:rPr>
                                  <w:t>INPUT</w:t>
                                </w:r>
                              </w:p>
                              <w:p w14:paraId="2081225A" w14:textId="77777777" w:rsidR="00060A21" w:rsidRDefault="00060A21" w:rsidP="002C14F2">
                                <w:pPr>
                                  <w:pStyle w:val="Lijstalinea"/>
                                  <w:numPr>
                                    <w:ilvl w:val="0"/>
                                    <w:numId w:val="17"/>
                                  </w:numPr>
                                  <w:spacing w:after="0" w:line="280" w:lineRule="atLeast"/>
                                  <w:rPr>
                                    <w:rFonts w:ascii="Arial" w:hAnsi="Arial" w:cs="Arial"/>
                                    <w:sz w:val="20"/>
                                    <w:szCs w:val="20"/>
                                  </w:rPr>
                                </w:pPr>
                                <w:r>
                                  <w:rPr>
                                    <w:rFonts w:ascii="Arial" w:hAnsi="Arial" w:cs="Arial"/>
                                    <w:sz w:val="20"/>
                                    <w:szCs w:val="20"/>
                                  </w:rPr>
                                  <w:t>Realisatie budgetten</w:t>
                                </w:r>
                              </w:p>
                              <w:p w14:paraId="150FA6DF" w14:textId="77777777" w:rsidR="00060A21" w:rsidRDefault="00060A21" w:rsidP="00817FC0">
                                <w:pPr>
                                  <w:pStyle w:val="Lijstalinea"/>
                                  <w:numPr>
                                    <w:ilvl w:val="0"/>
                                    <w:numId w:val="17"/>
                                  </w:numPr>
                                  <w:spacing w:after="0" w:line="280" w:lineRule="atLeast"/>
                                  <w:rPr>
                                    <w:rFonts w:ascii="Arial" w:hAnsi="Arial" w:cs="Arial"/>
                                    <w:sz w:val="20"/>
                                    <w:szCs w:val="20"/>
                                  </w:rPr>
                                </w:pPr>
                                <w:r>
                                  <w:rPr>
                                    <w:rFonts w:ascii="Arial" w:hAnsi="Arial" w:cs="Arial"/>
                                    <w:sz w:val="20"/>
                                    <w:szCs w:val="20"/>
                                  </w:rPr>
                                  <w:t>Realisatie uitgevoerd beleid</w:t>
                                </w:r>
                              </w:p>
                              <w:p w14:paraId="14817A21" w14:textId="77777777" w:rsidR="00060A21" w:rsidRPr="00817FC0" w:rsidRDefault="00060A21" w:rsidP="00817FC0">
                                <w:pPr>
                                  <w:pStyle w:val="Lijstalinea"/>
                                  <w:numPr>
                                    <w:ilvl w:val="0"/>
                                    <w:numId w:val="17"/>
                                  </w:numPr>
                                  <w:spacing w:after="0" w:line="280" w:lineRule="atLeast"/>
                                  <w:rPr>
                                    <w:rFonts w:ascii="Arial" w:hAnsi="Arial" w:cs="Arial"/>
                                    <w:sz w:val="20"/>
                                    <w:szCs w:val="20"/>
                                  </w:rPr>
                                </w:pPr>
                                <w:r w:rsidRPr="002C14F2">
                                  <w:rPr>
                                    <w:rFonts w:ascii="Arial" w:hAnsi="Arial" w:cs="Arial"/>
                                    <w:sz w:val="20"/>
                                    <w:szCs w:val="20"/>
                                  </w:rPr>
                                  <w:t>Resultaten samenwerkingspartners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2CB79DCB" id="Groep 133" o:spid="_x0000_s1047" style="position:absolute;margin-left:12.75pt;margin-top:-50.6pt;width:566.85pt;height:815.25pt;z-index:251704320;mso-position-horizontal-relative:page;mso-width-relative:margin;mso-height-relative:margin" coordorigin=",-1382" coordsize="71996,10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">
                <v:roundrect id="_x0000_s1048" style="position:absolute;top:-1382;width:71996;height:8997;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" stroked="f">
                  <v:textbox>
                    <w:txbxContent>
                      <w:p w14:paraId="13A43ABA" w14:textId="77777777" w:rsidR="00060A21" w:rsidRPr="007A21B5" w:rsidRDefault="00060A21" w:rsidP="007A21B5">
                        <w:pPr>
                          <w:pStyle w:val="Kop2"/>
                          <w:jc w:val="center"/>
                          <w:rPr>
                            <w:rFonts w:ascii="Verdana" w:hAnsi="Verdana"/>
                            <w:i w:val="0"/>
                            <w:sz w:val="40"/>
                            <w:szCs w:val="40"/>
                          </w:rPr>
                        </w:pPr>
                        <w:bookmarkStart w:id="15" w:name="_Toc118383055"/>
                        <w:r>
                          <w:rPr>
                            <w:rFonts w:ascii="Verdana" w:hAnsi="Verdana"/>
                            <w:i w:val="0"/>
                            <w:sz w:val="40"/>
                            <w:szCs w:val="40"/>
                          </w:rPr>
                          <w:t>Jaarstukken 2022</w:t>
                        </w:r>
                        <w:bookmarkEnd w:id="15"/>
                      </w:p>
                      <w:p w14:paraId="1E6DB456" w14:textId="77777777" w:rsidR="00060A21" w:rsidRPr="008C7910" w:rsidRDefault="00060A21" w:rsidP="002C14F2">
                        <w:pPr>
                          <w:jc w:val="center"/>
                          <w:rPr>
                            <w:rFonts w:cs="Arial"/>
                            <w:sz w:val="30"/>
                            <w:szCs w:val="30"/>
                          </w:rPr>
                        </w:pPr>
                      </w:p>
                    </w:txbxContent>
                  </v:textbox>
                </v:roundrect>
                <v:group id="Groep 135" o:spid="_x0000_s1049" style="position:absolute;left:157;top:9931;width:71688;height:37552" coordorigin="" coordsize="71688,37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oundrect id="_x0000_s1050" style="position:absolute;width:35274;height:37265;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" stroked="f">
                    <v:textbox>
                      <w:txbxContent>
                        <w:p w14:paraId="7047D949" w14:textId="77777777" w:rsidR="00060A21" w:rsidRDefault="00060A21" w:rsidP="002C14F2">
                          <w:pPr>
                            <w:rPr>
                              <w:rFonts w:cs="Arial"/>
                              <w:color w:val="0066B6"/>
                              <w:sz w:val="20"/>
                              <w:szCs w:val="20"/>
                            </w:rPr>
                          </w:pPr>
                          <w:r>
                            <w:rPr>
                              <w:rFonts w:cs="Arial"/>
                              <w:color w:val="0066B6"/>
                              <w:sz w:val="20"/>
                              <w:szCs w:val="20"/>
                            </w:rPr>
                            <w:t xml:space="preserve">WAT  </w:t>
                          </w:r>
                        </w:p>
                        <w:p w14:paraId="0F67BAA3" w14:textId="77777777" w:rsidR="00060A21" w:rsidRDefault="00060A21" w:rsidP="002C14F2">
                          <w:pPr>
                            <w:spacing w:after="100" w:afterAutospacing="1" w:line="280" w:lineRule="atLeast"/>
                            <w:rPr>
                              <w:rFonts w:cs="Arial"/>
                              <w:sz w:val="20"/>
                              <w:szCs w:val="20"/>
                            </w:rPr>
                          </w:pPr>
                          <w:r>
                            <w:rPr>
                              <w:rFonts w:cs="Arial"/>
                              <w:sz w:val="20"/>
                              <w:szCs w:val="20"/>
                            </w:rPr>
                            <w:t xml:space="preserve">De jaarstukken zijn de eindverantwoording van het college/DB aan de raad/AB over het afgelopen begrotingsjaar. </w:t>
                          </w:r>
                        </w:p>
                        <w:p w14:paraId="196FAF19" w14:textId="77777777" w:rsidR="00060A21" w:rsidRPr="00817FC0" w:rsidRDefault="00060A21" w:rsidP="002C14F2">
                          <w:pPr>
                            <w:spacing w:after="100" w:afterAutospacing="1" w:line="280" w:lineRule="atLeast"/>
                            <w:rPr>
                              <w:rFonts w:cs="Arial"/>
                              <w:sz w:val="20"/>
                              <w:szCs w:val="20"/>
                            </w:rPr>
                          </w:pPr>
                          <w:r>
                            <w:rPr>
                              <w:rFonts w:cs="Arial"/>
                              <w:sz w:val="20"/>
                              <w:szCs w:val="20"/>
                            </w:rPr>
                            <w:t>De jaarstukken zijn opgebouwd uit een jaarverslag en een jaarrekening:</w:t>
                          </w:r>
                          <w:r>
                            <w:rPr>
                              <w:rFonts w:cs="Arial"/>
                              <w:sz w:val="20"/>
                              <w:szCs w:val="20"/>
                            </w:rPr>
                            <w:br/>
                          </w:r>
                          <w:r w:rsidRPr="00817FC0">
                            <w:rPr>
                              <w:rFonts w:cs="Arial"/>
                              <w:sz w:val="20"/>
                              <w:szCs w:val="20"/>
                            </w:rPr>
                            <w:t>Het jaarverslag geeft per programma inzicht over de realisatie van de (operationele) doelen, op welke wijze dit is gebeurd en welke middelen hiervoor zijn ingezet.</w:t>
                          </w:r>
                          <w:r>
                            <w:rPr>
                              <w:rFonts w:cs="Arial"/>
                              <w:sz w:val="20"/>
                              <w:szCs w:val="20"/>
                            </w:rPr>
                            <w:br/>
                          </w:r>
                          <w:r w:rsidRPr="00817FC0">
                            <w:rPr>
                              <w:rFonts w:cs="Arial"/>
                              <w:sz w:val="20"/>
                              <w:szCs w:val="20"/>
                            </w:rPr>
                            <w:t>De jaarrekening betreft de financiële eindverantwoording.</w:t>
                          </w:r>
                          <w:r>
                            <w:rPr>
                              <w:rFonts w:cs="Arial"/>
                              <w:sz w:val="20"/>
                              <w:szCs w:val="20"/>
                            </w:rPr>
                            <w:t xml:space="preserve"> </w:t>
                          </w:r>
                          <w:r w:rsidRPr="00817FC0">
                            <w:rPr>
                              <w:rFonts w:cs="Arial"/>
                              <w:sz w:val="20"/>
                              <w:szCs w:val="20"/>
                            </w:rPr>
                            <w:t xml:space="preserve">De opbouw van de stukken is gelijk aan de programmabegroting. </w:t>
                          </w:r>
                        </w:p>
                        <w:p w14:paraId="6C9D082E" w14:textId="77777777" w:rsidR="00060A21" w:rsidRDefault="00060A21" w:rsidP="002C14F2">
                          <w:pPr>
                            <w:spacing w:after="100" w:afterAutospacing="1" w:line="280" w:lineRule="atLeast"/>
                            <w:rPr>
                              <w:rFonts w:cs="Arial"/>
                              <w:sz w:val="20"/>
                              <w:szCs w:val="20"/>
                            </w:rPr>
                          </w:pPr>
                          <w:r>
                            <w:rPr>
                              <w:rFonts w:cs="Arial"/>
                              <w:sz w:val="20"/>
                              <w:szCs w:val="20"/>
                            </w:rPr>
                            <w:t xml:space="preserve">De accountant toetst de getrouwheid en de rechtmatigheid van de jaarrekening en rapporteert hierover. </w:t>
                          </w:r>
                        </w:p>
                        <w:p w14:paraId="5F4FAC18" w14:textId="77777777" w:rsidR="00060A21" w:rsidRDefault="00060A21" w:rsidP="002C14F2">
                          <w:pPr>
                            <w:spacing w:after="100" w:afterAutospacing="1" w:line="280" w:lineRule="atLeast"/>
                            <w:rPr>
                              <w:rFonts w:cs="Arial"/>
                              <w:sz w:val="20"/>
                              <w:szCs w:val="20"/>
                            </w:rPr>
                          </w:pPr>
                        </w:p>
                        <w:p w14:paraId="0E89F767" w14:textId="77777777" w:rsidR="00060A21" w:rsidRDefault="00060A21" w:rsidP="002C14F2">
                          <w:pPr>
                            <w:spacing w:after="100" w:afterAutospacing="1" w:line="280" w:lineRule="atLeast"/>
                            <w:rPr>
                              <w:rFonts w:cs="Arial"/>
                              <w:sz w:val="20"/>
                              <w:szCs w:val="20"/>
                            </w:rPr>
                          </w:pPr>
                        </w:p>
                      </w:txbxContent>
                    </v:textbox>
                  </v:roundrect>
                  <v:roundrect id="_x0000_s1051" style="position:absolute;left:36413;width:35275;height:37551;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" stroked="f">
                    <v:textbox>
                      <w:txbxContent>
                        <w:p w14:paraId="31663D40" w14:textId="77777777" w:rsidR="00060A21" w:rsidRDefault="00060A21" w:rsidP="002C14F2">
                          <w:pPr>
                            <w:rPr>
                              <w:rFonts w:cs="Arial"/>
                              <w:color w:val="0066B6"/>
                              <w:sz w:val="20"/>
                              <w:szCs w:val="20"/>
                            </w:rPr>
                          </w:pPr>
                          <w:r>
                            <w:rPr>
                              <w:rFonts w:cs="Arial"/>
                              <w:color w:val="0066B6"/>
                              <w:sz w:val="20"/>
                              <w:szCs w:val="20"/>
                            </w:rPr>
                            <w:t>CYCLUS</w:t>
                          </w:r>
                        </w:p>
                        <w:p w14:paraId="3A489452" w14:textId="77777777" w:rsidR="00060A21" w:rsidRPr="006D2ADF" w:rsidRDefault="00060A21" w:rsidP="002C14F2">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703A0AEA" wp14:editId="7DC19995">
                                <wp:extent cx="3278505" cy="2501900"/>
                                <wp:effectExtent l="0" t="0" r="0" b="12700"/>
                                <wp:docPr id="45" name="Diagram 4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46" r:qs="rId47" r:cs="rId48"/>
                                  </a:graphicData>
                                </a:graphic>
                              </wp:inline>
                            </w:drawing>
                          </w:r>
                        </w:p>
                        <w:p w14:paraId="0D6EDFFD" w14:textId="77777777" w:rsidR="00060A21" w:rsidRPr="006D2ADF" w:rsidRDefault="00060A21" w:rsidP="002C14F2">
                          <w:pPr>
                            <w:jc w:val="center"/>
                            <w:rPr>
                              <w:rFonts w:ascii="Lucida Sans Unicode" w:hAnsi="Lucida Sans Unicode" w:cs="Lucida Sans Unicode"/>
                            </w:rPr>
                          </w:pPr>
                          <w:r w:rsidRPr="000C38A7">
                            <w:rPr>
                              <w:noProof/>
                            </w:rPr>
                            <w:drawing>
                              <wp:inline distT="0" distB="0" distL="0" distR="0" wp14:anchorId="072DDC99" wp14:editId="0574899D">
                                <wp:extent cx="962025" cy="908674"/>
                                <wp:effectExtent l="0" t="0" r="0" b="6350"/>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65321" cy="911787"/>
                                        </a:xfrm>
                                        <a:prstGeom prst="rect">
                                          <a:avLst/>
                                        </a:prstGeom>
                                        <a:noFill/>
                                        <a:ln>
                                          <a:noFill/>
                                        </a:ln>
                                      </pic:spPr>
                                    </pic:pic>
                                  </a:graphicData>
                                </a:graphic>
                              </wp:inline>
                            </w:drawing>
                          </w:r>
                        </w:p>
                        <w:p w14:paraId="7193AA59" w14:textId="77777777" w:rsidR="00060A21" w:rsidRDefault="00060A21" w:rsidP="002C14F2">
                          <w:pPr>
                            <w:jc w:val="center"/>
                            <w:rPr>
                              <w:rFonts w:ascii="Lucida Sans Unicode" w:hAnsi="Lucida Sans Unicode" w:cs="Lucida Sans Unicode"/>
                            </w:rPr>
                          </w:pPr>
                        </w:p>
                        <w:p w14:paraId="48FB1670" w14:textId="77777777" w:rsidR="00060A21" w:rsidRDefault="00060A21" w:rsidP="002C14F2">
                          <w:pPr>
                            <w:jc w:val="center"/>
                            <w:rPr>
                              <w:rFonts w:ascii="Lucida Sans Unicode" w:hAnsi="Lucida Sans Unicode" w:cs="Lucida Sans Unicode"/>
                            </w:rPr>
                          </w:pPr>
                        </w:p>
                        <w:p w14:paraId="63989523" w14:textId="77777777" w:rsidR="00060A21" w:rsidRDefault="00060A21" w:rsidP="002C14F2">
                          <w:pPr>
                            <w:jc w:val="center"/>
                            <w:rPr>
                              <w:rFonts w:ascii="Lucida Sans Unicode" w:hAnsi="Lucida Sans Unicode" w:cs="Lucida Sans Unicode"/>
                            </w:rPr>
                          </w:pPr>
                        </w:p>
                        <w:p w14:paraId="6F9E405F" w14:textId="77777777" w:rsidR="00060A21" w:rsidRPr="006D2ADF" w:rsidRDefault="00060A21" w:rsidP="002C14F2">
                          <w:pPr>
                            <w:jc w:val="center"/>
                            <w:rPr>
                              <w:rFonts w:ascii="Lucida Sans Unicode" w:hAnsi="Lucida Sans Unicode" w:cs="Lucida Sans Unicode"/>
                            </w:rPr>
                          </w:pPr>
                        </w:p>
                      </w:txbxContent>
                    </v:textbox>
                  </v:roundrect>
                </v:group>
                <v:group id="Groep 138" o:spid="_x0000_s1052" style="position:absolute;top:48531;width:71996;height:53629" coordorigin=",-13111" coordsize="71996,5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oundrect id="_x0000_s1053" style="position:absolute;top:2415;width:71996;height:38102;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" stroked="f">
                    <v:textbox>
                      <w:txbxContent>
                        <w:p w14:paraId="3387377E" w14:textId="77777777" w:rsidR="00060A21" w:rsidRPr="0070325F" w:rsidRDefault="00060A21" w:rsidP="002C14F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397"/>
                            <w:gridCol w:w="3119"/>
                            <w:gridCol w:w="2091"/>
                            <w:gridCol w:w="2182"/>
                          </w:tblGrid>
                          <w:tr w:rsidR="00060A21" w:rsidRPr="0070325F" w14:paraId="51AC32B4" w14:textId="77777777" w:rsidTr="00A31FF9">
                            <w:trPr>
                              <w:trHeight w:val="312"/>
                            </w:trPr>
                            <w:tc>
                              <w:tcPr>
                                <w:tcW w:w="3397" w:type="dxa"/>
                                <w:shd w:val="clear" w:color="auto" w:fill="BDD6EE" w:themeFill="accent1" w:themeFillTint="66"/>
                              </w:tcPr>
                              <w:p w14:paraId="6568ADB2"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3119" w:type="dxa"/>
                                <w:shd w:val="clear" w:color="auto" w:fill="BDD6EE" w:themeFill="accent1" w:themeFillTint="66"/>
                              </w:tcPr>
                              <w:p w14:paraId="7BDC6618"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p>
                            </w:tc>
                            <w:tc>
                              <w:tcPr>
                                <w:tcW w:w="2091" w:type="dxa"/>
                                <w:shd w:val="clear" w:color="auto" w:fill="BDD6EE" w:themeFill="accent1" w:themeFillTint="66"/>
                              </w:tcPr>
                              <w:p w14:paraId="51459E27"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182" w:type="dxa"/>
                                <w:shd w:val="clear" w:color="auto" w:fill="BDD6EE" w:themeFill="accent1" w:themeFillTint="66"/>
                              </w:tcPr>
                              <w:p w14:paraId="76D12CAF"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7A6DB9C0" w14:textId="77777777" w:rsidTr="00A31FF9">
                            <w:trPr>
                              <w:trHeight w:val="328"/>
                            </w:trPr>
                            <w:tc>
                              <w:tcPr>
                                <w:tcW w:w="3397" w:type="dxa"/>
                                <w:shd w:val="clear" w:color="auto" w:fill="auto"/>
                              </w:tcPr>
                              <w:p w14:paraId="56220A6A" w14:textId="77777777" w:rsidR="00060A21" w:rsidRDefault="00060A21" w:rsidP="00DB62A3">
                                <w:pPr>
                                  <w:rPr>
                                    <w:rFonts w:cs="Arial"/>
                                    <w:sz w:val="20"/>
                                    <w:szCs w:val="20"/>
                                  </w:rPr>
                                </w:pPr>
                                <w:r>
                                  <w:rPr>
                                    <w:rFonts w:cs="Arial"/>
                                    <w:sz w:val="20"/>
                                    <w:szCs w:val="20"/>
                                  </w:rPr>
                                  <w:t>Accountantscontrole</w:t>
                                </w:r>
                                <w:r>
                                  <w:rPr>
                                    <w:rFonts w:cs="Arial"/>
                                    <w:sz w:val="20"/>
                                    <w:szCs w:val="20"/>
                                  </w:rPr>
                                  <w:br/>
                                </w:r>
                                <w:r w:rsidRPr="00817FC0">
                                  <w:rPr>
                                    <w:rFonts w:cs="Arial"/>
                                    <w:sz w:val="16"/>
                                    <w:szCs w:val="16"/>
                                  </w:rPr>
                                  <w:t>(data onder voorbehoud accountant)</w:t>
                                </w:r>
                              </w:p>
                            </w:tc>
                            <w:tc>
                              <w:tcPr>
                                <w:tcW w:w="3119" w:type="dxa"/>
                                <w:shd w:val="clear" w:color="auto" w:fill="auto"/>
                              </w:tcPr>
                              <w:p w14:paraId="72F67B57" w14:textId="77777777" w:rsidR="00060A21" w:rsidRPr="00B40237" w:rsidRDefault="00060A21" w:rsidP="00DB62A3">
                                <w:pPr>
                                  <w:spacing w:line="276" w:lineRule="auto"/>
                                  <w:rPr>
                                    <w:rFonts w:cs="Arial"/>
                                    <w:sz w:val="16"/>
                                    <w:szCs w:val="16"/>
                                  </w:rPr>
                                </w:pPr>
                                <w:r w:rsidRPr="00B40237">
                                  <w:rPr>
                                    <w:rFonts w:cs="Arial"/>
                                    <w:sz w:val="16"/>
                                    <w:szCs w:val="16"/>
                                  </w:rPr>
                                  <w:t xml:space="preserve">13-02-2023 t/m 24-02-2023 (na controle 1,5 week voor opstellen </w:t>
                                </w:r>
                                <w:r w:rsidRPr="00B40237">
                                  <w:rPr>
                                    <w:rFonts w:cs="Arial"/>
                                    <w:sz w:val="16"/>
                                    <w:szCs w:val="16"/>
                                  </w:rPr>
                                  <w:t>acc.verslag)</w:t>
                                </w:r>
                              </w:p>
                            </w:tc>
                            <w:tc>
                              <w:tcPr>
                                <w:tcW w:w="2091" w:type="dxa"/>
                              </w:tcPr>
                              <w:p w14:paraId="74E6BBF4" w14:textId="77777777" w:rsidR="00060A21" w:rsidRPr="00817FC0" w:rsidRDefault="00060A21" w:rsidP="00DB62A3">
                                <w:pPr>
                                  <w:spacing w:line="276" w:lineRule="auto"/>
                                  <w:rPr>
                                    <w:rFonts w:cs="Arial"/>
                                    <w:sz w:val="20"/>
                                    <w:szCs w:val="20"/>
                                  </w:rPr>
                                </w:pPr>
                                <w:r w:rsidRPr="00817FC0">
                                  <w:rPr>
                                    <w:rFonts w:cs="Arial"/>
                                    <w:sz w:val="20"/>
                                    <w:szCs w:val="20"/>
                                  </w:rPr>
                                  <w:t>03-04-2023</w:t>
                                </w:r>
                                <w:r>
                                  <w:rPr>
                                    <w:rFonts w:cs="Arial"/>
                                    <w:sz w:val="20"/>
                                    <w:szCs w:val="20"/>
                                  </w:rPr>
                                  <w:br/>
                                </w:r>
                                <w:r w:rsidRPr="00817FC0">
                                  <w:rPr>
                                    <w:rFonts w:cs="Arial"/>
                                    <w:sz w:val="20"/>
                                    <w:szCs w:val="20"/>
                                  </w:rPr>
                                  <w:t>t/m 21-04-2023</w:t>
                                </w:r>
                              </w:p>
                            </w:tc>
                            <w:tc>
                              <w:tcPr>
                                <w:tcW w:w="2182" w:type="dxa"/>
                              </w:tcPr>
                              <w:p w14:paraId="52C56983" w14:textId="77777777" w:rsidR="00060A21" w:rsidRPr="00817FC0" w:rsidRDefault="00060A21" w:rsidP="00DB62A3">
                                <w:pPr>
                                  <w:spacing w:line="276" w:lineRule="auto"/>
                                  <w:rPr>
                                    <w:rFonts w:cs="Arial"/>
                                    <w:sz w:val="20"/>
                                    <w:szCs w:val="20"/>
                                  </w:rPr>
                                </w:pPr>
                                <w:r w:rsidRPr="00817FC0">
                                  <w:rPr>
                                    <w:rFonts w:cs="Arial"/>
                                    <w:sz w:val="20"/>
                                    <w:szCs w:val="20"/>
                                  </w:rPr>
                                  <w:t>03-04-2023</w:t>
                                </w:r>
                                <w:r>
                                  <w:rPr>
                                    <w:rFonts w:cs="Arial"/>
                                    <w:sz w:val="20"/>
                                    <w:szCs w:val="20"/>
                                  </w:rPr>
                                  <w:br/>
                                </w:r>
                                <w:r w:rsidRPr="00817FC0">
                                  <w:rPr>
                                    <w:rFonts w:cs="Arial"/>
                                    <w:sz w:val="20"/>
                                    <w:szCs w:val="20"/>
                                  </w:rPr>
                                  <w:t>t/m 21-04-2023</w:t>
                                </w:r>
                              </w:p>
                            </w:tc>
                          </w:tr>
                          <w:tr w:rsidR="00060A21" w14:paraId="46729938" w14:textId="77777777" w:rsidTr="00A31FF9">
                            <w:trPr>
                              <w:trHeight w:val="328"/>
                            </w:trPr>
                            <w:tc>
                              <w:tcPr>
                                <w:tcW w:w="3397" w:type="dxa"/>
                                <w:shd w:val="clear" w:color="auto" w:fill="auto"/>
                              </w:tcPr>
                              <w:p w14:paraId="5E7C01EB" w14:textId="77777777" w:rsidR="00060A21" w:rsidRPr="0070325F" w:rsidRDefault="00060A21" w:rsidP="00A81035">
                                <w:pPr>
                                  <w:rPr>
                                    <w:rFonts w:cs="Arial"/>
                                    <w:sz w:val="20"/>
                                    <w:szCs w:val="20"/>
                                  </w:rPr>
                                </w:pPr>
                                <w:r>
                                  <w:rPr>
                                    <w:rFonts w:cs="Arial"/>
                                    <w:sz w:val="20"/>
                                    <w:szCs w:val="20"/>
                                  </w:rPr>
                                  <w:t>Behandeling in MO’s</w:t>
                                </w:r>
                              </w:p>
                            </w:tc>
                            <w:tc>
                              <w:tcPr>
                                <w:tcW w:w="3119" w:type="dxa"/>
                                <w:shd w:val="clear" w:color="auto" w:fill="auto"/>
                              </w:tcPr>
                              <w:p w14:paraId="56628849" w14:textId="77777777" w:rsidR="00060A21" w:rsidRPr="00B40237" w:rsidRDefault="00060A21" w:rsidP="00A81035">
                                <w:pPr>
                                  <w:spacing w:line="276" w:lineRule="auto"/>
                                  <w:rPr>
                                    <w:rFonts w:cs="Arial"/>
                                    <w:sz w:val="16"/>
                                    <w:szCs w:val="16"/>
                                  </w:rPr>
                                </w:pPr>
                                <w:r w:rsidRPr="00B40237">
                                  <w:rPr>
                                    <w:rFonts w:cs="Arial"/>
                                    <w:sz w:val="16"/>
                                    <w:szCs w:val="16"/>
                                  </w:rPr>
                                  <w:t>09-03-2023</w:t>
                                </w:r>
                              </w:p>
                            </w:tc>
                            <w:tc>
                              <w:tcPr>
                                <w:tcW w:w="2091" w:type="dxa"/>
                              </w:tcPr>
                              <w:p w14:paraId="1D133249" w14:textId="77777777" w:rsidR="00060A21" w:rsidRPr="00B40237" w:rsidRDefault="00060A21" w:rsidP="00A81035">
                                <w:pPr>
                                  <w:spacing w:line="276" w:lineRule="auto"/>
                                  <w:rPr>
                                    <w:rFonts w:cs="Arial"/>
                                    <w:sz w:val="20"/>
                                    <w:szCs w:val="20"/>
                                  </w:rPr>
                                </w:pPr>
                                <w:r w:rsidRPr="00B40237">
                                  <w:rPr>
                                    <w:rFonts w:cs="Arial"/>
                                    <w:sz w:val="20"/>
                                    <w:szCs w:val="20"/>
                                  </w:rPr>
                                  <w:t>17-05-2023</w:t>
                                </w:r>
                                <w:r>
                                  <w:rPr>
                                    <w:rFonts w:cs="Arial"/>
                                    <w:sz w:val="20"/>
                                    <w:szCs w:val="20"/>
                                  </w:rPr>
                                  <w:br/>
                                </w:r>
                                <w:r w:rsidRPr="001308C4">
                                  <w:rPr>
                                    <w:rFonts w:cs="Arial"/>
                                    <w:sz w:val="16"/>
                                    <w:szCs w:val="16"/>
                                  </w:rPr>
                                  <w:t>(wo ivm hemelvaart)</w:t>
                                </w:r>
                              </w:p>
                            </w:tc>
                            <w:tc>
                              <w:tcPr>
                                <w:tcW w:w="2182" w:type="dxa"/>
                              </w:tcPr>
                              <w:p w14:paraId="047CE53A" w14:textId="77777777" w:rsidR="00060A21" w:rsidRPr="00B40237" w:rsidRDefault="00060A21" w:rsidP="00A81035">
                                <w:pPr>
                                  <w:spacing w:line="276" w:lineRule="auto"/>
                                  <w:rPr>
                                    <w:rFonts w:cs="Arial"/>
                                    <w:sz w:val="20"/>
                                    <w:szCs w:val="20"/>
                                  </w:rPr>
                                </w:pPr>
                                <w:r w:rsidRPr="00B40237">
                                  <w:rPr>
                                    <w:rFonts w:cs="Arial"/>
                                    <w:sz w:val="20"/>
                                    <w:szCs w:val="20"/>
                                  </w:rPr>
                                  <w:t>17-05-2023</w:t>
                                </w:r>
                                <w:r>
                                  <w:rPr>
                                    <w:rFonts w:cs="Arial"/>
                                    <w:sz w:val="20"/>
                                    <w:szCs w:val="20"/>
                                  </w:rPr>
                                  <w:br/>
                                </w:r>
                                <w:r w:rsidRPr="001308C4">
                                  <w:rPr>
                                    <w:rFonts w:cs="Arial"/>
                                    <w:sz w:val="16"/>
                                    <w:szCs w:val="16"/>
                                  </w:rPr>
                                  <w:t>(wo ivm hemelvaart)</w:t>
                                </w:r>
                              </w:p>
                            </w:tc>
                          </w:tr>
                          <w:tr w:rsidR="00060A21" w14:paraId="47FE0608" w14:textId="77777777" w:rsidTr="00A31FF9">
                            <w:trPr>
                              <w:trHeight w:val="328"/>
                            </w:trPr>
                            <w:tc>
                              <w:tcPr>
                                <w:tcW w:w="3397" w:type="dxa"/>
                                <w:shd w:val="clear" w:color="auto" w:fill="auto"/>
                              </w:tcPr>
                              <w:p w14:paraId="356CC732" w14:textId="77777777" w:rsidR="00060A21" w:rsidRDefault="00060A21" w:rsidP="00A81035">
                                <w:pPr>
                                  <w:rPr>
                                    <w:rFonts w:cs="Arial"/>
                                    <w:sz w:val="20"/>
                                    <w:szCs w:val="20"/>
                                  </w:rPr>
                                </w:pPr>
                                <w:r>
                                  <w:rPr>
                                    <w:rFonts w:cs="Arial"/>
                                    <w:sz w:val="20"/>
                                    <w:szCs w:val="20"/>
                                  </w:rPr>
                                  <w:t>Behandeling in MT / DB / AB</w:t>
                                </w:r>
                              </w:p>
                            </w:tc>
                            <w:tc>
                              <w:tcPr>
                                <w:tcW w:w="3119" w:type="dxa"/>
                                <w:shd w:val="clear" w:color="auto" w:fill="auto"/>
                              </w:tcPr>
                              <w:p w14:paraId="29229871" w14:textId="77777777" w:rsidR="00060A21" w:rsidRPr="00B40237" w:rsidRDefault="00060A21" w:rsidP="00A81035">
                                <w:pPr>
                                  <w:spacing w:line="276" w:lineRule="auto"/>
                                  <w:rPr>
                                    <w:rFonts w:cs="Arial"/>
                                    <w:sz w:val="16"/>
                                    <w:szCs w:val="16"/>
                                  </w:rPr>
                                </w:pPr>
                                <w:r w:rsidRPr="00B40237">
                                  <w:rPr>
                                    <w:rFonts w:cs="Arial"/>
                                    <w:sz w:val="16"/>
                                    <w:szCs w:val="16"/>
                                  </w:rPr>
                                  <w:t>14-03-2023 (MT), 22-03-2023 (DB),</w:t>
                                </w:r>
                                <w:r w:rsidRPr="00B40237">
                                  <w:rPr>
                                    <w:rFonts w:cs="Arial"/>
                                    <w:sz w:val="16"/>
                                    <w:szCs w:val="16"/>
                                  </w:rPr>
                                  <w:br/>
                                  <w:t>29-03-2023 (AB)</w:t>
                                </w:r>
                              </w:p>
                            </w:tc>
                            <w:tc>
                              <w:tcPr>
                                <w:tcW w:w="2091" w:type="dxa"/>
                              </w:tcPr>
                              <w:p w14:paraId="2F3EE145" w14:textId="77777777" w:rsidR="00060A21" w:rsidRPr="00B40237" w:rsidRDefault="00060A21" w:rsidP="00A81035">
                                <w:pPr>
                                  <w:spacing w:line="276" w:lineRule="auto"/>
                                  <w:rPr>
                                    <w:rFonts w:cs="Arial"/>
                                    <w:sz w:val="20"/>
                                    <w:szCs w:val="20"/>
                                  </w:rPr>
                                </w:pPr>
                                <w:r w:rsidRPr="00B40237">
                                  <w:rPr>
                                    <w:rFonts w:cs="Arial"/>
                                    <w:sz w:val="20"/>
                                    <w:szCs w:val="20"/>
                                  </w:rPr>
                                  <w:t>23-05-2023</w:t>
                                </w:r>
                                <w:r>
                                  <w:rPr>
                                    <w:rFonts w:cs="Arial"/>
                                    <w:sz w:val="20"/>
                                    <w:szCs w:val="20"/>
                                  </w:rPr>
                                  <w:t xml:space="preserve"> </w:t>
                                </w:r>
                                <w:r w:rsidRPr="00B40237">
                                  <w:rPr>
                                    <w:rFonts w:cs="Arial"/>
                                    <w:sz w:val="20"/>
                                    <w:szCs w:val="20"/>
                                  </w:rPr>
                                  <w:t>MT</w:t>
                                </w:r>
                              </w:p>
                            </w:tc>
                            <w:tc>
                              <w:tcPr>
                                <w:tcW w:w="2182" w:type="dxa"/>
                              </w:tcPr>
                              <w:p w14:paraId="1A54F314" w14:textId="77777777" w:rsidR="00060A21" w:rsidRPr="00B40237" w:rsidRDefault="00060A21" w:rsidP="00A81035">
                                <w:pPr>
                                  <w:spacing w:line="276" w:lineRule="auto"/>
                                  <w:rPr>
                                    <w:rFonts w:cs="Arial"/>
                                    <w:sz w:val="20"/>
                                    <w:szCs w:val="20"/>
                                  </w:rPr>
                                </w:pPr>
                                <w:r w:rsidRPr="00B40237">
                                  <w:rPr>
                                    <w:rFonts w:cs="Arial"/>
                                    <w:sz w:val="20"/>
                                    <w:szCs w:val="20"/>
                                  </w:rPr>
                                  <w:t>23-05-2023 MT</w:t>
                                </w:r>
                              </w:p>
                            </w:tc>
                          </w:tr>
                          <w:tr w:rsidR="00060A21" w14:paraId="53D0F873" w14:textId="77777777" w:rsidTr="00A31FF9">
                            <w:trPr>
                              <w:trHeight w:val="328"/>
                            </w:trPr>
                            <w:tc>
                              <w:tcPr>
                                <w:tcW w:w="3397" w:type="dxa"/>
                                <w:shd w:val="clear" w:color="auto" w:fill="auto"/>
                              </w:tcPr>
                              <w:p w14:paraId="773A2A7C" w14:textId="77777777" w:rsidR="00060A21" w:rsidRDefault="00060A21" w:rsidP="00A81035">
                                <w:pPr>
                                  <w:rPr>
                                    <w:rFonts w:cs="Arial"/>
                                    <w:sz w:val="20"/>
                                    <w:szCs w:val="20"/>
                                  </w:rPr>
                                </w:pPr>
                                <w:r>
                                  <w:rPr>
                                    <w:rFonts w:cs="Arial"/>
                                    <w:sz w:val="20"/>
                                    <w:szCs w:val="20"/>
                                  </w:rPr>
                                  <w:t>Behandeling in staf BV</w:t>
                                </w:r>
                              </w:p>
                            </w:tc>
                            <w:tc>
                              <w:tcPr>
                                <w:tcW w:w="3119" w:type="dxa"/>
                                <w:shd w:val="clear" w:color="auto" w:fill="auto"/>
                              </w:tcPr>
                              <w:p w14:paraId="0D7CBF20" w14:textId="77777777" w:rsidR="00060A21" w:rsidRPr="00B40237" w:rsidRDefault="00060A21" w:rsidP="00A81035">
                                <w:pPr>
                                  <w:spacing w:line="276" w:lineRule="auto"/>
                                  <w:rPr>
                                    <w:rFonts w:cs="Arial"/>
                                    <w:sz w:val="16"/>
                                    <w:szCs w:val="16"/>
                                  </w:rPr>
                                </w:pPr>
                                <w:r w:rsidRPr="00B40237">
                                  <w:rPr>
                                    <w:rFonts w:cs="Arial"/>
                                    <w:sz w:val="16"/>
                                    <w:szCs w:val="16"/>
                                  </w:rPr>
                                  <w:t>n.v.t.</w:t>
                                </w:r>
                              </w:p>
                            </w:tc>
                            <w:tc>
                              <w:tcPr>
                                <w:tcW w:w="2091" w:type="dxa"/>
                              </w:tcPr>
                              <w:p w14:paraId="05BCEDA5" w14:textId="77777777" w:rsidR="00060A21" w:rsidRPr="00B40237" w:rsidRDefault="00060A21" w:rsidP="00A81035">
                                <w:pPr>
                                  <w:spacing w:line="276" w:lineRule="auto"/>
                                  <w:rPr>
                                    <w:rFonts w:cs="Arial"/>
                                    <w:sz w:val="20"/>
                                    <w:szCs w:val="20"/>
                                  </w:rPr>
                                </w:pPr>
                                <w:r w:rsidRPr="00B40237">
                                  <w:rPr>
                                    <w:rFonts w:cs="Arial"/>
                                    <w:sz w:val="20"/>
                                    <w:szCs w:val="20"/>
                                  </w:rPr>
                                  <w:t>30-05-2023</w:t>
                                </w:r>
                                <w:r>
                                  <w:rPr>
                                    <w:rFonts w:cs="Arial"/>
                                    <w:sz w:val="20"/>
                                    <w:szCs w:val="20"/>
                                  </w:rPr>
                                  <w:br/>
                                </w:r>
                                <w:r w:rsidRPr="001308C4">
                                  <w:rPr>
                                    <w:rFonts w:cs="Arial"/>
                                    <w:sz w:val="16"/>
                                    <w:szCs w:val="16"/>
                                  </w:rPr>
                                  <w:t>(di ivm pinksteren)</w:t>
                                </w:r>
                              </w:p>
                            </w:tc>
                            <w:tc>
                              <w:tcPr>
                                <w:tcW w:w="2182" w:type="dxa"/>
                              </w:tcPr>
                              <w:p w14:paraId="3BF57D34" w14:textId="77777777" w:rsidR="00060A21" w:rsidRPr="00B40237" w:rsidRDefault="00060A21" w:rsidP="00A81035">
                                <w:pPr>
                                  <w:spacing w:line="276" w:lineRule="auto"/>
                                  <w:rPr>
                                    <w:rFonts w:cs="Arial"/>
                                    <w:sz w:val="20"/>
                                    <w:szCs w:val="20"/>
                                  </w:rPr>
                                </w:pPr>
                                <w:r w:rsidRPr="00B40237">
                                  <w:rPr>
                                    <w:rFonts w:cs="Arial"/>
                                    <w:sz w:val="20"/>
                                    <w:szCs w:val="20"/>
                                  </w:rPr>
                                  <w:t>30-05-2023</w:t>
                                </w:r>
                                <w:r>
                                  <w:rPr>
                                    <w:rFonts w:cs="Arial"/>
                                    <w:sz w:val="20"/>
                                    <w:szCs w:val="20"/>
                                  </w:rPr>
                                  <w:br/>
                                </w:r>
                                <w:r w:rsidRPr="001308C4">
                                  <w:rPr>
                                    <w:rFonts w:cs="Arial"/>
                                    <w:sz w:val="16"/>
                                    <w:szCs w:val="16"/>
                                  </w:rPr>
                                  <w:t>(di ivm pinksteren)</w:t>
                                </w:r>
                              </w:p>
                            </w:tc>
                          </w:tr>
                          <w:tr w:rsidR="00060A21" w14:paraId="7AA2C5B1" w14:textId="77777777" w:rsidTr="00A31FF9">
                            <w:trPr>
                              <w:trHeight w:val="328"/>
                            </w:trPr>
                            <w:tc>
                              <w:tcPr>
                                <w:tcW w:w="3397" w:type="dxa"/>
                                <w:shd w:val="clear" w:color="auto" w:fill="auto"/>
                              </w:tcPr>
                              <w:p w14:paraId="12D83556" w14:textId="77777777" w:rsidR="00060A21" w:rsidRDefault="00060A21" w:rsidP="00A81035">
                                <w:pPr>
                                  <w:rPr>
                                    <w:rFonts w:cs="Arial"/>
                                    <w:sz w:val="20"/>
                                    <w:szCs w:val="20"/>
                                  </w:rPr>
                                </w:pPr>
                                <w:r>
                                  <w:rPr>
                                    <w:rFonts w:cs="Arial"/>
                                    <w:sz w:val="20"/>
                                    <w:szCs w:val="20"/>
                                  </w:rPr>
                                  <w:t>Behandeling in alle stafoverleggen</w:t>
                                </w:r>
                              </w:p>
                            </w:tc>
                            <w:tc>
                              <w:tcPr>
                                <w:tcW w:w="3119" w:type="dxa"/>
                                <w:shd w:val="clear" w:color="auto" w:fill="auto"/>
                              </w:tcPr>
                              <w:p w14:paraId="0B82EAC1" w14:textId="77777777" w:rsidR="00060A21" w:rsidRPr="00B40237" w:rsidRDefault="00060A21" w:rsidP="00A81035">
                                <w:pPr>
                                  <w:spacing w:line="276" w:lineRule="auto"/>
                                  <w:rPr>
                                    <w:rFonts w:cs="Arial"/>
                                    <w:sz w:val="16"/>
                                    <w:szCs w:val="16"/>
                                  </w:rPr>
                                </w:pPr>
                                <w:r w:rsidRPr="00B40237">
                                  <w:rPr>
                                    <w:rFonts w:cs="Arial"/>
                                    <w:sz w:val="16"/>
                                    <w:szCs w:val="16"/>
                                  </w:rPr>
                                  <w:t>n.v.t.</w:t>
                                </w:r>
                              </w:p>
                            </w:tc>
                            <w:tc>
                              <w:tcPr>
                                <w:tcW w:w="2091" w:type="dxa"/>
                              </w:tcPr>
                              <w:p w14:paraId="38749EAB" w14:textId="77777777" w:rsidR="00060A21" w:rsidRPr="00B40237" w:rsidRDefault="00060A21" w:rsidP="00A81035">
                                <w:pPr>
                                  <w:spacing w:line="276" w:lineRule="auto"/>
                                  <w:rPr>
                                    <w:rFonts w:cs="Arial"/>
                                    <w:sz w:val="20"/>
                                    <w:szCs w:val="20"/>
                                  </w:rPr>
                                </w:pPr>
                                <w:r w:rsidRPr="00B40237">
                                  <w:rPr>
                                    <w:rFonts w:cs="Arial"/>
                                    <w:sz w:val="20"/>
                                    <w:szCs w:val="20"/>
                                  </w:rPr>
                                  <w:t>05-06-2023</w:t>
                                </w:r>
                              </w:p>
                            </w:tc>
                            <w:tc>
                              <w:tcPr>
                                <w:tcW w:w="2182" w:type="dxa"/>
                              </w:tcPr>
                              <w:p w14:paraId="6CF7D492" w14:textId="77777777" w:rsidR="00060A21" w:rsidRPr="00B40237" w:rsidRDefault="00060A21" w:rsidP="00A81035">
                                <w:pPr>
                                  <w:spacing w:line="276" w:lineRule="auto"/>
                                  <w:rPr>
                                    <w:rFonts w:cs="Arial"/>
                                    <w:sz w:val="20"/>
                                    <w:szCs w:val="20"/>
                                  </w:rPr>
                                </w:pPr>
                                <w:r w:rsidRPr="00B40237">
                                  <w:rPr>
                                    <w:rFonts w:cs="Arial"/>
                                    <w:sz w:val="20"/>
                                    <w:szCs w:val="20"/>
                                  </w:rPr>
                                  <w:t>05-06-2023</w:t>
                                </w:r>
                              </w:p>
                            </w:tc>
                          </w:tr>
                          <w:tr w:rsidR="00060A21" w14:paraId="1509AEBC" w14:textId="77777777" w:rsidTr="00A31FF9">
                            <w:trPr>
                              <w:trHeight w:val="328"/>
                            </w:trPr>
                            <w:tc>
                              <w:tcPr>
                                <w:tcW w:w="3397" w:type="dxa"/>
                                <w:shd w:val="clear" w:color="auto" w:fill="auto"/>
                              </w:tcPr>
                              <w:p w14:paraId="518723CA" w14:textId="77777777" w:rsidR="00060A21" w:rsidRPr="0070325F" w:rsidRDefault="00060A21" w:rsidP="00A81035">
                                <w:pPr>
                                  <w:rPr>
                                    <w:rFonts w:cs="Arial"/>
                                    <w:sz w:val="20"/>
                                    <w:szCs w:val="20"/>
                                  </w:rPr>
                                </w:pPr>
                                <w:r>
                                  <w:rPr>
                                    <w:rFonts w:cs="Arial"/>
                                    <w:sz w:val="20"/>
                                    <w:szCs w:val="20"/>
                                  </w:rPr>
                                  <w:t>Besluitvorming B</w:t>
                                </w:r>
                                <w:r w:rsidRPr="0070325F">
                                  <w:rPr>
                                    <w:rFonts w:cs="Arial"/>
                                    <w:sz w:val="20"/>
                                    <w:szCs w:val="20"/>
                                  </w:rPr>
                                  <w:t>&amp;W</w:t>
                                </w:r>
                              </w:p>
                            </w:tc>
                            <w:tc>
                              <w:tcPr>
                                <w:tcW w:w="3119" w:type="dxa"/>
                                <w:shd w:val="clear" w:color="auto" w:fill="auto"/>
                              </w:tcPr>
                              <w:p w14:paraId="4874EC67" w14:textId="77777777" w:rsidR="00060A21" w:rsidRPr="00B40237" w:rsidRDefault="00060A21" w:rsidP="00A81035">
                                <w:pPr>
                                  <w:spacing w:line="276" w:lineRule="auto"/>
                                  <w:rPr>
                                    <w:rFonts w:cs="Arial"/>
                                    <w:sz w:val="16"/>
                                    <w:szCs w:val="16"/>
                                  </w:rPr>
                                </w:pPr>
                                <w:r w:rsidRPr="00B40237">
                                  <w:rPr>
                                    <w:rFonts w:cs="Arial"/>
                                    <w:sz w:val="16"/>
                                    <w:szCs w:val="16"/>
                                  </w:rPr>
                                  <w:t>11-04-2023(ter info)</w:t>
                                </w:r>
                              </w:p>
                            </w:tc>
                            <w:tc>
                              <w:tcPr>
                                <w:tcW w:w="2091" w:type="dxa"/>
                              </w:tcPr>
                              <w:p w14:paraId="489DF419" w14:textId="77777777" w:rsidR="00060A21" w:rsidRPr="00B40237" w:rsidRDefault="00060A21" w:rsidP="00A81035">
                                <w:pPr>
                                  <w:spacing w:line="276" w:lineRule="auto"/>
                                  <w:rPr>
                                    <w:rFonts w:cs="Arial"/>
                                    <w:sz w:val="20"/>
                                    <w:szCs w:val="20"/>
                                  </w:rPr>
                                </w:pPr>
                                <w:r w:rsidRPr="00B40237">
                                  <w:rPr>
                                    <w:rFonts w:cs="Arial"/>
                                    <w:sz w:val="20"/>
                                    <w:szCs w:val="20"/>
                                  </w:rPr>
                                  <w:t>12-06-2023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20-06-2023</w:t>
                                </w:r>
                              </w:p>
                            </w:tc>
                            <w:tc>
                              <w:tcPr>
                                <w:tcW w:w="2182" w:type="dxa"/>
                              </w:tcPr>
                              <w:p w14:paraId="6EAA4443" w14:textId="77777777" w:rsidR="00060A21" w:rsidRPr="00B40237" w:rsidRDefault="00060A21" w:rsidP="00A81035">
                                <w:pPr>
                                  <w:spacing w:line="276" w:lineRule="auto"/>
                                  <w:rPr>
                                    <w:rFonts w:cs="Arial"/>
                                    <w:sz w:val="20"/>
                                    <w:szCs w:val="20"/>
                                  </w:rPr>
                                </w:pPr>
                                <w:r w:rsidRPr="00B40237">
                                  <w:rPr>
                                    <w:rFonts w:cs="Arial"/>
                                    <w:sz w:val="20"/>
                                    <w:szCs w:val="20"/>
                                  </w:rPr>
                                  <w:t>12-06-2023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20-06-2023</w:t>
                                </w:r>
                              </w:p>
                            </w:tc>
                          </w:tr>
                          <w:tr w:rsidR="00060A21" w14:paraId="20804A6E" w14:textId="77777777" w:rsidTr="00A31FF9">
                            <w:trPr>
                              <w:trHeight w:val="328"/>
                            </w:trPr>
                            <w:tc>
                              <w:tcPr>
                                <w:tcW w:w="3397" w:type="dxa"/>
                                <w:shd w:val="clear" w:color="auto" w:fill="auto"/>
                              </w:tcPr>
                              <w:p w14:paraId="2F812775" w14:textId="77777777" w:rsidR="00060A21" w:rsidRPr="0070325F" w:rsidRDefault="00060A21" w:rsidP="00A81035">
                                <w:pPr>
                                  <w:rPr>
                                    <w:rFonts w:cs="Arial"/>
                                    <w:sz w:val="20"/>
                                    <w:szCs w:val="20"/>
                                  </w:rPr>
                                </w:pPr>
                                <w:r w:rsidRPr="0070325F">
                                  <w:rPr>
                                    <w:rFonts w:cs="Arial"/>
                                    <w:sz w:val="20"/>
                                    <w:szCs w:val="20"/>
                                  </w:rPr>
                                  <w:t>Verzending aan griffie</w:t>
                                </w:r>
                              </w:p>
                            </w:tc>
                            <w:tc>
                              <w:tcPr>
                                <w:tcW w:w="3119" w:type="dxa"/>
                                <w:shd w:val="clear" w:color="auto" w:fill="auto"/>
                              </w:tcPr>
                              <w:p w14:paraId="08D38016" w14:textId="77777777" w:rsidR="00060A21" w:rsidRPr="00B40237" w:rsidRDefault="00060A21" w:rsidP="00A81035">
                                <w:pPr>
                                  <w:spacing w:line="276" w:lineRule="auto"/>
                                  <w:rPr>
                                    <w:rFonts w:cs="Arial"/>
                                    <w:sz w:val="16"/>
                                    <w:szCs w:val="16"/>
                                  </w:rPr>
                                </w:pPr>
                                <w:r w:rsidRPr="00B40237">
                                  <w:rPr>
                                    <w:rFonts w:cs="Arial"/>
                                    <w:sz w:val="16"/>
                                    <w:szCs w:val="16"/>
                                  </w:rPr>
                                  <w:t>11-04-2023 (ter info naar raden</w:t>
                                </w:r>
                                <w:r>
                                  <w:rPr>
                                    <w:rFonts w:cs="Arial"/>
                                    <w:sz w:val="16"/>
                                    <w:szCs w:val="16"/>
                                  </w:rPr>
                                  <w:t>)</w:t>
                                </w:r>
                                <w:r>
                                  <w:rPr>
                                    <w:rFonts w:cs="Arial"/>
                                    <w:sz w:val="16"/>
                                    <w:szCs w:val="16"/>
                                  </w:rPr>
                                  <w:br/>
                                </w:r>
                                <w:r w:rsidRPr="00B40237">
                                  <w:rPr>
                                    <w:rFonts w:cs="Arial"/>
                                    <w:sz w:val="16"/>
                                    <w:szCs w:val="16"/>
                                  </w:rPr>
                                  <w:t>Nieuwe WGR: uiterlijk 30-04-2023</w:t>
                                </w:r>
                              </w:p>
                            </w:tc>
                            <w:tc>
                              <w:tcPr>
                                <w:tcW w:w="2091" w:type="dxa"/>
                              </w:tcPr>
                              <w:p w14:paraId="34E57188" w14:textId="77777777" w:rsidR="00060A21" w:rsidRPr="00B40237" w:rsidRDefault="00060A21" w:rsidP="00A81035">
                                <w:pPr>
                                  <w:spacing w:line="276" w:lineRule="auto"/>
                                  <w:rPr>
                                    <w:rFonts w:cs="Arial"/>
                                    <w:sz w:val="20"/>
                                    <w:szCs w:val="20"/>
                                  </w:rPr>
                                </w:pPr>
                                <w:r w:rsidRPr="00B40237">
                                  <w:rPr>
                                    <w:rFonts w:cs="Arial"/>
                                    <w:sz w:val="20"/>
                                    <w:szCs w:val="20"/>
                                  </w:rPr>
                                  <w:t>20-06-2023</w:t>
                                </w:r>
                              </w:p>
                            </w:tc>
                            <w:tc>
                              <w:tcPr>
                                <w:tcW w:w="2182" w:type="dxa"/>
                              </w:tcPr>
                              <w:p w14:paraId="61414852" w14:textId="77777777" w:rsidR="00060A21" w:rsidRPr="00B40237" w:rsidRDefault="00060A21" w:rsidP="00A81035">
                                <w:pPr>
                                  <w:spacing w:line="276" w:lineRule="auto"/>
                                  <w:rPr>
                                    <w:rFonts w:cs="Arial"/>
                                    <w:sz w:val="20"/>
                                    <w:szCs w:val="20"/>
                                  </w:rPr>
                                </w:pPr>
                                <w:r w:rsidRPr="00B40237">
                                  <w:rPr>
                                    <w:rFonts w:cs="Arial"/>
                                    <w:sz w:val="20"/>
                                    <w:szCs w:val="20"/>
                                  </w:rPr>
                                  <w:t>20-06-2023</w:t>
                                </w:r>
                              </w:p>
                            </w:tc>
                          </w:tr>
                          <w:tr w:rsidR="00060A21" w14:paraId="5BFC7071" w14:textId="77777777" w:rsidTr="00A31FF9">
                            <w:trPr>
                              <w:trHeight w:val="328"/>
                            </w:trPr>
                            <w:tc>
                              <w:tcPr>
                                <w:tcW w:w="3397" w:type="dxa"/>
                                <w:shd w:val="clear" w:color="auto" w:fill="auto"/>
                              </w:tcPr>
                              <w:p w14:paraId="74B4333A" w14:textId="77777777" w:rsidR="00060A21" w:rsidRPr="0070325F" w:rsidRDefault="00060A21" w:rsidP="00A81035">
                                <w:pPr>
                                  <w:rPr>
                                    <w:rFonts w:cs="Arial"/>
                                    <w:sz w:val="20"/>
                                    <w:szCs w:val="20"/>
                                  </w:rPr>
                                </w:pPr>
                                <w:r>
                                  <w:rPr>
                                    <w:rFonts w:cs="Arial"/>
                                    <w:sz w:val="20"/>
                                    <w:szCs w:val="20"/>
                                  </w:rPr>
                                  <w:t>Voorronde/commissiebehandeling</w:t>
                                </w:r>
                              </w:p>
                            </w:tc>
                            <w:tc>
                              <w:tcPr>
                                <w:tcW w:w="3119" w:type="dxa"/>
                                <w:shd w:val="clear" w:color="auto" w:fill="auto"/>
                              </w:tcPr>
                              <w:p w14:paraId="401E2D09" w14:textId="77777777" w:rsidR="00060A21" w:rsidRPr="00B40237" w:rsidRDefault="00060A21" w:rsidP="00A81035">
                                <w:pPr>
                                  <w:spacing w:line="276" w:lineRule="auto"/>
                                  <w:rPr>
                                    <w:rFonts w:cs="Arial"/>
                                    <w:sz w:val="16"/>
                                    <w:szCs w:val="16"/>
                                  </w:rPr>
                                </w:pPr>
                                <w:r w:rsidRPr="00B40237">
                                  <w:rPr>
                                    <w:rFonts w:cs="Arial"/>
                                    <w:sz w:val="16"/>
                                    <w:szCs w:val="16"/>
                                  </w:rPr>
                                  <w:t>09-05-2023 (WL), 20-0</w:t>
                                </w:r>
                                <w:r>
                                  <w:rPr>
                                    <w:rFonts w:cs="Arial"/>
                                    <w:sz w:val="16"/>
                                    <w:szCs w:val="16"/>
                                  </w:rPr>
                                  <w:t>4</w:t>
                                </w:r>
                                <w:r w:rsidRPr="00B40237">
                                  <w:rPr>
                                    <w:rFonts w:cs="Arial"/>
                                    <w:sz w:val="16"/>
                                    <w:szCs w:val="16"/>
                                  </w:rPr>
                                  <w:t>-2023 (OZ)</w:t>
                                </w:r>
                              </w:p>
                            </w:tc>
                            <w:tc>
                              <w:tcPr>
                                <w:tcW w:w="2091" w:type="dxa"/>
                              </w:tcPr>
                              <w:p w14:paraId="60B27A93" w14:textId="77777777" w:rsidR="00060A21" w:rsidRPr="00B40237" w:rsidRDefault="00060A21" w:rsidP="00A81035">
                                <w:pPr>
                                  <w:spacing w:line="276" w:lineRule="auto"/>
                                  <w:rPr>
                                    <w:rFonts w:cs="Arial"/>
                                    <w:sz w:val="20"/>
                                    <w:szCs w:val="20"/>
                                  </w:rPr>
                                </w:pPr>
                                <w:r w:rsidRPr="00B40237">
                                  <w:rPr>
                                    <w:rFonts w:cs="Arial"/>
                                    <w:sz w:val="20"/>
                                    <w:szCs w:val="20"/>
                                  </w:rPr>
                                  <w:t>11-07-2023</w:t>
                                </w:r>
                              </w:p>
                            </w:tc>
                            <w:tc>
                              <w:tcPr>
                                <w:tcW w:w="2182" w:type="dxa"/>
                              </w:tcPr>
                              <w:p w14:paraId="3A153E1B" w14:textId="77777777" w:rsidR="00060A21" w:rsidRPr="00B40237" w:rsidRDefault="00060A21" w:rsidP="00A81035">
                                <w:pPr>
                                  <w:spacing w:line="276" w:lineRule="auto"/>
                                  <w:rPr>
                                    <w:rFonts w:cs="Arial"/>
                                    <w:sz w:val="20"/>
                                    <w:szCs w:val="20"/>
                                  </w:rPr>
                                </w:pPr>
                                <w:r w:rsidRPr="00B40237">
                                  <w:rPr>
                                    <w:rFonts w:cs="Arial"/>
                                    <w:sz w:val="20"/>
                                    <w:szCs w:val="20"/>
                                  </w:rPr>
                                  <w:t>06-07-2023</w:t>
                                </w:r>
                              </w:p>
                            </w:tc>
                          </w:tr>
                          <w:tr w:rsidR="00060A21" w14:paraId="3DC4A996" w14:textId="77777777" w:rsidTr="00A31FF9">
                            <w:trPr>
                              <w:trHeight w:val="328"/>
                            </w:trPr>
                            <w:tc>
                              <w:tcPr>
                                <w:tcW w:w="3397" w:type="dxa"/>
                                <w:shd w:val="clear" w:color="auto" w:fill="auto"/>
                              </w:tcPr>
                              <w:p w14:paraId="7E7288B2" w14:textId="77777777" w:rsidR="00060A21" w:rsidRPr="0070325F" w:rsidRDefault="00060A21" w:rsidP="00A81035">
                                <w:pPr>
                                  <w:rPr>
                                    <w:rFonts w:cs="Arial"/>
                                    <w:sz w:val="20"/>
                                    <w:szCs w:val="20"/>
                                  </w:rPr>
                                </w:pPr>
                                <w:r>
                                  <w:rPr>
                                    <w:rFonts w:cs="Arial"/>
                                    <w:sz w:val="20"/>
                                    <w:szCs w:val="20"/>
                                  </w:rPr>
                                  <w:t>Raad</w:t>
                                </w:r>
                              </w:p>
                            </w:tc>
                            <w:tc>
                              <w:tcPr>
                                <w:tcW w:w="3119" w:type="dxa"/>
                                <w:shd w:val="clear" w:color="auto" w:fill="auto"/>
                              </w:tcPr>
                              <w:p w14:paraId="0AF31937" w14:textId="77777777" w:rsidR="00060A21" w:rsidRPr="00B40237" w:rsidRDefault="00060A21" w:rsidP="00A81035">
                                <w:pPr>
                                  <w:spacing w:line="276" w:lineRule="auto"/>
                                  <w:rPr>
                                    <w:rFonts w:cs="Arial"/>
                                    <w:sz w:val="16"/>
                                    <w:szCs w:val="16"/>
                                  </w:rPr>
                                </w:pPr>
                                <w:r w:rsidRPr="00B40237">
                                  <w:rPr>
                                    <w:rFonts w:cs="Arial"/>
                                    <w:sz w:val="16"/>
                                    <w:szCs w:val="16"/>
                                  </w:rPr>
                                  <w:t>16-05-2023 (WL), 11-05-2023 (OZ)</w:t>
                                </w:r>
                                <w:r>
                                  <w:rPr>
                                    <w:rFonts w:cs="Arial"/>
                                    <w:sz w:val="16"/>
                                    <w:szCs w:val="16"/>
                                  </w:rPr>
                                  <w:br/>
                                </w:r>
                                <w:r w:rsidRPr="00B40237">
                                  <w:rPr>
                                    <w:rFonts w:cs="Arial"/>
                                    <w:sz w:val="16"/>
                                    <w:szCs w:val="16"/>
                                  </w:rPr>
                                  <w:t>(ter info)</w:t>
                                </w:r>
                              </w:p>
                            </w:tc>
                            <w:tc>
                              <w:tcPr>
                                <w:tcW w:w="2091" w:type="dxa"/>
                              </w:tcPr>
                              <w:p w14:paraId="2B1B12E5" w14:textId="77777777" w:rsidR="00060A21" w:rsidRPr="00B40237" w:rsidRDefault="00060A21" w:rsidP="00A81035">
                                <w:pPr>
                                  <w:spacing w:line="276" w:lineRule="auto"/>
                                  <w:rPr>
                                    <w:rFonts w:cs="Arial"/>
                                    <w:sz w:val="20"/>
                                    <w:szCs w:val="20"/>
                                  </w:rPr>
                                </w:pPr>
                                <w:r w:rsidRPr="00B40237">
                                  <w:rPr>
                                    <w:rFonts w:cs="Arial"/>
                                    <w:sz w:val="20"/>
                                    <w:szCs w:val="20"/>
                                  </w:rPr>
                                  <w:t>11-07-2023</w:t>
                                </w:r>
                                <w:r>
                                  <w:rPr>
                                    <w:rFonts w:cs="Arial"/>
                                    <w:sz w:val="20"/>
                                    <w:szCs w:val="20"/>
                                  </w:rPr>
                                  <w:t xml:space="preserve"> *)</w:t>
                                </w:r>
                              </w:p>
                            </w:tc>
                            <w:tc>
                              <w:tcPr>
                                <w:tcW w:w="2182" w:type="dxa"/>
                              </w:tcPr>
                              <w:p w14:paraId="48B0B2B5" w14:textId="77777777" w:rsidR="00060A21" w:rsidRPr="00B40237" w:rsidRDefault="00060A21" w:rsidP="00A81035">
                                <w:pPr>
                                  <w:spacing w:line="276" w:lineRule="auto"/>
                                  <w:rPr>
                                    <w:rFonts w:cs="Arial"/>
                                    <w:sz w:val="20"/>
                                    <w:szCs w:val="20"/>
                                  </w:rPr>
                                </w:pPr>
                                <w:r w:rsidRPr="00B40237">
                                  <w:rPr>
                                    <w:rFonts w:cs="Arial"/>
                                    <w:sz w:val="20"/>
                                    <w:szCs w:val="20"/>
                                  </w:rPr>
                                  <w:t>13-07-2023</w:t>
                                </w:r>
                              </w:p>
                            </w:tc>
                          </w:tr>
                          <w:tr w:rsidR="00060A21" w14:paraId="5DCFF13D" w14:textId="77777777" w:rsidTr="00A31FF9">
                            <w:trPr>
                              <w:trHeight w:val="328"/>
                            </w:trPr>
                            <w:tc>
                              <w:tcPr>
                                <w:tcW w:w="3397" w:type="dxa"/>
                                <w:shd w:val="clear" w:color="auto" w:fill="auto"/>
                              </w:tcPr>
                              <w:p w14:paraId="3CAAC58C" w14:textId="77777777" w:rsidR="00060A21" w:rsidRDefault="00060A21" w:rsidP="00A81035">
                                <w:pPr>
                                  <w:rPr>
                                    <w:rFonts w:cs="Arial"/>
                                    <w:sz w:val="20"/>
                                    <w:szCs w:val="20"/>
                                  </w:rPr>
                                </w:pPr>
                                <w:r>
                                  <w:rPr>
                                    <w:rFonts w:cs="Arial"/>
                                    <w:sz w:val="20"/>
                                    <w:szCs w:val="20"/>
                                  </w:rPr>
                                  <w:t>Verzending naar Provincie</w:t>
                                </w:r>
                              </w:p>
                            </w:tc>
                            <w:tc>
                              <w:tcPr>
                                <w:tcW w:w="3119" w:type="dxa"/>
                                <w:shd w:val="clear" w:color="auto" w:fill="auto"/>
                              </w:tcPr>
                              <w:p w14:paraId="7E694E78" w14:textId="77777777" w:rsidR="00060A21" w:rsidRPr="00B40237" w:rsidRDefault="00060A21" w:rsidP="00A81035">
                                <w:pPr>
                                  <w:spacing w:line="276" w:lineRule="auto"/>
                                  <w:rPr>
                                    <w:rFonts w:cs="Arial"/>
                                    <w:sz w:val="16"/>
                                    <w:szCs w:val="16"/>
                                  </w:rPr>
                                </w:pPr>
                                <w:r w:rsidRPr="00B40237">
                                  <w:rPr>
                                    <w:rFonts w:cs="Arial"/>
                                    <w:sz w:val="16"/>
                                    <w:szCs w:val="16"/>
                                  </w:rPr>
                                  <w:t>30-03-2023</w:t>
                                </w:r>
                                <w:r>
                                  <w:rPr>
                                    <w:rFonts w:cs="Arial"/>
                                    <w:sz w:val="16"/>
                                    <w:szCs w:val="16"/>
                                  </w:rPr>
                                  <w:br/>
                                </w:r>
                                <w:r w:rsidRPr="00B40237">
                                  <w:rPr>
                                    <w:rFonts w:cs="Arial"/>
                                    <w:sz w:val="16"/>
                                    <w:szCs w:val="16"/>
                                  </w:rPr>
                                  <w:t>Nieuwe WGR: uiterlijk 15-07-2023</w:t>
                                </w:r>
                              </w:p>
                            </w:tc>
                            <w:tc>
                              <w:tcPr>
                                <w:tcW w:w="2091" w:type="dxa"/>
                              </w:tcPr>
                              <w:p w14:paraId="28F43DCB" w14:textId="77777777" w:rsidR="00060A21" w:rsidRPr="00B40237" w:rsidRDefault="00060A21" w:rsidP="00A81035">
                                <w:pPr>
                                  <w:spacing w:line="276" w:lineRule="auto"/>
                                  <w:rPr>
                                    <w:rFonts w:cs="Arial"/>
                                    <w:sz w:val="20"/>
                                    <w:szCs w:val="20"/>
                                  </w:rPr>
                                </w:pPr>
                                <w:r w:rsidRPr="00B40237">
                                  <w:rPr>
                                    <w:rFonts w:cs="Arial"/>
                                    <w:sz w:val="20"/>
                                    <w:szCs w:val="20"/>
                                  </w:rPr>
                                  <w:t>Voor 15-07-2023</w:t>
                                </w:r>
                              </w:p>
                            </w:tc>
                            <w:tc>
                              <w:tcPr>
                                <w:tcW w:w="2182" w:type="dxa"/>
                              </w:tcPr>
                              <w:p w14:paraId="3CF35350" w14:textId="77777777" w:rsidR="00060A21" w:rsidRPr="00B40237" w:rsidRDefault="00060A21" w:rsidP="00A81035">
                                <w:pPr>
                                  <w:spacing w:line="276" w:lineRule="auto"/>
                                  <w:rPr>
                                    <w:rFonts w:cs="Arial"/>
                                    <w:sz w:val="20"/>
                                    <w:szCs w:val="20"/>
                                  </w:rPr>
                                </w:pPr>
                                <w:r w:rsidRPr="00B40237">
                                  <w:rPr>
                                    <w:rFonts w:cs="Arial"/>
                                    <w:sz w:val="20"/>
                                    <w:szCs w:val="20"/>
                                  </w:rPr>
                                  <w:t>Voor 15-07-2023</w:t>
                                </w:r>
                              </w:p>
                            </w:tc>
                          </w:tr>
                        </w:tbl>
                        <w:p w14:paraId="0D668E73" w14:textId="77777777" w:rsidR="00060A21" w:rsidRPr="006948F9" w:rsidRDefault="00060A21" w:rsidP="002C14F2">
                          <w:pPr>
                            <w:tabs>
                              <w:tab w:val="left" w:pos="5387"/>
                            </w:tabs>
                            <w:spacing w:line="276" w:lineRule="auto"/>
                            <w:rPr>
                              <w:rFonts w:cs="Arial"/>
                              <w:sz w:val="16"/>
                              <w:szCs w:val="16"/>
                            </w:rPr>
                          </w:pPr>
                          <w:r w:rsidRPr="006948F9">
                            <w:rPr>
                              <w:rFonts w:cs="Arial"/>
                              <w:sz w:val="16"/>
                              <w:szCs w:val="16"/>
                            </w:rPr>
                            <w:t>*) na afstemming met het Presidium (31-10-22)  zijn Voorronde en Raad op dezelfde avond</w:t>
                          </w:r>
                        </w:p>
                      </w:txbxContent>
                    </v:textbox>
                  </v:roundrect>
                  <v:roundrect id="_x0000_s1054" style="position:absolute;left:36572;top:-13111;width:35274;height:14573;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" stroked="f">
                    <v:textbox>
                      <w:txbxContent>
                        <w:p w14:paraId="159DB6D9" w14:textId="77777777" w:rsidR="00060A21" w:rsidRDefault="00060A21" w:rsidP="002C14F2">
                          <w:pPr>
                            <w:rPr>
                              <w:rFonts w:cs="Arial"/>
                              <w:color w:val="0066B6"/>
                            </w:rPr>
                          </w:pPr>
                          <w:r w:rsidRPr="00881D62">
                            <w:rPr>
                              <w:rFonts w:cs="Arial"/>
                              <w:color w:val="0066B6"/>
                              <w:sz w:val="20"/>
                              <w:szCs w:val="20"/>
                            </w:rPr>
                            <w:t>DOEL</w:t>
                          </w:r>
                          <w:r>
                            <w:rPr>
                              <w:rFonts w:cs="Arial"/>
                              <w:color w:val="0066B6"/>
                            </w:rPr>
                            <w:t xml:space="preserve"> </w:t>
                          </w:r>
                        </w:p>
                        <w:p w14:paraId="5E7C5BED" w14:textId="77777777" w:rsidR="00060A21" w:rsidRPr="002C14F2" w:rsidRDefault="00060A21" w:rsidP="002C14F2">
                          <w:pPr>
                            <w:spacing w:line="280" w:lineRule="atLeast"/>
                            <w:rPr>
                              <w:rFonts w:ascii="Lucida Sans Unicode" w:hAnsi="Lucida Sans Unicode" w:cs="Lucida Sans Unicode"/>
                              <w:sz w:val="20"/>
                              <w:szCs w:val="20"/>
                            </w:rPr>
                          </w:pPr>
                          <w:r>
                            <w:rPr>
                              <w:rFonts w:cs="Arial"/>
                              <w:sz w:val="20"/>
                              <w:szCs w:val="20"/>
                            </w:rPr>
                            <w:t xml:space="preserve">Het college/DB legt met de jaarstukken verantwoording af aan de raad/AB over de gestelde kaders en afgesproken te behalen (maatschappelijke) effecten vanuit de begroting. De raad/AB stelt de jaarstukken vast samen met de rapportage van de accountantscontrole. </w:t>
                          </w:r>
                        </w:p>
                      </w:txbxContent>
                    </v:textbox>
                  </v:roundrect>
                  <v:roundrect id="_x0000_s1055" style="position:absolute;left:157;top:-13111;width:35274;height:14573;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" stroked="f">
                    <v:textbox>
                      <w:txbxContent>
                        <w:p w14:paraId="0FBEA9B4" w14:textId="77777777" w:rsidR="00060A21" w:rsidRDefault="00060A21" w:rsidP="002C14F2">
                          <w:pPr>
                            <w:rPr>
                              <w:rFonts w:asciiTheme="minorHAnsi" w:hAnsiTheme="minorHAnsi" w:cs="Arial"/>
                              <w:sz w:val="20"/>
                              <w:szCs w:val="20"/>
                            </w:rPr>
                          </w:pPr>
                          <w:r>
                            <w:rPr>
                              <w:rFonts w:cs="Arial"/>
                              <w:color w:val="0066B6"/>
                              <w:sz w:val="20"/>
                              <w:szCs w:val="20"/>
                            </w:rPr>
                            <w:t>INPUT</w:t>
                          </w:r>
                        </w:p>
                        <w:p w14:paraId="2081225A" w14:textId="77777777" w:rsidR="00060A21" w:rsidRDefault="00060A21" w:rsidP="002C14F2">
                          <w:pPr>
                            <w:pStyle w:val="Lijstalinea"/>
                            <w:numPr>
                              <w:ilvl w:val="0"/>
                              <w:numId w:val="17"/>
                            </w:numPr>
                            <w:spacing w:after="0" w:line="280" w:lineRule="atLeast"/>
                            <w:rPr>
                              <w:rFonts w:ascii="Arial" w:hAnsi="Arial" w:cs="Arial"/>
                              <w:sz w:val="20"/>
                              <w:szCs w:val="20"/>
                            </w:rPr>
                          </w:pPr>
                          <w:r>
                            <w:rPr>
                              <w:rFonts w:ascii="Arial" w:hAnsi="Arial" w:cs="Arial"/>
                              <w:sz w:val="20"/>
                              <w:szCs w:val="20"/>
                            </w:rPr>
                            <w:t>Realisatie budgetten</w:t>
                          </w:r>
                        </w:p>
                        <w:p w14:paraId="150FA6DF" w14:textId="77777777" w:rsidR="00060A21" w:rsidRDefault="00060A21" w:rsidP="00817FC0">
                          <w:pPr>
                            <w:pStyle w:val="Lijstalinea"/>
                            <w:numPr>
                              <w:ilvl w:val="0"/>
                              <w:numId w:val="17"/>
                            </w:numPr>
                            <w:spacing w:after="0" w:line="280" w:lineRule="atLeast"/>
                            <w:rPr>
                              <w:rFonts w:ascii="Arial" w:hAnsi="Arial" w:cs="Arial"/>
                              <w:sz w:val="20"/>
                              <w:szCs w:val="20"/>
                            </w:rPr>
                          </w:pPr>
                          <w:r>
                            <w:rPr>
                              <w:rFonts w:ascii="Arial" w:hAnsi="Arial" w:cs="Arial"/>
                              <w:sz w:val="20"/>
                              <w:szCs w:val="20"/>
                            </w:rPr>
                            <w:t>Realisatie uitgevoerd beleid</w:t>
                          </w:r>
                        </w:p>
                        <w:p w14:paraId="14817A21" w14:textId="77777777" w:rsidR="00060A21" w:rsidRPr="00817FC0" w:rsidRDefault="00060A21" w:rsidP="00817FC0">
                          <w:pPr>
                            <w:pStyle w:val="Lijstalinea"/>
                            <w:numPr>
                              <w:ilvl w:val="0"/>
                              <w:numId w:val="17"/>
                            </w:numPr>
                            <w:spacing w:after="0" w:line="280" w:lineRule="atLeast"/>
                            <w:rPr>
                              <w:rFonts w:ascii="Arial" w:hAnsi="Arial" w:cs="Arial"/>
                              <w:sz w:val="20"/>
                              <w:szCs w:val="20"/>
                            </w:rPr>
                          </w:pPr>
                          <w:r w:rsidRPr="002C14F2">
                            <w:rPr>
                              <w:rFonts w:ascii="Arial" w:hAnsi="Arial" w:cs="Arial"/>
                              <w:sz w:val="20"/>
                              <w:szCs w:val="20"/>
                            </w:rPr>
                            <w:t>Resultaten samenwerkingspartners</w:t>
                          </w:r>
                        </w:p>
                      </w:txbxContent>
                    </v:textbox>
                  </v:roundrect>
                </v:group>
                <w10:wrap anchorx="page"/>
              </v:group>
            </w:pict>
          </mc:Fallback>
        </mc:AlternateContent>
      </w:r>
      <w:r w:rsidR="00A111E9" w:rsidRPr="008261C1">
        <w:rPr>
          <w:rFonts w:cs="Arial"/>
          <w:noProof/>
        </w:rPr>
        <mc:AlternateContent>
          <mc:Choice Requires="wps">
            <w:drawing>
              <wp:anchor distT="0" distB="0" distL="114300" distR="114300" simplePos="0" relativeHeight="251716608" behindDoc="1" locked="0" layoutInCell="1" allowOverlap="1" wp14:anchorId="328BD4EB" wp14:editId="39740480">
                <wp:simplePos x="0" y="0"/>
                <wp:positionH relativeFrom="page">
                  <wp:posOffset>7503904</wp:posOffset>
                </wp:positionH>
                <wp:positionV relativeFrom="paragraph">
                  <wp:posOffset>-899795</wp:posOffset>
                </wp:positionV>
                <wp:extent cx="7741920" cy="10798810"/>
                <wp:effectExtent l="0" t="0" r="0" b="2540"/>
                <wp:wrapNone/>
                <wp:docPr id="1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1920" cy="10798810"/>
                        </a:xfrm>
                        <a:prstGeom prst="rect">
                          <a:avLst/>
                        </a:prstGeom>
                        <a:solidFill>
                          <a:schemeClr val="accent1">
                            <a:lumMod val="40000"/>
                            <a:lumOff val="60000"/>
                          </a:schemeClr>
                        </a:solidFill>
                        <a:ln>
                          <a:noFill/>
                        </a:ln>
                        <a:extLst/>
                      </wps:spPr>
                      <wps:txbx>
                        <w:txbxContent>
                          <w:p w14:paraId="44DD4C1E" w14:textId="77777777" w:rsidR="00060A21" w:rsidRDefault="00060A21" w:rsidP="000944DF">
                            <w:pPr>
                              <w:jc w:val="right"/>
                              <w:rPr>
                                <w:color w:val="FFFFFF" w:themeColor="background1"/>
                              </w:rPr>
                            </w:pPr>
                          </w:p>
                          <w:p w14:paraId="78BE06F1" w14:textId="77777777" w:rsidR="00060A21" w:rsidRDefault="00060A21" w:rsidP="000944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BD4EB" id="_x0000_s1056" style="position:absolute;margin-left:590.85pt;margin-top:-70.85pt;width:609.6pt;height:850.3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" fillcolor="#bdd6ee [1300]" stroked="f">
                <v:textbox>
                  <w:txbxContent>
                    <w:p w14:paraId="44DD4C1E" w14:textId="77777777" w:rsidR="00060A21" w:rsidRDefault="00060A21" w:rsidP="000944DF">
                      <w:pPr>
                        <w:jc w:val="right"/>
                        <w:rPr>
                          <w:color w:val="FFFFFF" w:themeColor="background1"/>
                        </w:rPr>
                      </w:pPr>
                    </w:p>
                    <w:p w14:paraId="78BE06F1" w14:textId="77777777" w:rsidR="00060A21" w:rsidRDefault="00060A21" w:rsidP="000944DF">
                      <w:pPr>
                        <w:jc w:val="center"/>
                      </w:pPr>
                    </w:p>
                  </w:txbxContent>
                </v:textbox>
                <w10:wrap anchorx="page"/>
              </v:rect>
            </w:pict>
          </mc:Fallback>
        </mc:AlternateContent>
      </w:r>
      <w:r w:rsidR="000944DF" w:rsidRPr="008261C1">
        <w:rPr>
          <w:rFonts w:cs="Arial"/>
          <w:noProof/>
        </w:rPr>
        <mc:AlternateContent>
          <mc:Choice Requires="wps">
            <w:drawing>
              <wp:anchor distT="0" distB="0" distL="114300" distR="114300" simplePos="0" relativeHeight="251714560" behindDoc="1" locked="0" layoutInCell="1" allowOverlap="1" wp14:anchorId="32DD8721" wp14:editId="7795D4A7">
                <wp:simplePos x="0" y="0"/>
                <wp:positionH relativeFrom="page">
                  <wp:posOffset>-189186</wp:posOffset>
                </wp:positionH>
                <wp:positionV relativeFrom="paragraph">
                  <wp:posOffset>-915561</wp:posOffset>
                </wp:positionV>
                <wp:extent cx="7742512" cy="10846107"/>
                <wp:effectExtent l="0" t="0" r="0" b="0"/>
                <wp:wrapNone/>
                <wp:docPr id="18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2512" cy="10846107"/>
                        </a:xfrm>
                        <a:prstGeom prst="rect">
                          <a:avLst/>
                        </a:prstGeom>
                        <a:solidFill>
                          <a:schemeClr val="accent1">
                            <a:lumMod val="40000"/>
                            <a:lumOff val="60000"/>
                          </a:schemeClr>
                        </a:solidFill>
                        <a:ln>
                          <a:noFill/>
                        </a:ln>
                        <a:extLst/>
                      </wps:spPr>
                      <wps:txbx>
                        <w:txbxContent>
                          <w:p w14:paraId="5782C1C6" w14:textId="77777777" w:rsidR="00060A21" w:rsidRDefault="00060A21" w:rsidP="000944DF">
                            <w:pPr>
                              <w:jc w:val="right"/>
                              <w:rPr>
                                <w:color w:val="FFFFFF" w:themeColor="background1"/>
                              </w:rPr>
                            </w:pPr>
                          </w:p>
                          <w:p w14:paraId="4E50AC6F" w14:textId="77777777" w:rsidR="00060A21" w:rsidRDefault="00060A21" w:rsidP="000944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D8721" id="_x0000_s1057" style="position:absolute;margin-left:-14.9pt;margin-top:-72.1pt;width:609.65pt;height:854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" fillcolor="#bdd6ee [1300]" stroked="f">
                <v:textbox>
                  <w:txbxContent>
                    <w:p w14:paraId="5782C1C6" w14:textId="77777777" w:rsidR="00060A21" w:rsidRDefault="00060A21" w:rsidP="000944DF">
                      <w:pPr>
                        <w:jc w:val="right"/>
                        <w:rPr>
                          <w:color w:val="FFFFFF" w:themeColor="background1"/>
                        </w:rPr>
                      </w:pPr>
                    </w:p>
                    <w:p w14:paraId="4E50AC6F" w14:textId="77777777" w:rsidR="00060A21" w:rsidRDefault="00060A21" w:rsidP="000944DF">
                      <w:pPr>
                        <w:jc w:val="center"/>
                      </w:pPr>
                    </w:p>
                  </w:txbxContent>
                </v:textbox>
                <w10:wrap anchorx="page"/>
              </v:rect>
            </w:pict>
          </mc:Fallback>
        </mc:AlternateContent>
      </w:r>
    </w:p>
    <w:p w14:paraId="50408759" w14:textId="77777777" w:rsidR="00F0080A" w:rsidRPr="008261C1" w:rsidRDefault="00F0080A" w:rsidP="00C015FE">
      <w:pPr>
        <w:spacing w:line="280" w:lineRule="atLeast"/>
        <w:rPr>
          <w:rFonts w:cs="Arial"/>
          <w:sz w:val="20"/>
          <w:szCs w:val="20"/>
        </w:rPr>
      </w:pPr>
      <w:r w:rsidRPr="008261C1">
        <w:rPr>
          <w:rFonts w:cs="Arial"/>
          <w:sz w:val="20"/>
          <w:szCs w:val="20"/>
        </w:rPr>
        <w:br w:type="page"/>
      </w:r>
    </w:p>
    <w:p w14:paraId="56954489" w14:textId="77777777" w:rsidR="000C38A7" w:rsidRDefault="00E73247">
      <w:pPr>
        <w:rPr>
          <w:rFonts w:cs="Arial"/>
          <w:b/>
          <w:sz w:val="40"/>
          <w:szCs w:val="40"/>
        </w:rPr>
      </w:pPr>
      <w:r>
        <w:rPr>
          <w:rFonts w:cs="Arial"/>
          <w:noProof/>
        </w:rPr>
        <mc:AlternateContent>
          <mc:Choice Requires="wps">
            <w:drawing>
              <wp:anchor distT="0" distB="0" distL="114300" distR="114300" simplePos="0" relativeHeight="251693056" behindDoc="0" locked="0" layoutInCell="1" allowOverlap="1" wp14:anchorId="4A0BF870" wp14:editId="4846BE93">
                <wp:simplePos x="0" y="0"/>
                <wp:positionH relativeFrom="column">
                  <wp:posOffset>-709295</wp:posOffset>
                </wp:positionH>
                <wp:positionV relativeFrom="paragraph">
                  <wp:posOffset>-433070</wp:posOffset>
                </wp:positionV>
                <wp:extent cx="7155815" cy="1127760"/>
                <wp:effectExtent l="0" t="0" r="6985" b="0"/>
                <wp:wrapNone/>
                <wp:docPr id="4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5815" cy="1127760"/>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C62672" w14:textId="77777777" w:rsidR="00060A21" w:rsidRDefault="00060A21" w:rsidP="006F5C58">
                            <w:pPr>
                              <w:pStyle w:val="Kop2"/>
                              <w:spacing w:before="0"/>
                              <w:jc w:val="center"/>
                              <w:rPr>
                                <w:rFonts w:ascii="Verdana" w:hAnsi="Verdana"/>
                                <w:i w:val="0"/>
                                <w:sz w:val="40"/>
                                <w:szCs w:val="40"/>
                              </w:rPr>
                            </w:pPr>
                            <w:bookmarkStart w:id="16" w:name="_Toc118383056"/>
                            <w:r>
                              <w:rPr>
                                <w:rFonts w:ascii="Verdana" w:hAnsi="Verdana"/>
                                <w:i w:val="0"/>
                                <w:sz w:val="40"/>
                                <w:szCs w:val="40"/>
                              </w:rPr>
                              <w:t>Kadernota 2024-2027 en</w:t>
                            </w:r>
                            <w:bookmarkEnd w:id="16"/>
                            <w:r>
                              <w:rPr>
                                <w:rFonts w:ascii="Verdana" w:hAnsi="Verdana"/>
                                <w:i w:val="0"/>
                                <w:sz w:val="40"/>
                                <w:szCs w:val="40"/>
                              </w:rPr>
                              <w:t xml:space="preserve"> </w:t>
                            </w:r>
                          </w:p>
                          <w:p w14:paraId="6ABDBB9A" w14:textId="77777777" w:rsidR="00060A21" w:rsidRPr="008C7910" w:rsidRDefault="00060A21" w:rsidP="006F5C58">
                            <w:pPr>
                              <w:pStyle w:val="Kop2"/>
                              <w:spacing w:before="0"/>
                              <w:jc w:val="center"/>
                              <w:rPr>
                                <w:sz w:val="30"/>
                                <w:szCs w:val="30"/>
                              </w:rPr>
                            </w:pPr>
                            <w:bookmarkStart w:id="17" w:name="_Toc86916030"/>
                            <w:bookmarkStart w:id="18" w:name="_Toc118383057"/>
                            <w:r w:rsidRPr="0081021D">
                              <w:rPr>
                                <w:rFonts w:ascii="Verdana" w:hAnsi="Verdana"/>
                                <w:i w:val="0"/>
                                <w:sz w:val="40"/>
                                <w:szCs w:val="40"/>
                              </w:rPr>
                              <w:t>Kadernota 202</w:t>
                            </w:r>
                            <w:r>
                              <w:rPr>
                                <w:rFonts w:ascii="Verdana" w:hAnsi="Verdana"/>
                                <w:i w:val="0"/>
                                <w:sz w:val="40"/>
                                <w:szCs w:val="40"/>
                              </w:rPr>
                              <w:t>5</w:t>
                            </w:r>
                            <w:r w:rsidRPr="0081021D">
                              <w:rPr>
                                <w:rFonts w:ascii="Verdana" w:hAnsi="Verdana"/>
                                <w:i w:val="0"/>
                                <w:sz w:val="40"/>
                                <w:szCs w:val="40"/>
                              </w:rPr>
                              <w:t>-202</w:t>
                            </w:r>
                            <w:r>
                              <w:rPr>
                                <w:rFonts w:ascii="Verdana" w:hAnsi="Verdana"/>
                                <w:i w:val="0"/>
                                <w:sz w:val="40"/>
                                <w:szCs w:val="40"/>
                              </w:rPr>
                              <w:t>8</w:t>
                            </w:r>
                            <w:r w:rsidRPr="0081021D">
                              <w:rPr>
                                <w:rFonts w:ascii="Verdana" w:hAnsi="Verdana"/>
                                <w:i w:val="0"/>
                                <w:sz w:val="40"/>
                                <w:szCs w:val="40"/>
                              </w:rPr>
                              <w:t xml:space="preserve"> (OVER)</w:t>
                            </w:r>
                            <w:bookmarkEnd w:id="17"/>
                            <w:r>
                              <w:rPr>
                                <w:rFonts w:ascii="Verdana" w:hAnsi="Verdana"/>
                                <w:i w:val="0"/>
                                <w:sz w:val="40"/>
                                <w:szCs w:val="40"/>
                              </w:rPr>
                              <w:br/>
                            </w:r>
                            <w:r w:rsidRPr="006948F9">
                              <w:rPr>
                                <w:sz w:val="20"/>
                                <w:szCs w:val="20"/>
                              </w:rPr>
                              <w:t>Gemeenten: Voorjaarsbericht 2023 gelijk met Kadernota 2024</w:t>
                            </w:r>
                            <w:bookmarkEnd w:id="18"/>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A0BF870" id="AutoShape 3" o:spid="_x0000_s1058" style="position:absolute;margin-left:-55.85pt;margin-top:-34.1pt;width:563.45pt;height:8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2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" stroked="f">
                <v:textbox>
                  <w:txbxContent>
                    <w:p w14:paraId="36C62672" w14:textId="77777777" w:rsidR="00060A21" w:rsidRDefault="00060A21" w:rsidP="006F5C58">
                      <w:pPr>
                        <w:pStyle w:val="Kop2"/>
                        <w:spacing w:before="0"/>
                        <w:jc w:val="center"/>
                        <w:rPr>
                          <w:rFonts w:ascii="Verdana" w:hAnsi="Verdana"/>
                          <w:i w:val="0"/>
                          <w:sz w:val="40"/>
                          <w:szCs w:val="40"/>
                        </w:rPr>
                      </w:pPr>
                      <w:bookmarkStart w:id="63" w:name="_Toc118383056"/>
                      <w:r>
                        <w:rPr>
                          <w:rFonts w:ascii="Verdana" w:hAnsi="Verdana"/>
                          <w:i w:val="0"/>
                          <w:sz w:val="40"/>
                          <w:szCs w:val="40"/>
                        </w:rPr>
                        <w:t>Kadernota 2024-2027 en</w:t>
                      </w:r>
                      <w:bookmarkEnd w:id="63"/>
                      <w:r>
                        <w:rPr>
                          <w:rFonts w:ascii="Verdana" w:hAnsi="Verdana"/>
                          <w:i w:val="0"/>
                          <w:sz w:val="40"/>
                          <w:szCs w:val="40"/>
                        </w:rPr>
                        <w:t xml:space="preserve"> </w:t>
                      </w:r>
                    </w:p>
                    <w:p w14:paraId="6ABDBB9A" w14:textId="77777777" w:rsidR="00060A21" w:rsidRPr="008C7910" w:rsidRDefault="00060A21" w:rsidP="006F5C58">
                      <w:pPr>
                        <w:pStyle w:val="Kop2"/>
                        <w:spacing w:before="0"/>
                        <w:jc w:val="center"/>
                        <w:rPr>
                          <w:sz w:val="30"/>
                          <w:szCs w:val="30"/>
                        </w:rPr>
                      </w:pPr>
                      <w:bookmarkStart w:id="64" w:name="_Toc86916030"/>
                      <w:bookmarkStart w:id="65" w:name="_Toc118383057"/>
                      <w:r w:rsidRPr="0081021D">
                        <w:rPr>
                          <w:rFonts w:ascii="Verdana" w:hAnsi="Verdana"/>
                          <w:i w:val="0"/>
                          <w:sz w:val="40"/>
                          <w:szCs w:val="40"/>
                        </w:rPr>
                        <w:t>Kadernota 202</w:t>
                      </w:r>
                      <w:r>
                        <w:rPr>
                          <w:rFonts w:ascii="Verdana" w:hAnsi="Verdana"/>
                          <w:i w:val="0"/>
                          <w:sz w:val="40"/>
                          <w:szCs w:val="40"/>
                        </w:rPr>
                        <w:t>5</w:t>
                      </w:r>
                      <w:r w:rsidRPr="0081021D">
                        <w:rPr>
                          <w:rFonts w:ascii="Verdana" w:hAnsi="Verdana"/>
                          <w:i w:val="0"/>
                          <w:sz w:val="40"/>
                          <w:szCs w:val="40"/>
                        </w:rPr>
                        <w:t>-202</w:t>
                      </w:r>
                      <w:r>
                        <w:rPr>
                          <w:rFonts w:ascii="Verdana" w:hAnsi="Verdana"/>
                          <w:i w:val="0"/>
                          <w:sz w:val="40"/>
                          <w:szCs w:val="40"/>
                        </w:rPr>
                        <w:t>8</w:t>
                      </w:r>
                      <w:r w:rsidRPr="0081021D">
                        <w:rPr>
                          <w:rFonts w:ascii="Verdana" w:hAnsi="Verdana"/>
                          <w:i w:val="0"/>
                          <w:sz w:val="40"/>
                          <w:szCs w:val="40"/>
                        </w:rPr>
                        <w:t xml:space="preserve"> (OVER)</w:t>
                      </w:r>
                      <w:bookmarkEnd w:id="64"/>
                      <w:r>
                        <w:rPr>
                          <w:rFonts w:ascii="Verdana" w:hAnsi="Verdana"/>
                          <w:i w:val="0"/>
                          <w:sz w:val="40"/>
                          <w:szCs w:val="40"/>
                        </w:rPr>
                        <w:br/>
                      </w:r>
                      <w:r w:rsidRPr="006948F9">
                        <w:rPr>
                          <w:sz w:val="20"/>
                          <w:szCs w:val="20"/>
                        </w:rPr>
                        <w:t>Gemeenten: Voorjaarsbericht 2023 gelijk met Kadernota 2024</w:t>
                      </w:r>
                      <w:bookmarkEnd w:id="65"/>
                    </w:p>
                  </w:txbxContent>
                </v:textbox>
              </v:roundrect>
            </w:pict>
          </mc:Fallback>
        </mc:AlternateContent>
      </w:r>
      <w:r w:rsidR="002C55D1" w:rsidRPr="008261C1">
        <w:rPr>
          <w:rFonts w:cs="Arial"/>
          <w:noProof/>
        </w:rPr>
        <mc:AlternateContent>
          <mc:Choice Requires="wps">
            <w:drawing>
              <wp:anchor distT="0" distB="0" distL="114300" distR="114300" simplePos="0" relativeHeight="251750400" behindDoc="1" locked="0" layoutInCell="1" allowOverlap="1" wp14:anchorId="5D09D7BB" wp14:editId="5DA601F7">
                <wp:simplePos x="0" y="0"/>
                <wp:positionH relativeFrom="page">
                  <wp:posOffset>-127591</wp:posOffset>
                </wp:positionH>
                <wp:positionV relativeFrom="paragraph">
                  <wp:posOffset>-1016753</wp:posOffset>
                </wp:positionV>
                <wp:extent cx="8773278" cy="12572970"/>
                <wp:effectExtent l="0" t="0" r="8890" b="635"/>
                <wp:wrapNone/>
                <wp:docPr id="25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73278" cy="12572970"/>
                        </a:xfrm>
                        <a:prstGeom prst="rect">
                          <a:avLst/>
                        </a:prstGeom>
                        <a:solidFill>
                          <a:schemeClr val="accent1">
                            <a:lumMod val="40000"/>
                            <a:lumOff val="60000"/>
                          </a:schemeClr>
                        </a:solidFill>
                        <a:ln>
                          <a:noFill/>
                        </a:ln>
                        <a:extLst/>
                      </wps:spPr>
                      <wps:txbx>
                        <w:txbxContent>
                          <w:p w14:paraId="37F90851" w14:textId="77777777" w:rsidR="00060A21" w:rsidRDefault="00060A21" w:rsidP="002C55D1">
                            <w:pPr>
                              <w:jc w:val="right"/>
                              <w:rPr>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9D7BB" id="_x0000_s1059" style="position:absolute;margin-left:-10.05pt;margin-top:-80.05pt;width:690.8pt;height:990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" fillcolor="#bdd6ee [1300]" stroked="f">
                <v:textbox>
                  <w:txbxContent>
                    <w:p w14:paraId="37F90851" w14:textId="77777777" w:rsidR="00060A21" w:rsidRDefault="00060A21" w:rsidP="002C55D1">
                      <w:pPr>
                        <w:jc w:val="right"/>
                        <w:rPr>
                          <w:color w:val="FFFFFF" w:themeColor="background1"/>
                        </w:rPr>
                      </w:pPr>
                    </w:p>
                  </w:txbxContent>
                </v:textbox>
                <w10:wrap anchorx="page"/>
              </v:rect>
            </w:pict>
          </mc:Fallback>
        </mc:AlternateContent>
      </w:r>
    </w:p>
    <w:p w14:paraId="3773287E" w14:textId="77777777" w:rsidR="00F0080A" w:rsidRPr="008261C1" w:rsidRDefault="005955BC">
      <w:pPr>
        <w:rPr>
          <w:rFonts w:cs="Arial"/>
          <w:sz w:val="20"/>
          <w:szCs w:val="20"/>
        </w:rPr>
      </w:pPr>
      <w:r w:rsidRPr="008261C1">
        <w:rPr>
          <w:rFonts w:cs="Arial"/>
          <w:noProof/>
          <w:sz w:val="20"/>
          <w:szCs w:val="20"/>
        </w:rPr>
        <mc:AlternateContent>
          <mc:Choice Requires="wps">
            <w:drawing>
              <wp:anchor distT="0" distB="0" distL="114300" distR="114300" simplePos="0" relativeHeight="251558912" behindDoc="0" locked="0" layoutInCell="1" allowOverlap="1" wp14:anchorId="44A64330" wp14:editId="396C55D7">
                <wp:simplePos x="0" y="0"/>
                <wp:positionH relativeFrom="page">
                  <wp:posOffset>7627620</wp:posOffset>
                </wp:positionH>
                <wp:positionV relativeFrom="paragraph">
                  <wp:posOffset>8848725</wp:posOffset>
                </wp:positionV>
                <wp:extent cx="8999855" cy="12600305"/>
                <wp:effectExtent l="0" t="0" r="0" b="0"/>
                <wp:wrapNone/>
                <wp:docPr id="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9855" cy="12600305"/>
                        </a:xfrm>
                        <a:prstGeom prst="rect">
                          <a:avLst/>
                        </a:prstGeom>
                        <a:solidFill>
                          <a:srgbClr val="E48512"/>
                        </a:solidFill>
                        <a:ln>
                          <a:noFill/>
                        </a:ln>
                        <a:extLst/>
                      </wps:spPr>
                      <wps:txbx>
                        <w:txbxContent>
                          <w:p w14:paraId="6B2E75A5" w14:textId="77777777" w:rsidR="00060A21" w:rsidRDefault="00060A21" w:rsidP="00B66CB7">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64330" id="_x0000_s1060" style="position:absolute;margin-left:600.6pt;margin-top:696.75pt;width:708.65pt;height:992.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" fillcolor="#e48512" stroked="f">
                <v:textbox>
                  <w:txbxContent>
                    <w:p w14:paraId="6B2E75A5" w14:textId="77777777" w:rsidR="00060A21" w:rsidRDefault="00060A21" w:rsidP="00B66CB7">
                      <w:pPr>
                        <w:jc w:val="center"/>
                      </w:pPr>
                      <w:r>
                        <w:t>3</w:t>
                      </w:r>
                    </w:p>
                  </w:txbxContent>
                </v:textbox>
                <w10:wrap anchorx="page"/>
              </v:rect>
            </w:pict>
          </mc:Fallback>
        </mc:AlternateContent>
      </w:r>
    </w:p>
    <w:p w14:paraId="57E532C1" w14:textId="77777777" w:rsidR="00F0080A" w:rsidRPr="0075315E" w:rsidRDefault="006F5C58">
      <w:pPr>
        <w:rPr>
          <w:rFonts w:cs="Arial"/>
          <w:i/>
          <w:sz w:val="20"/>
          <w:szCs w:val="20"/>
        </w:rPr>
      </w:pPr>
      <w:r w:rsidRPr="0075315E">
        <w:rPr>
          <w:rFonts w:cs="Arial"/>
          <w:i/>
          <w:noProof/>
        </w:rPr>
        <mc:AlternateContent>
          <mc:Choice Requires="wps">
            <w:drawing>
              <wp:anchor distT="0" distB="0" distL="114300" distR="114300" simplePos="0" relativeHeight="251753472" behindDoc="0" locked="0" layoutInCell="1" allowOverlap="1" wp14:anchorId="0C25E4F0" wp14:editId="24CC77C6">
                <wp:simplePos x="0" y="0"/>
                <wp:positionH relativeFrom="page">
                  <wp:posOffset>171450</wp:posOffset>
                </wp:positionH>
                <wp:positionV relativeFrom="paragraph">
                  <wp:posOffset>5510531</wp:posOffset>
                </wp:positionV>
                <wp:extent cx="7184390" cy="3619500"/>
                <wp:effectExtent l="0" t="0" r="0" b="0"/>
                <wp:wrapNone/>
                <wp:docPr id="5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84390" cy="3619500"/>
                        </a:xfrm>
                        <a:prstGeom prst="roundRect">
                          <a:avLst>
                            <a:gd name="adj" fmla="val 1372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1BD032" w14:textId="77777777" w:rsidR="00060A21" w:rsidRPr="0070325F" w:rsidRDefault="00060A21" w:rsidP="00881D6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2627"/>
                              <w:gridCol w:w="1979"/>
                              <w:gridCol w:w="1979"/>
                              <w:gridCol w:w="1979"/>
                              <w:gridCol w:w="1979"/>
                            </w:tblGrid>
                            <w:tr w:rsidR="00060A21" w:rsidRPr="0070325F" w14:paraId="27AE7D42" w14:textId="77777777" w:rsidTr="00817FC0">
                              <w:trPr>
                                <w:trHeight w:val="312"/>
                              </w:trPr>
                              <w:tc>
                                <w:tcPr>
                                  <w:tcW w:w="2627" w:type="dxa"/>
                                  <w:shd w:val="clear" w:color="auto" w:fill="BDD6EE" w:themeFill="accent1" w:themeFillTint="66"/>
                                </w:tcPr>
                                <w:p w14:paraId="3F0EE681"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1979" w:type="dxa"/>
                                  <w:shd w:val="clear" w:color="auto" w:fill="BDD6EE" w:themeFill="accent1" w:themeFillTint="66"/>
                                </w:tcPr>
                                <w:p w14:paraId="39ADC29F" w14:textId="77777777" w:rsidR="00060A21" w:rsidRPr="009B21C1" w:rsidRDefault="00060A21" w:rsidP="008C3428">
                                  <w:pPr>
                                    <w:spacing w:line="276" w:lineRule="auto"/>
                                    <w:rPr>
                                      <w:rFonts w:cs="Arial"/>
                                      <w:b/>
                                      <w:color w:val="FF0000"/>
                                      <w:sz w:val="16"/>
                                      <w:szCs w:val="16"/>
                                    </w:rPr>
                                  </w:pPr>
                                  <w:r>
                                    <w:rPr>
                                      <w:rFonts w:cs="Arial"/>
                                      <w:b/>
                                      <w:color w:val="FFFFFF" w:themeColor="background1"/>
                                      <w:sz w:val="20"/>
                                      <w:szCs w:val="20"/>
                                    </w:rPr>
                                    <w:t>OVER</w:t>
                                  </w:r>
                                  <w:r>
                                    <w:rPr>
                                      <w:rFonts w:cs="Arial"/>
                                      <w:b/>
                                      <w:color w:val="FFFFFF" w:themeColor="background1"/>
                                      <w:sz w:val="20"/>
                                      <w:szCs w:val="20"/>
                                    </w:rPr>
                                    <w:br/>
                                    <w:t>(2024-2027)</w:t>
                                  </w:r>
                                </w:p>
                              </w:tc>
                              <w:tc>
                                <w:tcPr>
                                  <w:tcW w:w="1979" w:type="dxa"/>
                                  <w:shd w:val="clear" w:color="auto" w:fill="BDD6EE" w:themeFill="accent1" w:themeFillTint="66"/>
                                </w:tcPr>
                                <w:p w14:paraId="5A102CD8" w14:textId="77777777" w:rsidR="00060A21" w:rsidRDefault="00060A21" w:rsidP="008C3428">
                                  <w:pPr>
                                    <w:spacing w:line="276" w:lineRule="auto"/>
                                    <w:rPr>
                                      <w:rFonts w:cs="Arial"/>
                                      <w:b/>
                                      <w:color w:val="FFFFFF" w:themeColor="background1"/>
                                      <w:sz w:val="20"/>
                                      <w:szCs w:val="20"/>
                                    </w:rPr>
                                  </w:pPr>
                                  <w:r>
                                    <w:rPr>
                                      <w:rFonts w:cs="Arial"/>
                                      <w:b/>
                                      <w:color w:val="FFFFFF" w:themeColor="background1"/>
                                      <w:sz w:val="20"/>
                                      <w:szCs w:val="20"/>
                                    </w:rPr>
                                    <w:t xml:space="preserve">Wormerland </w:t>
                                  </w:r>
                                </w:p>
                                <w:p w14:paraId="39954791"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(2024-2027)</w:t>
                                  </w:r>
                                </w:p>
                              </w:tc>
                              <w:tc>
                                <w:tcPr>
                                  <w:tcW w:w="1979" w:type="dxa"/>
                                  <w:shd w:val="clear" w:color="auto" w:fill="BDD6EE" w:themeFill="accent1" w:themeFillTint="66"/>
                                </w:tcPr>
                                <w:p w14:paraId="2EE74B23"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r>
                                    <w:rPr>
                                      <w:rFonts w:cs="Arial"/>
                                      <w:b/>
                                      <w:color w:val="FFFFFF" w:themeColor="background1"/>
                                      <w:sz w:val="20"/>
                                      <w:szCs w:val="20"/>
                                    </w:rPr>
                                    <w:br/>
                                    <w:t>(2024-2027)</w:t>
                                  </w:r>
                                </w:p>
                              </w:tc>
                              <w:tc>
                                <w:tcPr>
                                  <w:tcW w:w="1979" w:type="dxa"/>
                                  <w:shd w:val="clear" w:color="auto" w:fill="BDD6EE" w:themeFill="accent1" w:themeFillTint="66"/>
                                </w:tcPr>
                                <w:p w14:paraId="7A3A3FCC" w14:textId="77777777" w:rsidR="00060A21"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r>
                                    <w:rPr>
                                      <w:rFonts w:cs="Arial"/>
                                      <w:b/>
                                      <w:color w:val="FFFFFF" w:themeColor="background1"/>
                                      <w:sz w:val="20"/>
                                      <w:szCs w:val="20"/>
                                    </w:rPr>
                                    <w:br/>
                                    <w:t>(2025-2028) *</w:t>
                                  </w:r>
                                </w:p>
                              </w:tc>
                            </w:tr>
                            <w:tr w:rsidR="00060A21" w14:paraId="3CBB5056" w14:textId="77777777" w:rsidTr="00817FC0">
                              <w:trPr>
                                <w:trHeight w:val="328"/>
                              </w:trPr>
                              <w:tc>
                                <w:tcPr>
                                  <w:tcW w:w="2627" w:type="dxa"/>
                                  <w:shd w:val="clear" w:color="auto" w:fill="auto"/>
                                </w:tcPr>
                                <w:p w14:paraId="6C080219" w14:textId="77777777" w:rsidR="00060A21" w:rsidRDefault="00060A21" w:rsidP="00F75E9B">
                                  <w:pPr>
                                    <w:rPr>
                                      <w:rFonts w:cs="Arial"/>
                                      <w:sz w:val="20"/>
                                      <w:szCs w:val="20"/>
                                    </w:rPr>
                                  </w:pPr>
                                  <w:r>
                                    <w:rPr>
                                      <w:rFonts w:cs="Arial"/>
                                      <w:sz w:val="20"/>
                                      <w:szCs w:val="20"/>
                                    </w:rPr>
                                    <w:t xml:space="preserve">Behandeling in </w:t>
                                  </w:r>
                                  <w:r>
                                    <w:rPr>
                                      <w:rFonts w:cs="Arial"/>
                                      <w:sz w:val="20"/>
                                      <w:szCs w:val="20"/>
                                    </w:rPr>
                                    <w:t>MO’s</w:t>
                                  </w:r>
                                </w:p>
                              </w:tc>
                              <w:tc>
                                <w:tcPr>
                                  <w:tcW w:w="1979" w:type="dxa"/>
                                  <w:shd w:val="clear" w:color="auto" w:fill="auto"/>
                                </w:tcPr>
                                <w:p w14:paraId="0A4570F9" w14:textId="77777777" w:rsidR="00060A21" w:rsidRPr="00B40237" w:rsidRDefault="00060A21" w:rsidP="00F75E9B">
                                  <w:pPr>
                                    <w:spacing w:line="276" w:lineRule="auto"/>
                                    <w:rPr>
                                      <w:rFonts w:cs="Arial"/>
                                      <w:sz w:val="16"/>
                                      <w:szCs w:val="16"/>
                                    </w:rPr>
                                  </w:pPr>
                                  <w:r w:rsidRPr="00B40237">
                                    <w:rPr>
                                      <w:rFonts w:cs="Arial"/>
                                      <w:sz w:val="16"/>
                                      <w:szCs w:val="16"/>
                                    </w:rPr>
                                    <w:t>01-12-2022</w:t>
                                  </w:r>
                                </w:p>
                              </w:tc>
                              <w:tc>
                                <w:tcPr>
                                  <w:tcW w:w="1979" w:type="dxa"/>
                                </w:tcPr>
                                <w:p w14:paraId="250BA58C" w14:textId="77777777" w:rsidR="00060A21" w:rsidRPr="00B40237" w:rsidRDefault="00060A21" w:rsidP="00F75E9B">
                                  <w:pPr>
                                    <w:spacing w:line="276" w:lineRule="auto"/>
                                    <w:rPr>
                                      <w:rFonts w:cs="Arial"/>
                                      <w:sz w:val="20"/>
                                      <w:szCs w:val="20"/>
                                    </w:rPr>
                                  </w:pPr>
                                  <w:r w:rsidRPr="00B40237">
                                    <w:rPr>
                                      <w:rFonts w:cs="Arial"/>
                                      <w:sz w:val="20"/>
                                      <w:szCs w:val="20"/>
                                    </w:rPr>
                                    <w:t>20-04-2023</w:t>
                                  </w:r>
                                </w:p>
                              </w:tc>
                              <w:tc>
                                <w:tcPr>
                                  <w:tcW w:w="1979" w:type="dxa"/>
                                </w:tcPr>
                                <w:p w14:paraId="4ADAC254" w14:textId="77777777" w:rsidR="00060A21" w:rsidRPr="00B40237" w:rsidRDefault="00060A21" w:rsidP="00F75E9B">
                                  <w:pPr>
                                    <w:spacing w:line="276" w:lineRule="auto"/>
                                    <w:rPr>
                                      <w:rFonts w:cs="Arial"/>
                                      <w:sz w:val="20"/>
                                      <w:szCs w:val="20"/>
                                    </w:rPr>
                                  </w:pPr>
                                  <w:r w:rsidRPr="00B40237">
                                    <w:rPr>
                                      <w:rFonts w:cs="Arial"/>
                                      <w:sz w:val="20"/>
                                      <w:szCs w:val="20"/>
                                    </w:rPr>
                                    <w:t>20-04-2023</w:t>
                                  </w:r>
                                </w:p>
                              </w:tc>
                              <w:tc>
                                <w:tcPr>
                                  <w:tcW w:w="1979" w:type="dxa"/>
                                </w:tcPr>
                                <w:p w14:paraId="455DDB85" w14:textId="77777777" w:rsidR="00060A21" w:rsidRPr="00B40237" w:rsidRDefault="00060A21" w:rsidP="00F75E9B">
                                  <w:pPr>
                                    <w:spacing w:line="276" w:lineRule="auto"/>
                                    <w:rPr>
                                      <w:rFonts w:cs="Arial"/>
                                      <w:sz w:val="16"/>
                                      <w:szCs w:val="16"/>
                                    </w:rPr>
                                  </w:pPr>
                                  <w:r w:rsidRPr="00B40237">
                                    <w:rPr>
                                      <w:rFonts w:cs="Arial"/>
                                      <w:sz w:val="16"/>
                                      <w:szCs w:val="16"/>
                                    </w:rPr>
                                    <w:t>07-12-2023</w:t>
                                  </w:r>
                                </w:p>
                              </w:tc>
                            </w:tr>
                            <w:tr w:rsidR="00060A21" w14:paraId="2D38A757" w14:textId="77777777" w:rsidTr="00817FC0">
                              <w:trPr>
                                <w:trHeight w:val="328"/>
                              </w:trPr>
                              <w:tc>
                                <w:tcPr>
                                  <w:tcW w:w="2627" w:type="dxa"/>
                                  <w:shd w:val="clear" w:color="auto" w:fill="auto"/>
                                </w:tcPr>
                                <w:p w14:paraId="7905D6F8" w14:textId="77777777" w:rsidR="00060A21" w:rsidRDefault="00060A21" w:rsidP="00F1318D">
                                  <w:pPr>
                                    <w:rPr>
                                      <w:rFonts w:cs="Arial"/>
                                      <w:sz w:val="20"/>
                                      <w:szCs w:val="20"/>
                                    </w:rPr>
                                  </w:pPr>
                                  <w:r>
                                    <w:rPr>
                                      <w:rFonts w:cs="Arial"/>
                                      <w:sz w:val="20"/>
                                      <w:szCs w:val="20"/>
                                    </w:rPr>
                                    <w:t>Behandeling in MT / DB</w:t>
                                  </w:r>
                                </w:p>
                              </w:tc>
                              <w:tc>
                                <w:tcPr>
                                  <w:tcW w:w="1979" w:type="dxa"/>
                                  <w:shd w:val="clear" w:color="auto" w:fill="auto"/>
                                </w:tcPr>
                                <w:p w14:paraId="7014DF3A" w14:textId="77777777" w:rsidR="00060A21" w:rsidRPr="00B40237" w:rsidRDefault="00060A21" w:rsidP="00F1318D">
                                  <w:pPr>
                                    <w:spacing w:line="276" w:lineRule="auto"/>
                                    <w:rPr>
                                      <w:rFonts w:cs="Arial"/>
                                      <w:sz w:val="16"/>
                                      <w:szCs w:val="16"/>
                                    </w:rPr>
                                  </w:pPr>
                                  <w:r w:rsidRPr="00B40237">
                                    <w:rPr>
                                      <w:rFonts w:cs="Arial"/>
                                      <w:sz w:val="16"/>
                                      <w:szCs w:val="16"/>
                                    </w:rPr>
                                    <w:t>06-12-2022 (MT)</w:t>
                                  </w:r>
                                  <w:r>
                                    <w:rPr>
                                      <w:rFonts w:cs="Arial"/>
                                      <w:sz w:val="16"/>
                                      <w:szCs w:val="16"/>
                                    </w:rPr>
                                    <w:br/>
                                  </w:r>
                                  <w:r w:rsidRPr="00B40237">
                                    <w:rPr>
                                      <w:rFonts w:cs="Arial"/>
                                      <w:sz w:val="16"/>
                                      <w:szCs w:val="16"/>
                                    </w:rPr>
                                    <w:t>14-12-2022 (DB)</w:t>
                                  </w:r>
                                </w:p>
                              </w:tc>
                              <w:tc>
                                <w:tcPr>
                                  <w:tcW w:w="1979" w:type="dxa"/>
                                </w:tcPr>
                                <w:p w14:paraId="6BC4AD14" w14:textId="77777777" w:rsidR="00060A21" w:rsidRPr="00B40237" w:rsidRDefault="00060A21" w:rsidP="00F1318D">
                                  <w:pPr>
                                    <w:spacing w:line="276" w:lineRule="auto"/>
                                    <w:rPr>
                                      <w:rFonts w:cs="Arial"/>
                                      <w:sz w:val="20"/>
                                      <w:szCs w:val="20"/>
                                    </w:rPr>
                                  </w:pPr>
                                  <w:r w:rsidRPr="00B40237">
                                    <w:rPr>
                                      <w:rFonts w:cs="Arial"/>
                                      <w:sz w:val="20"/>
                                      <w:szCs w:val="20"/>
                                    </w:rPr>
                                    <w:t>02-05-2023 MT</w:t>
                                  </w:r>
                                </w:p>
                              </w:tc>
                              <w:tc>
                                <w:tcPr>
                                  <w:tcW w:w="1979" w:type="dxa"/>
                                </w:tcPr>
                                <w:p w14:paraId="7330BF97" w14:textId="77777777" w:rsidR="00060A21" w:rsidRPr="00B40237" w:rsidRDefault="00060A21" w:rsidP="00F1318D">
                                  <w:pPr>
                                    <w:spacing w:line="276" w:lineRule="auto"/>
                                    <w:rPr>
                                      <w:rFonts w:cs="Arial"/>
                                      <w:sz w:val="20"/>
                                      <w:szCs w:val="20"/>
                                    </w:rPr>
                                  </w:pPr>
                                  <w:r w:rsidRPr="00B40237">
                                    <w:rPr>
                                      <w:rFonts w:cs="Arial"/>
                                      <w:sz w:val="20"/>
                                      <w:szCs w:val="20"/>
                                    </w:rPr>
                                    <w:t>02-05-2023 MT</w:t>
                                  </w:r>
                                </w:p>
                              </w:tc>
                              <w:tc>
                                <w:tcPr>
                                  <w:tcW w:w="1979" w:type="dxa"/>
                                </w:tcPr>
                                <w:p w14:paraId="3032F047" w14:textId="77777777" w:rsidR="00060A21" w:rsidRPr="00B40237" w:rsidRDefault="00060A21" w:rsidP="00F1318D">
                                  <w:pPr>
                                    <w:spacing w:line="276" w:lineRule="auto"/>
                                    <w:rPr>
                                      <w:rFonts w:cs="Arial"/>
                                      <w:sz w:val="16"/>
                                      <w:szCs w:val="16"/>
                                    </w:rPr>
                                  </w:pPr>
                                  <w:r w:rsidRPr="00B40237">
                                    <w:rPr>
                                      <w:rFonts w:cs="Arial"/>
                                      <w:sz w:val="16"/>
                                      <w:szCs w:val="16"/>
                                    </w:rPr>
                                    <w:t>12-12-2023 (MT)</w:t>
                                  </w:r>
                                  <w:r>
                                    <w:rPr>
                                      <w:rFonts w:cs="Arial"/>
                                      <w:sz w:val="16"/>
                                      <w:szCs w:val="16"/>
                                    </w:rPr>
                                    <w:br/>
                                  </w:r>
                                  <w:r w:rsidRPr="00B40237">
                                    <w:rPr>
                                      <w:rFonts w:cs="Arial"/>
                                      <w:sz w:val="16"/>
                                      <w:szCs w:val="16"/>
                                    </w:rPr>
                                    <w:t>20-12-2023 (DB)</w:t>
                                  </w:r>
                                </w:p>
                              </w:tc>
                            </w:tr>
                            <w:tr w:rsidR="00060A21" w14:paraId="1116E04C" w14:textId="77777777" w:rsidTr="00817FC0">
                              <w:trPr>
                                <w:trHeight w:val="328"/>
                              </w:trPr>
                              <w:tc>
                                <w:tcPr>
                                  <w:tcW w:w="2627" w:type="dxa"/>
                                  <w:shd w:val="clear" w:color="auto" w:fill="auto"/>
                                </w:tcPr>
                                <w:p w14:paraId="71787C62" w14:textId="77777777" w:rsidR="00060A21" w:rsidRDefault="00060A21" w:rsidP="00F1318D">
                                  <w:pPr>
                                    <w:rPr>
                                      <w:rFonts w:cs="Arial"/>
                                      <w:sz w:val="20"/>
                                      <w:szCs w:val="20"/>
                                    </w:rPr>
                                  </w:pPr>
                                  <w:r>
                                    <w:rPr>
                                      <w:rFonts w:cs="Arial"/>
                                      <w:sz w:val="20"/>
                                      <w:szCs w:val="20"/>
                                    </w:rPr>
                                    <w:t>Zienswijzeperiode</w:t>
                                  </w:r>
                                </w:p>
                              </w:tc>
                              <w:tc>
                                <w:tcPr>
                                  <w:tcW w:w="1979" w:type="dxa"/>
                                  <w:shd w:val="clear" w:color="auto" w:fill="auto"/>
                                </w:tcPr>
                                <w:p w14:paraId="3648BC41" w14:textId="77777777" w:rsidR="00060A21" w:rsidRPr="00B40237" w:rsidRDefault="00060A21" w:rsidP="00F1318D">
                                  <w:pPr>
                                    <w:spacing w:line="276" w:lineRule="auto"/>
                                    <w:rPr>
                                      <w:rFonts w:cs="Arial"/>
                                      <w:sz w:val="16"/>
                                      <w:szCs w:val="16"/>
                                    </w:rPr>
                                  </w:pPr>
                                  <w:r w:rsidRPr="00B40237">
                                    <w:rPr>
                                      <w:rFonts w:cs="Arial"/>
                                      <w:sz w:val="16"/>
                                      <w:szCs w:val="16"/>
                                    </w:rPr>
                                    <w:t>22-12-2022 t/m</w:t>
                                  </w:r>
                                  <w:r>
                                    <w:rPr>
                                      <w:rFonts w:cs="Arial"/>
                                      <w:sz w:val="16"/>
                                      <w:szCs w:val="16"/>
                                    </w:rPr>
                                    <w:br/>
                                  </w:r>
                                  <w:r w:rsidRPr="00B40237">
                                    <w:rPr>
                                      <w:rFonts w:cs="Arial"/>
                                      <w:sz w:val="16"/>
                                      <w:szCs w:val="16"/>
                                    </w:rPr>
                                    <w:t>08-02-2023</w:t>
                                  </w:r>
                                  <w:r>
                                    <w:rPr>
                                      <w:rFonts w:cs="Arial"/>
                                      <w:sz w:val="16"/>
                                      <w:szCs w:val="16"/>
                                    </w:rPr>
                                    <w:t xml:space="preserve"> </w:t>
                                  </w:r>
                                  <w:r w:rsidRPr="00B40237">
                                    <w:rPr>
                                      <w:rFonts w:cs="Arial"/>
                                      <w:sz w:val="16"/>
                                      <w:szCs w:val="16"/>
                                    </w:rPr>
                                    <w:t>(8 wkn)</w:t>
                                  </w:r>
                                </w:p>
                              </w:tc>
                              <w:tc>
                                <w:tcPr>
                                  <w:tcW w:w="1979" w:type="dxa"/>
                                </w:tcPr>
                                <w:p w14:paraId="1F6ADECF" w14:textId="77777777" w:rsidR="00060A21" w:rsidRPr="00B40237" w:rsidRDefault="00060A21" w:rsidP="00F1318D">
                                  <w:pPr>
                                    <w:spacing w:line="276" w:lineRule="auto"/>
                                    <w:rPr>
                                      <w:rFonts w:cs="Arial"/>
                                      <w:sz w:val="20"/>
                                      <w:szCs w:val="20"/>
                                    </w:rPr>
                                  </w:pPr>
                                </w:p>
                              </w:tc>
                              <w:tc>
                                <w:tcPr>
                                  <w:tcW w:w="1979" w:type="dxa"/>
                                </w:tcPr>
                                <w:p w14:paraId="61F272D4" w14:textId="77777777" w:rsidR="00060A21" w:rsidRPr="00B40237" w:rsidRDefault="00060A21" w:rsidP="00F1318D">
                                  <w:pPr>
                                    <w:spacing w:line="276" w:lineRule="auto"/>
                                    <w:rPr>
                                      <w:rFonts w:cs="Arial"/>
                                      <w:sz w:val="20"/>
                                      <w:szCs w:val="20"/>
                                    </w:rPr>
                                  </w:pPr>
                                </w:p>
                              </w:tc>
                              <w:tc>
                                <w:tcPr>
                                  <w:tcW w:w="1979" w:type="dxa"/>
                                </w:tcPr>
                                <w:p w14:paraId="2D2C21BB" w14:textId="77777777" w:rsidR="00060A21" w:rsidRPr="00B40237" w:rsidRDefault="00060A21" w:rsidP="00F1318D">
                                  <w:pPr>
                                    <w:spacing w:line="276" w:lineRule="auto"/>
                                    <w:rPr>
                                      <w:rFonts w:cs="Arial"/>
                                      <w:sz w:val="16"/>
                                      <w:szCs w:val="16"/>
                                    </w:rPr>
                                  </w:pPr>
                                  <w:r w:rsidRPr="00B40237">
                                    <w:rPr>
                                      <w:rFonts w:cs="Arial"/>
                                      <w:sz w:val="16"/>
                                      <w:szCs w:val="16"/>
                                    </w:rPr>
                                    <w:t>21-12-2023 t/m</w:t>
                                  </w:r>
                                  <w:r>
                                    <w:rPr>
                                      <w:rFonts w:cs="Arial"/>
                                      <w:sz w:val="16"/>
                                      <w:szCs w:val="16"/>
                                    </w:rPr>
                                    <w:br/>
                                  </w:r>
                                  <w:r w:rsidRPr="00B40237">
                                    <w:rPr>
                                      <w:rFonts w:cs="Arial"/>
                                      <w:sz w:val="16"/>
                                      <w:szCs w:val="16"/>
                                    </w:rPr>
                                    <w:t>14-03-2024 (12 wkn)</w:t>
                                  </w:r>
                                </w:p>
                              </w:tc>
                            </w:tr>
                            <w:tr w:rsidR="00060A21" w14:paraId="6C6328BB" w14:textId="77777777" w:rsidTr="00817FC0">
                              <w:trPr>
                                <w:trHeight w:val="328"/>
                              </w:trPr>
                              <w:tc>
                                <w:tcPr>
                                  <w:tcW w:w="2627" w:type="dxa"/>
                                  <w:shd w:val="clear" w:color="auto" w:fill="auto"/>
                                </w:tcPr>
                                <w:p w14:paraId="35A78386" w14:textId="77777777" w:rsidR="00060A21" w:rsidRDefault="00060A21" w:rsidP="00F1318D">
                                  <w:pPr>
                                    <w:rPr>
                                      <w:rFonts w:cs="Arial"/>
                                      <w:sz w:val="20"/>
                                      <w:szCs w:val="20"/>
                                    </w:rPr>
                                  </w:pPr>
                                  <w:r>
                                    <w:rPr>
                                      <w:rFonts w:cs="Arial"/>
                                      <w:sz w:val="20"/>
                                      <w:szCs w:val="20"/>
                                    </w:rPr>
                                    <w:t>Behandeling in staf BV</w:t>
                                  </w:r>
                                </w:p>
                              </w:tc>
                              <w:tc>
                                <w:tcPr>
                                  <w:tcW w:w="1979" w:type="dxa"/>
                                  <w:shd w:val="clear" w:color="auto" w:fill="auto"/>
                                </w:tcPr>
                                <w:p w14:paraId="766D8331" w14:textId="77777777" w:rsidR="00060A21" w:rsidRPr="00B40237" w:rsidRDefault="00060A21" w:rsidP="00F1318D">
                                  <w:pPr>
                                    <w:spacing w:line="276" w:lineRule="auto"/>
                                    <w:rPr>
                                      <w:rFonts w:cs="Arial"/>
                                      <w:sz w:val="16"/>
                                      <w:szCs w:val="16"/>
                                    </w:rPr>
                                  </w:pPr>
                                  <w:r w:rsidRPr="00B40237">
                                    <w:rPr>
                                      <w:rFonts w:cs="Arial"/>
                                      <w:sz w:val="16"/>
                                      <w:szCs w:val="16"/>
                                    </w:rPr>
                                    <w:t>n.v.t.</w:t>
                                  </w:r>
                                </w:p>
                              </w:tc>
                              <w:tc>
                                <w:tcPr>
                                  <w:tcW w:w="1979" w:type="dxa"/>
                                </w:tcPr>
                                <w:p w14:paraId="624EF4FF" w14:textId="77777777" w:rsidR="00060A21" w:rsidRPr="00B40237" w:rsidRDefault="00060A21" w:rsidP="00F1318D">
                                  <w:pPr>
                                    <w:spacing w:line="276" w:lineRule="auto"/>
                                    <w:rPr>
                                      <w:rFonts w:cs="Arial"/>
                                      <w:sz w:val="20"/>
                                      <w:szCs w:val="20"/>
                                    </w:rPr>
                                  </w:pPr>
                                  <w:r w:rsidRPr="00B40237">
                                    <w:rPr>
                                      <w:rFonts w:cs="Arial"/>
                                      <w:sz w:val="20"/>
                                      <w:szCs w:val="20"/>
                                    </w:rPr>
                                    <w:t>08-05-2023</w:t>
                                  </w:r>
                                </w:p>
                              </w:tc>
                              <w:tc>
                                <w:tcPr>
                                  <w:tcW w:w="1979" w:type="dxa"/>
                                </w:tcPr>
                                <w:p w14:paraId="0A19C0C5" w14:textId="77777777" w:rsidR="00060A21" w:rsidRPr="00B40237" w:rsidRDefault="00060A21" w:rsidP="00F1318D">
                                  <w:pPr>
                                    <w:spacing w:line="276" w:lineRule="auto"/>
                                    <w:rPr>
                                      <w:rFonts w:cs="Arial"/>
                                      <w:sz w:val="20"/>
                                      <w:szCs w:val="20"/>
                                    </w:rPr>
                                  </w:pPr>
                                  <w:r w:rsidRPr="00B40237">
                                    <w:rPr>
                                      <w:rFonts w:cs="Arial"/>
                                      <w:sz w:val="20"/>
                                      <w:szCs w:val="20"/>
                                    </w:rPr>
                                    <w:t>08-05-2023</w:t>
                                  </w:r>
                                </w:p>
                              </w:tc>
                              <w:tc>
                                <w:tcPr>
                                  <w:tcW w:w="1979" w:type="dxa"/>
                                </w:tcPr>
                                <w:p w14:paraId="1904E8C9" w14:textId="77777777" w:rsidR="00060A21" w:rsidRPr="00B40237" w:rsidRDefault="00060A21" w:rsidP="00F1318D">
                                  <w:pPr>
                                    <w:spacing w:line="276" w:lineRule="auto"/>
                                    <w:rPr>
                                      <w:rFonts w:cs="Arial"/>
                                      <w:sz w:val="16"/>
                                      <w:szCs w:val="16"/>
                                    </w:rPr>
                                  </w:pPr>
                                  <w:r w:rsidRPr="00B40237">
                                    <w:rPr>
                                      <w:rFonts w:cs="Arial"/>
                                      <w:sz w:val="16"/>
                                      <w:szCs w:val="16"/>
                                    </w:rPr>
                                    <w:t>n.v.t.</w:t>
                                  </w:r>
                                </w:p>
                              </w:tc>
                            </w:tr>
                            <w:tr w:rsidR="00060A21" w14:paraId="18696BFF" w14:textId="77777777" w:rsidTr="00817FC0">
                              <w:trPr>
                                <w:trHeight w:val="328"/>
                              </w:trPr>
                              <w:tc>
                                <w:tcPr>
                                  <w:tcW w:w="2627" w:type="dxa"/>
                                  <w:shd w:val="clear" w:color="auto" w:fill="auto"/>
                                </w:tcPr>
                                <w:p w14:paraId="331E733D" w14:textId="77777777" w:rsidR="00060A21" w:rsidRDefault="00060A21" w:rsidP="00F1318D">
                                  <w:pPr>
                                    <w:rPr>
                                      <w:rFonts w:cs="Arial"/>
                                      <w:sz w:val="20"/>
                                      <w:szCs w:val="20"/>
                                    </w:rPr>
                                  </w:pPr>
                                  <w:r>
                                    <w:rPr>
                                      <w:rFonts w:cs="Arial"/>
                                      <w:sz w:val="20"/>
                                      <w:szCs w:val="20"/>
                                    </w:rPr>
                                    <w:t>Beh. alle stafoverleggen</w:t>
                                  </w:r>
                                </w:p>
                              </w:tc>
                              <w:tc>
                                <w:tcPr>
                                  <w:tcW w:w="1979" w:type="dxa"/>
                                  <w:shd w:val="clear" w:color="auto" w:fill="auto"/>
                                </w:tcPr>
                                <w:p w14:paraId="3237B4D1" w14:textId="77777777" w:rsidR="00060A21" w:rsidRPr="00B40237" w:rsidRDefault="00060A21" w:rsidP="00F1318D">
                                  <w:pPr>
                                    <w:spacing w:line="276" w:lineRule="auto"/>
                                    <w:rPr>
                                      <w:rFonts w:cs="Arial"/>
                                      <w:sz w:val="16"/>
                                      <w:szCs w:val="16"/>
                                    </w:rPr>
                                  </w:pPr>
                                </w:p>
                              </w:tc>
                              <w:tc>
                                <w:tcPr>
                                  <w:tcW w:w="1979" w:type="dxa"/>
                                </w:tcPr>
                                <w:p w14:paraId="1E207E9C" w14:textId="77777777" w:rsidR="00060A21" w:rsidRPr="00B40237" w:rsidRDefault="00060A21" w:rsidP="00F1318D">
                                  <w:pPr>
                                    <w:spacing w:line="276" w:lineRule="auto"/>
                                    <w:rPr>
                                      <w:rFonts w:cs="Arial"/>
                                      <w:sz w:val="20"/>
                                      <w:szCs w:val="20"/>
                                    </w:rPr>
                                  </w:pPr>
                                  <w:r w:rsidRPr="00B40237">
                                    <w:rPr>
                                      <w:rFonts w:cs="Arial"/>
                                      <w:sz w:val="20"/>
                                      <w:szCs w:val="20"/>
                                    </w:rPr>
                                    <w:t>15-05-2023</w:t>
                                  </w:r>
                                </w:p>
                              </w:tc>
                              <w:tc>
                                <w:tcPr>
                                  <w:tcW w:w="1979" w:type="dxa"/>
                                </w:tcPr>
                                <w:p w14:paraId="5FA5E17D" w14:textId="77777777" w:rsidR="00060A21" w:rsidRPr="00B40237" w:rsidRDefault="00060A21" w:rsidP="00F1318D">
                                  <w:pPr>
                                    <w:spacing w:line="276" w:lineRule="auto"/>
                                    <w:rPr>
                                      <w:rFonts w:cs="Arial"/>
                                      <w:sz w:val="20"/>
                                      <w:szCs w:val="20"/>
                                    </w:rPr>
                                  </w:pPr>
                                  <w:r w:rsidRPr="00B40237">
                                    <w:rPr>
                                      <w:rFonts w:cs="Arial"/>
                                      <w:sz w:val="20"/>
                                      <w:szCs w:val="20"/>
                                    </w:rPr>
                                    <w:t>15-05-2023</w:t>
                                  </w:r>
                                </w:p>
                              </w:tc>
                              <w:tc>
                                <w:tcPr>
                                  <w:tcW w:w="1979" w:type="dxa"/>
                                </w:tcPr>
                                <w:p w14:paraId="79C868CD" w14:textId="77777777" w:rsidR="00060A21" w:rsidRPr="00B40237" w:rsidRDefault="00060A21" w:rsidP="00F1318D">
                                  <w:pPr>
                                    <w:spacing w:line="276" w:lineRule="auto"/>
                                    <w:rPr>
                                      <w:rFonts w:cs="Arial"/>
                                      <w:sz w:val="16"/>
                                      <w:szCs w:val="16"/>
                                    </w:rPr>
                                  </w:pPr>
                                </w:p>
                              </w:tc>
                            </w:tr>
                            <w:tr w:rsidR="00060A21" w14:paraId="06760E40" w14:textId="77777777" w:rsidTr="00817FC0">
                              <w:trPr>
                                <w:trHeight w:val="328"/>
                              </w:trPr>
                              <w:tc>
                                <w:tcPr>
                                  <w:tcW w:w="2627" w:type="dxa"/>
                                  <w:shd w:val="clear" w:color="auto" w:fill="auto"/>
                                </w:tcPr>
                                <w:p w14:paraId="1F60E24A" w14:textId="77777777" w:rsidR="00060A21" w:rsidRPr="0070325F" w:rsidRDefault="00060A21" w:rsidP="00F1318D">
                                  <w:pPr>
                                    <w:rPr>
                                      <w:rFonts w:cs="Arial"/>
                                      <w:sz w:val="20"/>
                                      <w:szCs w:val="20"/>
                                    </w:rPr>
                                  </w:pPr>
                                  <w:r>
                                    <w:rPr>
                                      <w:rFonts w:cs="Arial"/>
                                      <w:sz w:val="20"/>
                                      <w:szCs w:val="20"/>
                                    </w:rPr>
                                    <w:t>Besluitvorming B</w:t>
                                  </w:r>
                                  <w:r w:rsidRPr="0070325F">
                                    <w:rPr>
                                      <w:rFonts w:cs="Arial"/>
                                      <w:sz w:val="20"/>
                                      <w:szCs w:val="20"/>
                                    </w:rPr>
                                    <w:t>&amp;W</w:t>
                                  </w:r>
                                </w:p>
                              </w:tc>
                              <w:tc>
                                <w:tcPr>
                                  <w:tcW w:w="1979" w:type="dxa"/>
                                  <w:shd w:val="clear" w:color="auto" w:fill="auto"/>
                                </w:tcPr>
                                <w:p w14:paraId="62D603C0" w14:textId="77777777" w:rsidR="00060A21" w:rsidRPr="00B40237" w:rsidRDefault="00060A21" w:rsidP="00F1318D">
                                  <w:pPr>
                                    <w:spacing w:line="276" w:lineRule="auto"/>
                                    <w:rPr>
                                      <w:rFonts w:cs="Arial"/>
                                      <w:sz w:val="16"/>
                                      <w:szCs w:val="16"/>
                                    </w:rPr>
                                  </w:pPr>
                                  <w:r w:rsidRPr="00B40237">
                                    <w:rPr>
                                      <w:rFonts w:cs="Arial"/>
                                      <w:sz w:val="16"/>
                                      <w:szCs w:val="16"/>
                                    </w:rPr>
                                    <w:t>10-01-2023 (zienswijze)</w:t>
                                  </w:r>
                                </w:p>
                              </w:tc>
                              <w:tc>
                                <w:tcPr>
                                  <w:tcW w:w="1979" w:type="dxa"/>
                                </w:tcPr>
                                <w:p w14:paraId="475AD8E8" w14:textId="77777777" w:rsidR="00060A21" w:rsidRPr="00B40237" w:rsidRDefault="00060A21" w:rsidP="00F1318D">
                                  <w:pPr>
                                    <w:spacing w:line="276" w:lineRule="auto"/>
                                    <w:rPr>
                                      <w:rFonts w:cs="Arial"/>
                                      <w:sz w:val="20"/>
                                      <w:szCs w:val="20"/>
                                    </w:rPr>
                                  </w:pPr>
                                  <w:r w:rsidRPr="00B40237">
                                    <w:rPr>
                                      <w:rFonts w:cs="Arial"/>
                                      <w:sz w:val="20"/>
                                      <w:szCs w:val="20"/>
                                    </w:rPr>
                                    <w:t xml:space="preserve">23-05-2023 / </w:t>
                                  </w:r>
                                </w:p>
                                <w:p w14:paraId="0340154D"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4C7DD65B" w14:textId="77777777" w:rsidR="00060A21" w:rsidRPr="00B40237" w:rsidRDefault="00060A21" w:rsidP="00F1318D">
                                  <w:pPr>
                                    <w:spacing w:line="276" w:lineRule="auto"/>
                                    <w:rPr>
                                      <w:rFonts w:cs="Arial"/>
                                      <w:sz w:val="20"/>
                                      <w:szCs w:val="20"/>
                                    </w:rPr>
                                  </w:pPr>
                                  <w:r w:rsidRPr="00B40237">
                                    <w:rPr>
                                      <w:rFonts w:cs="Arial"/>
                                      <w:sz w:val="20"/>
                                      <w:szCs w:val="20"/>
                                    </w:rPr>
                                    <w:t>23-05-2023 /</w:t>
                                  </w:r>
                                </w:p>
                                <w:p w14:paraId="1295416C"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02FB86FB" w14:textId="77777777" w:rsidR="00060A21" w:rsidRPr="00B40237" w:rsidRDefault="00060A21" w:rsidP="00F1318D">
                                  <w:pPr>
                                    <w:spacing w:line="276" w:lineRule="auto"/>
                                    <w:rPr>
                                      <w:rFonts w:cs="Arial"/>
                                      <w:sz w:val="16"/>
                                      <w:szCs w:val="16"/>
                                    </w:rPr>
                                  </w:pPr>
                                  <w:r w:rsidRPr="00B40237">
                                    <w:rPr>
                                      <w:rFonts w:cs="Arial"/>
                                      <w:sz w:val="16"/>
                                      <w:szCs w:val="16"/>
                                    </w:rPr>
                                    <w:t>09-01-2024 (zienswijze)</w:t>
                                  </w:r>
                                </w:p>
                              </w:tc>
                            </w:tr>
                            <w:tr w:rsidR="00060A21" w14:paraId="3C9BEE75" w14:textId="77777777" w:rsidTr="00817FC0">
                              <w:trPr>
                                <w:trHeight w:val="328"/>
                              </w:trPr>
                              <w:tc>
                                <w:tcPr>
                                  <w:tcW w:w="2627" w:type="dxa"/>
                                  <w:shd w:val="clear" w:color="auto" w:fill="auto"/>
                                </w:tcPr>
                                <w:p w14:paraId="7A0D502A" w14:textId="77777777" w:rsidR="00060A21" w:rsidRPr="0070325F" w:rsidRDefault="00060A21" w:rsidP="00F1318D">
                                  <w:pPr>
                                    <w:rPr>
                                      <w:rFonts w:cs="Arial"/>
                                      <w:sz w:val="20"/>
                                      <w:szCs w:val="20"/>
                                    </w:rPr>
                                  </w:pPr>
                                  <w:r w:rsidRPr="0070325F">
                                    <w:rPr>
                                      <w:rFonts w:cs="Arial"/>
                                      <w:sz w:val="20"/>
                                      <w:szCs w:val="20"/>
                                    </w:rPr>
                                    <w:t>Verzending aan griffie</w:t>
                                  </w:r>
                                </w:p>
                              </w:tc>
                              <w:tc>
                                <w:tcPr>
                                  <w:tcW w:w="1979" w:type="dxa"/>
                                  <w:shd w:val="clear" w:color="auto" w:fill="auto"/>
                                </w:tcPr>
                                <w:p w14:paraId="6BC964D0" w14:textId="77777777" w:rsidR="00060A21" w:rsidRPr="00B40237" w:rsidRDefault="00060A21" w:rsidP="00F1318D">
                                  <w:pPr>
                                    <w:spacing w:line="276" w:lineRule="auto"/>
                                    <w:rPr>
                                      <w:rFonts w:cs="Arial"/>
                                      <w:sz w:val="16"/>
                                      <w:szCs w:val="16"/>
                                    </w:rPr>
                                  </w:pPr>
                                  <w:r w:rsidRPr="00B40237">
                                    <w:rPr>
                                      <w:rFonts w:cs="Arial"/>
                                      <w:sz w:val="16"/>
                                      <w:szCs w:val="16"/>
                                    </w:rPr>
                                    <w:t>10-01-2023 (zienswijze)</w:t>
                                  </w:r>
                                </w:p>
                              </w:tc>
                              <w:tc>
                                <w:tcPr>
                                  <w:tcW w:w="1979" w:type="dxa"/>
                                </w:tcPr>
                                <w:p w14:paraId="282D8383"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751B0D7B"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29E1202C" w14:textId="77777777" w:rsidR="00060A21" w:rsidRPr="00B40237" w:rsidRDefault="00060A21" w:rsidP="00F1318D">
                                  <w:pPr>
                                    <w:spacing w:line="276" w:lineRule="auto"/>
                                    <w:rPr>
                                      <w:rFonts w:cs="Arial"/>
                                      <w:sz w:val="16"/>
                                      <w:szCs w:val="16"/>
                                    </w:rPr>
                                  </w:pPr>
                                  <w:r w:rsidRPr="00B40237">
                                    <w:rPr>
                                      <w:rFonts w:cs="Arial"/>
                                      <w:sz w:val="16"/>
                                      <w:szCs w:val="16"/>
                                    </w:rPr>
                                    <w:t>09-01-2024 (zienswijze)</w:t>
                                  </w:r>
                                </w:p>
                              </w:tc>
                            </w:tr>
                            <w:tr w:rsidR="00060A21" w14:paraId="5DEBCCD1" w14:textId="77777777" w:rsidTr="00817FC0">
                              <w:trPr>
                                <w:trHeight w:val="328"/>
                              </w:trPr>
                              <w:tc>
                                <w:tcPr>
                                  <w:tcW w:w="2627" w:type="dxa"/>
                                  <w:shd w:val="clear" w:color="auto" w:fill="auto"/>
                                </w:tcPr>
                                <w:p w14:paraId="4517DA5E" w14:textId="77777777" w:rsidR="00060A21" w:rsidRPr="0070325F" w:rsidRDefault="00060A21" w:rsidP="00F1318D">
                                  <w:pPr>
                                    <w:rPr>
                                      <w:rFonts w:cs="Arial"/>
                                      <w:sz w:val="20"/>
                                      <w:szCs w:val="20"/>
                                    </w:rPr>
                                  </w:pPr>
                                  <w:r>
                                    <w:rPr>
                                      <w:rFonts w:cs="Arial"/>
                                      <w:sz w:val="20"/>
                                      <w:szCs w:val="20"/>
                                    </w:rPr>
                                    <w:t>Voorronde</w:t>
                                  </w:r>
                                  <w:r>
                                    <w:rPr>
                                      <w:rFonts w:cs="Arial"/>
                                      <w:sz w:val="20"/>
                                      <w:szCs w:val="20"/>
                                    </w:rPr>
                                    <w:br/>
                                    <w:t>/cie. behandeling</w:t>
                                  </w:r>
                                </w:p>
                              </w:tc>
                              <w:tc>
                                <w:tcPr>
                                  <w:tcW w:w="1979" w:type="dxa"/>
                                  <w:shd w:val="clear" w:color="auto" w:fill="auto"/>
                                </w:tcPr>
                                <w:p w14:paraId="3F211626" w14:textId="77777777" w:rsidR="00060A21" w:rsidRPr="00B40237" w:rsidRDefault="00060A21" w:rsidP="00F1318D">
                                  <w:pPr>
                                    <w:spacing w:line="276" w:lineRule="auto"/>
                                    <w:rPr>
                                      <w:rFonts w:cs="Arial"/>
                                      <w:sz w:val="16"/>
                                      <w:szCs w:val="16"/>
                                    </w:rPr>
                                  </w:pPr>
                                  <w:r w:rsidRPr="00B40237">
                                    <w:rPr>
                                      <w:rFonts w:cs="Arial"/>
                                      <w:sz w:val="16"/>
                                      <w:szCs w:val="16"/>
                                    </w:rPr>
                                    <w:t>31-01-2023 (WL)</w:t>
                                  </w:r>
                                  <w:r>
                                    <w:rPr>
                                      <w:rFonts w:cs="Arial"/>
                                      <w:sz w:val="16"/>
                                      <w:szCs w:val="16"/>
                                    </w:rPr>
                                    <w:br/>
                                  </w:r>
                                  <w:r w:rsidRPr="00B40237">
                                    <w:rPr>
                                      <w:rFonts w:cs="Arial"/>
                                      <w:sz w:val="16"/>
                                      <w:szCs w:val="16"/>
                                    </w:rPr>
                                    <w:t>19-01-2023 (OZ)</w:t>
                                  </w:r>
                                </w:p>
                              </w:tc>
                              <w:tc>
                                <w:tcPr>
                                  <w:tcW w:w="1979" w:type="dxa"/>
                                </w:tcPr>
                                <w:p w14:paraId="735B8D03" w14:textId="77777777" w:rsidR="00060A21" w:rsidRPr="00B40237" w:rsidRDefault="00060A21" w:rsidP="00F1318D">
                                  <w:pPr>
                                    <w:spacing w:line="276" w:lineRule="auto"/>
                                    <w:rPr>
                                      <w:rFonts w:cs="Arial"/>
                                      <w:sz w:val="20"/>
                                      <w:szCs w:val="20"/>
                                    </w:rPr>
                                  </w:pPr>
                                  <w:r w:rsidRPr="00B40237">
                                    <w:rPr>
                                      <w:rFonts w:cs="Arial"/>
                                      <w:sz w:val="20"/>
                                      <w:szCs w:val="20"/>
                                    </w:rPr>
                                    <w:t>n.v.t.</w:t>
                                  </w:r>
                                </w:p>
                              </w:tc>
                              <w:tc>
                                <w:tcPr>
                                  <w:tcW w:w="1979" w:type="dxa"/>
                                </w:tcPr>
                                <w:p w14:paraId="1A3DAACC" w14:textId="77777777" w:rsidR="00060A21" w:rsidRPr="00B40237" w:rsidRDefault="00060A21" w:rsidP="00F1318D">
                                  <w:pPr>
                                    <w:spacing w:line="276" w:lineRule="auto"/>
                                    <w:rPr>
                                      <w:rFonts w:cs="Arial"/>
                                      <w:sz w:val="20"/>
                                      <w:szCs w:val="20"/>
                                    </w:rPr>
                                  </w:pPr>
                                  <w:r w:rsidRPr="00B40237">
                                    <w:rPr>
                                      <w:rFonts w:cs="Arial"/>
                                      <w:sz w:val="20"/>
                                      <w:szCs w:val="20"/>
                                    </w:rPr>
                                    <w:t>15-06-2023</w:t>
                                  </w:r>
                                </w:p>
                              </w:tc>
                              <w:tc>
                                <w:tcPr>
                                  <w:tcW w:w="1979" w:type="dxa"/>
                                </w:tcPr>
                                <w:p w14:paraId="4ACE0D94" w14:textId="77777777" w:rsidR="00060A21" w:rsidRPr="00B40237" w:rsidRDefault="00060A21" w:rsidP="00F1318D">
                                  <w:pPr>
                                    <w:spacing w:line="276" w:lineRule="auto"/>
                                    <w:rPr>
                                      <w:rFonts w:cs="Arial"/>
                                      <w:sz w:val="16"/>
                                      <w:szCs w:val="16"/>
                                    </w:rPr>
                                  </w:pPr>
                                  <w:r>
                                    <w:rPr>
                                      <w:rFonts w:cs="Arial"/>
                                      <w:sz w:val="16"/>
                                      <w:szCs w:val="16"/>
                                    </w:rPr>
                                    <w:t>Nog niet bekend</w:t>
                                  </w:r>
                                </w:p>
                              </w:tc>
                            </w:tr>
                            <w:tr w:rsidR="00060A21" w14:paraId="5719E04D" w14:textId="77777777" w:rsidTr="00817FC0">
                              <w:trPr>
                                <w:trHeight w:val="409"/>
                              </w:trPr>
                              <w:tc>
                                <w:tcPr>
                                  <w:tcW w:w="2627" w:type="dxa"/>
                                  <w:shd w:val="clear" w:color="auto" w:fill="auto"/>
                                </w:tcPr>
                                <w:p w14:paraId="3A1D56E7" w14:textId="77777777" w:rsidR="00060A21" w:rsidRPr="00565442" w:rsidRDefault="00060A21" w:rsidP="00F1318D">
                                  <w:pPr>
                                    <w:rPr>
                                      <w:rFonts w:cs="Arial"/>
                                      <w:sz w:val="20"/>
                                      <w:szCs w:val="20"/>
                                    </w:rPr>
                                  </w:pPr>
                                  <w:r w:rsidRPr="00565442">
                                    <w:rPr>
                                      <w:rFonts w:cs="Arial"/>
                                      <w:sz w:val="20"/>
                                      <w:szCs w:val="20"/>
                                    </w:rPr>
                                    <w:t>Besluitvorming raad</w:t>
                                  </w:r>
                                </w:p>
                              </w:tc>
                              <w:tc>
                                <w:tcPr>
                                  <w:tcW w:w="1979" w:type="dxa"/>
                                  <w:shd w:val="clear" w:color="auto" w:fill="auto"/>
                                </w:tcPr>
                                <w:p w14:paraId="129BA1C1" w14:textId="77777777" w:rsidR="00060A21" w:rsidRPr="00B40237" w:rsidRDefault="00060A21" w:rsidP="00F1318D">
                                  <w:pPr>
                                    <w:spacing w:line="276" w:lineRule="auto"/>
                                    <w:rPr>
                                      <w:rFonts w:cs="Arial"/>
                                      <w:sz w:val="16"/>
                                      <w:szCs w:val="16"/>
                                    </w:rPr>
                                  </w:pPr>
                                  <w:r w:rsidRPr="00B40237">
                                    <w:rPr>
                                      <w:rFonts w:cs="Arial"/>
                                      <w:sz w:val="16"/>
                                      <w:szCs w:val="16"/>
                                    </w:rPr>
                                    <w:t>07-02-2023 (WL)</w:t>
                                  </w:r>
                                  <w:r>
                                    <w:rPr>
                                      <w:rFonts w:cs="Arial"/>
                                      <w:sz w:val="16"/>
                                      <w:szCs w:val="16"/>
                                    </w:rPr>
                                    <w:br/>
                                  </w:r>
                                  <w:r w:rsidRPr="00B40237">
                                    <w:rPr>
                                      <w:rFonts w:cs="Arial"/>
                                      <w:sz w:val="16"/>
                                      <w:szCs w:val="16"/>
                                    </w:rPr>
                                    <w:t>02-02-2023 (OZ)</w:t>
                                  </w:r>
                                </w:p>
                              </w:tc>
                              <w:tc>
                                <w:tcPr>
                                  <w:tcW w:w="1979" w:type="dxa"/>
                                </w:tcPr>
                                <w:p w14:paraId="779927AD" w14:textId="77777777" w:rsidR="00060A21" w:rsidRPr="00B40237" w:rsidRDefault="00060A21" w:rsidP="00F1318D">
                                  <w:pPr>
                                    <w:spacing w:line="276" w:lineRule="auto"/>
                                    <w:rPr>
                                      <w:rFonts w:cs="Arial"/>
                                      <w:sz w:val="20"/>
                                      <w:szCs w:val="20"/>
                                    </w:rPr>
                                  </w:pPr>
                                  <w:r w:rsidRPr="00B40237">
                                    <w:rPr>
                                      <w:rFonts w:cs="Arial"/>
                                      <w:sz w:val="20"/>
                                      <w:szCs w:val="20"/>
                                    </w:rPr>
                                    <w:t>27-06-2023</w:t>
                                  </w:r>
                                </w:p>
                              </w:tc>
                              <w:tc>
                                <w:tcPr>
                                  <w:tcW w:w="1979" w:type="dxa"/>
                                </w:tcPr>
                                <w:p w14:paraId="49940B63" w14:textId="77777777" w:rsidR="00060A21" w:rsidRPr="00B40237" w:rsidRDefault="00060A21" w:rsidP="00F1318D">
                                  <w:pPr>
                                    <w:spacing w:line="276" w:lineRule="auto"/>
                                    <w:rPr>
                                      <w:rFonts w:cs="Arial"/>
                                      <w:sz w:val="20"/>
                                      <w:szCs w:val="20"/>
                                    </w:rPr>
                                  </w:pPr>
                                  <w:r w:rsidRPr="00B40237">
                                    <w:rPr>
                                      <w:rFonts w:cs="Arial"/>
                                      <w:sz w:val="20"/>
                                      <w:szCs w:val="20"/>
                                    </w:rPr>
                                    <w:t>29-06-2023</w:t>
                                  </w:r>
                                </w:p>
                              </w:tc>
                              <w:tc>
                                <w:tcPr>
                                  <w:tcW w:w="1979" w:type="dxa"/>
                                </w:tcPr>
                                <w:p w14:paraId="4F85B266" w14:textId="77777777" w:rsidR="00060A21" w:rsidRPr="00B40237" w:rsidRDefault="00060A21" w:rsidP="00F1318D">
                                  <w:pPr>
                                    <w:spacing w:line="276" w:lineRule="auto"/>
                                    <w:rPr>
                                      <w:rFonts w:cs="Arial"/>
                                      <w:sz w:val="16"/>
                                      <w:szCs w:val="16"/>
                                    </w:rPr>
                                  </w:pPr>
                                  <w:r>
                                    <w:rPr>
                                      <w:rFonts w:cs="Arial"/>
                                      <w:sz w:val="16"/>
                                      <w:szCs w:val="16"/>
                                    </w:rPr>
                                    <w:t>Nog niet bekend</w:t>
                                  </w:r>
                                </w:p>
                              </w:tc>
                            </w:tr>
                            <w:tr w:rsidR="00060A21" w14:paraId="18C9829E" w14:textId="77777777" w:rsidTr="00817FC0">
                              <w:trPr>
                                <w:trHeight w:val="328"/>
                              </w:trPr>
                              <w:tc>
                                <w:tcPr>
                                  <w:tcW w:w="2627" w:type="dxa"/>
                                  <w:shd w:val="clear" w:color="auto" w:fill="auto"/>
                                </w:tcPr>
                                <w:p w14:paraId="16BEBD5F" w14:textId="77777777" w:rsidR="00060A21" w:rsidRDefault="00060A21" w:rsidP="00F1318D">
                                  <w:pPr>
                                    <w:rPr>
                                      <w:rFonts w:cs="Arial"/>
                                      <w:sz w:val="20"/>
                                      <w:szCs w:val="20"/>
                                    </w:rPr>
                                  </w:pPr>
                                  <w:r>
                                    <w:rPr>
                                      <w:rFonts w:cs="Arial"/>
                                      <w:sz w:val="20"/>
                                      <w:szCs w:val="20"/>
                                    </w:rPr>
                                    <w:t>Besluitvorming DB / AB</w:t>
                                  </w:r>
                                </w:p>
                              </w:tc>
                              <w:tc>
                                <w:tcPr>
                                  <w:tcW w:w="1979" w:type="dxa"/>
                                  <w:shd w:val="clear" w:color="auto" w:fill="auto"/>
                                </w:tcPr>
                                <w:p w14:paraId="2E739F5C" w14:textId="77777777" w:rsidR="00060A21" w:rsidRPr="00B40237" w:rsidRDefault="00060A21" w:rsidP="00F1318D">
                                  <w:pPr>
                                    <w:spacing w:line="276" w:lineRule="auto"/>
                                    <w:rPr>
                                      <w:rFonts w:cs="Arial"/>
                                      <w:sz w:val="16"/>
                                      <w:szCs w:val="16"/>
                                    </w:rPr>
                                  </w:pPr>
                                  <w:r w:rsidRPr="00B40237">
                                    <w:rPr>
                                      <w:rFonts w:cs="Arial"/>
                                      <w:sz w:val="16"/>
                                      <w:szCs w:val="16"/>
                                    </w:rPr>
                                    <w:t>15-02-2023 (DB)</w:t>
                                  </w:r>
                                  <w:r>
                                    <w:rPr>
                                      <w:rFonts w:cs="Arial"/>
                                      <w:sz w:val="16"/>
                                      <w:szCs w:val="16"/>
                                    </w:rPr>
                                    <w:br/>
                                  </w:r>
                                  <w:r w:rsidRPr="00B40237">
                                    <w:rPr>
                                      <w:rFonts w:cs="Arial"/>
                                      <w:sz w:val="16"/>
                                      <w:szCs w:val="16"/>
                                    </w:rPr>
                                    <w:t>22-02-2023 (AB)</w:t>
                                  </w:r>
                                </w:p>
                              </w:tc>
                              <w:tc>
                                <w:tcPr>
                                  <w:tcW w:w="1979" w:type="dxa"/>
                                </w:tcPr>
                                <w:p w14:paraId="24B54897" w14:textId="77777777" w:rsidR="00060A21" w:rsidRPr="00B40237" w:rsidRDefault="00060A21" w:rsidP="00F1318D">
                                  <w:pPr>
                                    <w:spacing w:line="276" w:lineRule="auto"/>
                                    <w:rPr>
                                      <w:rFonts w:cs="Arial"/>
                                      <w:sz w:val="20"/>
                                      <w:szCs w:val="20"/>
                                    </w:rPr>
                                  </w:pPr>
                                </w:p>
                              </w:tc>
                              <w:tc>
                                <w:tcPr>
                                  <w:tcW w:w="1979" w:type="dxa"/>
                                </w:tcPr>
                                <w:p w14:paraId="59AE9D39" w14:textId="77777777" w:rsidR="00060A21" w:rsidRPr="00B40237" w:rsidRDefault="00060A21" w:rsidP="00F1318D">
                                  <w:pPr>
                                    <w:spacing w:line="276" w:lineRule="auto"/>
                                    <w:rPr>
                                      <w:rFonts w:cs="Arial"/>
                                      <w:sz w:val="20"/>
                                      <w:szCs w:val="20"/>
                                    </w:rPr>
                                  </w:pPr>
                                </w:p>
                              </w:tc>
                              <w:tc>
                                <w:tcPr>
                                  <w:tcW w:w="1979" w:type="dxa"/>
                                </w:tcPr>
                                <w:p w14:paraId="1AD281C7" w14:textId="77777777" w:rsidR="00060A21" w:rsidRPr="00B40237" w:rsidRDefault="00060A21" w:rsidP="00F1318D">
                                  <w:pPr>
                                    <w:spacing w:line="276" w:lineRule="auto"/>
                                    <w:rPr>
                                      <w:rFonts w:cs="Arial"/>
                                      <w:sz w:val="16"/>
                                      <w:szCs w:val="16"/>
                                    </w:rPr>
                                  </w:pPr>
                                  <w:r w:rsidRPr="00B40237">
                                    <w:rPr>
                                      <w:rFonts w:cs="Arial"/>
                                      <w:sz w:val="16"/>
                                      <w:szCs w:val="16"/>
                                    </w:rPr>
                                    <w:t>20-03-2024 (DB)</w:t>
                                  </w:r>
                                  <w:r>
                                    <w:rPr>
                                      <w:rFonts w:cs="Arial"/>
                                      <w:sz w:val="16"/>
                                      <w:szCs w:val="16"/>
                                    </w:rPr>
                                    <w:br/>
                                  </w:r>
                                  <w:r w:rsidRPr="00B40237">
                                    <w:rPr>
                                      <w:rFonts w:cs="Arial"/>
                                      <w:sz w:val="16"/>
                                      <w:szCs w:val="16"/>
                                    </w:rPr>
                                    <w:t>27-03-2024 (AB)</w:t>
                                  </w:r>
                                </w:p>
                              </w:tc>
                            </w:tr>
                          </w:tbl>
                          <w:p w14:paraId="05A49A47" w14:textId="77777777" w:rsidR="00060A21" w:rsidRPr="0070325F" w:rsidRDefault="00060A21" w:rsidP="00BF43D7">
                            <w:pPr>
                              <w:tabs>
                                <w:tab w:val="left" w:pos="5387"/>
                              </w:tabs>
                              <w:spacing w:line="276" w:lineRule="auto"/>
                              <w:rPr>
                                <w:rFonts w:cs="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C25E4F0" id="AutoShape 7" o:spid="_x0000_s1061" style="position:absolute;margin-left:13.5pt;margin-top:433.9pt;width:565.7pt;height:285pt;z-index:251753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89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" stroked="f">
                <v:textbox>
                  <w:txbxContent>
                    <w:p w14:paraId="4D1BD032" w14:textId="77777777" w:rsidR="00060A21" w:rsidRPr="0070325F" w:rsidRDefault="00060A21" w:rsidP="00881D62">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2627"/>
                        <w:gridCol w:w="1979"/>
                        <w:gridCol w:w="1979"/>
                        <w:gridCol w:w="1979"/>
                        <w:gridCol w:w="1979"/>
                      </w:tblGrid>
                      <w:tr w:rsidR="00060A21" w:rsidRPr="0070325F" w14:paraId="27AE7D42" w14:textId="77777777" w:rsidTr="00817FC0">
                        <w:trPr>
                          <w:trHeight w:val="312"/>
                        </w:trPr>
                        <w:tc>
                          <w:tcPr>
                            <w:tcW w:w="2627" w:type="dxa"/>
                            <w:shd w:val="clear" w:color="auto" w:fill="BDD6EE" w:themeFill="accent1" w:themeFillTint="66"/>
                          </w:tcPr>
                          <w:p w14:paraId="3F0EE681"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1979" w:type="dxa"/>
                            <w:shd w:val="clear" w:color="auto" w:fill="BDD6EE" w:themeFill="accent1" w:themeFillTint="66"/>
                          </w:tcPr>
                          <w:p w14:paraId="39ADC29F" w14:textId="77777777" w:rsidR="00060A21" w:rsidRPr="009B21C1" w:rsidRDefault="00060A21" w:rsidP="008C3428">
                            <w:pPr>
                              <w:spacing w:line="276" w:lineRule="auto"/>
                              <w:rPr>
                                <w:rFonts w:cs="Arial"/>
                                <w:b/>
                                <w:color w:val="FF0000"/>
                                <w:sz w:val="16"/>
                                <w:szCs w:val="16"/>
                              </w:rPr>
                            </w:pPr>
                            <w:r>
                              <w:rPr>
                                <w:rFonts w:cs="Arial"/>
                                <w:b/>
                                <w:color w:val="FFFFFF" w:themeColor="background1"/>
                                <w:sz w:val="20"/>
                                <w:szCs w:val="20"/>
                              </w:rPr>
                              <w:t>OVER</w:t>
                            </w:r>
                            <w:r>
                              <w:rPr>
                                <w:rFonts w:cs="Arial"/>
                                <w:b/>
                                <w:color w:val="FFFFFF" w:themeColor="background1"/>
                                <w:sz w:val="20"/>
                                <w:szCs w:val="20"/>
                              </w:rPr>
                              <w:br/>
                              <w:t>(2024-2027)</w:t>
                            </w:r>
                          </w:p>
                        </w:tc>
                        <w:tc>
                          <w:tcPr>
                            <w:tcW w:w="1979" w:type="dxa"/>
                            <w:shd w:val="clear" w:color="auto" w:fill="BDD6EE" w:themeFill="accent1" w:themeFillTint="66"/>
                          </w:tcPr>
                          <w:p w14:paraId="5A102CD8" w14:textId="77777777" w:rsidR="00060A21" w:rsidRDefault="00060A21" w:rsidP="008C3428">
                            <w:pPr>
                              <w:spacing w:line="276" w:lineRule="auto"/>
                              <w:rPr>
                                <w:rFonts w:cs="Arial"/>
                                <w:b/>
                                <w:color w:val="FFFFFF" w:themeColor="background1"/>
                                <w:sz w:val="20"/>
                                <w:szCs w:val="20"/>
                              </w:rPr>
                            </w:pPr>
                            <w:r>
                              <w:rPr>
                                <w:rFonts w:cs="Arial"/>
                                <w:b/>
                                <w:color w:val="FFFFFF" w:themeColor="background1"/>
                                <w:sz w:val="20"/>
                                <w:szCs w:val="20"/>
                              </w:rPr>
                              <w:t xml:space="preserve">Wormerland </w:t>
                            </w:r>
                          </w:p>
                          <w:p w14:paraId="39954791"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(2024-2027)</w:t>
                            </w:r>
                          </w:p>
                        </w:tc>
                        <w:tc>
                          <w:tcPr>
                            <w:tcW w:w="1979" w:type="dxa"/>
                            <w:shd w:val="clear" w:color="auto" w:fill="BDD6EE" w:themeFill="accent1" w:themeFillTint="66"/>
                          </w:tcPr>
                          <w:p w14:paraId="2EE74B23"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r>
                              <w:rPr>
                                <w:rFonts w:cs="Arial"/>
                                <w:b/>
                                <w:color w:val="FFFFFF" w:themeColor="background1"/>
                                <w:sz w:val="20"/>
                                <w:szCs w:val="20"/>
                              </w:rPr>
                              <w:br/>
                              <w:t>(2024-2027)</w:t>
                            </w:r>
                          </w:p>
                        </w:tc>
                        <w:tc>
                          <w:tcPr>
                            <w:tcW w:w="1979" w:type="dxa"/>
                            <w:shd w:val="clear" w:color="auto" w:fill="BDD6EE" w:themeFill="accent1" w:themeFillTint="66"/>
                          </w:tcPr>
                          <w:p w14:paraId="7A3A3FCC" w14:textId="77777777" w:rsidR="00060A21"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r>
                              <w:rPr>
                                <w:rFonts w:cs="Arial"/>
                                <w:b/>
                                <w:color w:val="FFFFFF" w:themeColor="background1"/>
                                <w:sz w:val="20"/>
                                <w:szCs w:val="20"/>
                              </w:rPr>
                              <w:br/>
                              <w:t>(2025-2028) *</w:t>
                            </w:r>
                          </w:p>
                        </w:tc>
                      </w:tr>
                      <w:tr w:rsidR="00060A21" w14:paraId="3CBB5056" w14:textId="77777777" w:rsidTr="00817FC0">
                        <w:trPr>
                          <w:trHeight w:val="328"/>
                        </w:trPr>
                        <w:tc>
                          <w:tcPr>
                            <w:tcW w:w="2627" w:type="dxa"/>
                            <w:shd w:val="clear" w:color="auto" w:fill="auto"/>
                          </w:tcPr>
                          <w:p w14:paraId="6C080219" w14:textId="77777777" w:rsidR="00060A21" w:rsidRDefault="00060A21" w:rsidP="00F75E9B">
                            <w:pPr>
                              <w:rPr>
                                <w:rFonts w:cs="Arial"/>
                                <w:sz w:val="20"/>
                                <w:szCs w:val="20"/>
                              </w:rPr>
                            </w:pPr>
                            <w:r>
                              <w:rPr>
                                <w:rFonts w:cs="Arial"/>
                                <w:sz w:val="20"/>
                                <w:szCs w:val="20"/>
                              </w:rPr>
                              <w:t xml:space="preserve">Behandeling in </w:t>
                            </w:r>
                            <w:r>
                              <w:rPr>
                                <w:rFonts w:cs="Arial"/>
                                <w:sz w:val="20"/>
                                <w:szCs w:val="20"/>
                              </w:rPr>
                              <w:t>MO’s</w:t>
                            </w:r>
                          </w:p>
                        </w:tc>
                        <w:tc>
                          <w:tcPr>
                            <w:tcW w:w="1979" w:type="dxa"/>
                            <w:shd w:val="clear" w:color="auto" w:fill="auto"/>
                          </w:tcPr>
                          <w:p w14:paraId="0A4570F9" w14:textId="77777777" w:rsidR="00060A21" w:rsidRPr="00B40237" w:rsidRDefault="00060A21" w:rsidP="00F75E9B">
                            <w:pPr>
                              <w:spacing w:line="276" w:lineRule="auto"/>
                              <w:rPr>
                                <w:rFonts w:cs="Arial"/>
                                <w:sz w:val="16"/>
                                <w:szCs w:val="16"/>
                              </w:rPr>
                            </w:pPr>
                            <w:r w:rsidRPr="00B40237">
                              <w:rPr>
                                <w:rFonts w:cs="Arial"/>
                                <w:sz w:val="16"/>
                                <w:szCs w:val="16"/>
                              </w:rPr>
                              <w:t>01-12-2022</w:t>
                            </w:r>
                          </w:p>
                        </w:tc>
                        <w:tc>
                          <w:tcPr>
                            <w:tcW w:w="1979" w:type="dxa"/>
                          </w:tcPr>
                          <w:p w14:paraId="250BA58C" w14:textId="77777777" w:rsidR="00060A21" w:rsidRPr="00B40237" w:rsidRDefault="00060A21" w:rsidP="00F75E9B">
                            <w:pPr>
                              <w:spacing w:line="276" w:lineRule="auto"/>
                              <w:rPr>
                                <w:rFonts w:cs="Arial"/>
                                <w:sz w:val="20"/>
                                <w:szCs w:val="20"/>
                              </w:rPr>
                            </w:pPr>
                            <w:r w:rsidRPr="00B40237">
                              <w:rPr>
                                <w:rFonts w:cs="Arial"/>
                                <w:sz w:val="20"/>
                                <w:szCs w:val="20"/>
                              </w:rPr>
                              <w:t>20-04-2023</w:t>
                            </w:r>
                          </w:p>
                        </w:tc>
                        <w:tc>
                          <w:tcPr>
                            <w:tcW w:w="1979" w:type="dxa"/>
                          </w:tcPr>
                          <w:p w14:paraId="4ADAC254" w14:textId="77777777" w:rsidR="00060A21" w:rsidRPr="00B40237" w:rsidRDefault="00060A21" w:rsidP="00F75E9B">
                            <w:pPr>
                              <w:spacing w:line="276" w:lineRule="auto"/>
                              <w:rPr>
                                <w:rFonts w:cs="Arial"/>
                                <w:sz w:val="20"/>
                                <w:szCs w:val="20"/>
                              </w:rPr>
                            </w:pPr>
                            <w:r w:rsidRPr="00B40237">
                              <w:rPr>
                                <w:rFonts w:cs="Arial"/>
                                <w:sz w:val="20"/>
                                <w:szCs w:val="20"/>
                              </w:rPr>
                              <w:t>20-04-2023</w:t>
                            </w:r>
                          </w:p>
                        </w:tc>
                        <w:tc>
                          <w:tcPr>
                            <w:tcW w:w="1979" w:type="dxa"/>
                          </w:tcPr>
                          <w:p w14:paraId="455DDB85" w14:textId="77777777" w:rsidR="00060A21" w:rsidRPr="00B40237" w:rsidRDefault="00060A21" w:rsidP="00F75E9B">
                            <w:pPr>
                              <w:spacing w:line="276" w:lineRule="auto"/>
                              <w:rPr>
                                <w:rFonts w:cs="Arial"/>
                                <w:sz w:val="16"/>
                                <w:szCs w:val="16"/>
                              </w:rPr>
                            </w:pPr>
                            <w:r w:rsidRPr="00B40237">
                              <w:rPr>
                                <w:rFonts w:cs="Arial"/>
                                <w:sz w:val="16"/>
                                <w:szCs w:val="16"/>
                              </w:rPr>
                              <w:t>07-12-2023</w:t>
                            </w:r>
                          </w:p>
                        </w:tc>
                      </w:tr>
                      <w:tr w:rsidR="00060A21" w14:paraId="2D38A757" w14:textId="77777777" w:rsidTr="00817FC0">
                        <w:trPr>
                          <w:trHeight w:val="328"/>
                        </w:trPr>
                        <w:tc>
                          <w:tcPr>
                            <w:tcW w:w="2627" w:type="dxa"/>
                            <w:shd w:val="clear" w:color="auto" w:fill="auto"/>
                          </w:tcPr>
                          <w:p w14:paraId="7905D6F8" w14:textId="77777777" w:rsidR="00060A21" w:rsidRDefault="00060A21" w:rsidP="00F1318D">
                            <w:pPr>
                              <w:rPr>
                                <w:rFonts w:cs="Arial"/>
                                <w:sz w:val="20"/>
                                <w:szCs w:val="20"/>
                              </w:rPr>
                            </w:pPr>
                            <w:r>
                              <w:rPr>
                                <w:rFonts w:cs="Arial"/>
                                <w:sz w:val="20"/>
                                <w:szCs w:val="20"/>
                              </w:rPr>
                              <w:t>Behandeling in MT / DB</w:t>
                            </w:r>
                          </w:p>
                        </w:tc>
                        <w:tc>
                          <w:tcPr>
                            <w:tcW w:w="1979" w:type="dxa"/>
                            <w:shd w:val="clear" w:color="auto" w:fill="auto"/>
                          </w:tcPr>
                          <w:p w14:paraId="7014DF3A" w14:textId="77777777" w:rsidR="00060A21" w:rsidRPr="00B40237" w:rsidRDefault="00060A21" w:rsidP="00F1318D">
                            <w:pPr>
                              <w:spacing w:line="276" w:lineRule="auto"/>
                              <w:rPr>
                                <w:rFonts w:cs="Arial"/>
                                <w:sz w:val="16"/>
                                <w:szCs w:val="16"/>
                              </w:rPr>
                            </w:pPr>
                            <w:r w:rsidRPr="00B40237">
                              <w:rPr>
                                <w:rFonts w:cs="Arial"/>
                                <w:sz w:val="16"/>
                                <w:szCs w:val="16"/>
                              </w:rPr>
                              <w:t>06-12-2022 (MT)</w:t>
                            </w:r>
                            <w:r>
                              <w:rPr>
                                <w:rFonts w:cs="Arial"/>
                                <w:sz w:val="16"/>
                                <w:szCs w:val="16"/>
                              </w:rPr>
                              <w:br/>
                            </w:r>
                            <w:r w:rsidRPr="00B40237">
                              <w:rPr>
                                <w:rFonts w:cs="Arial"/>
                                <w:sz w:val="16"/>
                                <w:szCs w:val="16"/>
                              </w:rPr>
                              <w:t>14-12-2022 (DB)</w:t>
                            </w:r>
                          </w:p>
                        </w:tc>
                        <w:tc>
                          <w:tcPr>
                            <w:tcW w:w="1979" w:type="dxa"/>
                          </w:tcPr>
                          <w:p w14:paraId="6BC4AD14" w14:textId="77777777" w:rsidR="00060A21" w:rsidRPr="00B40237" w:rsidRDefault="00060A21" w:rsidP="00F1318D">
                            <w:pPr>
                              <w:spacing w:line="276" w:lineRule="auto"/>
                              <w:rPr>
                                <w:rFonts w:cs="Arial"/>
                                <w:sz w:val="20"/>
                                <w:szCs w:val="20"/>
                              </w:rPr>
                            </w:pPr>
                            <w:r w:rsidRPr="00B40237">
                              <w:rPr>
                                <w:rFonts w:cs="Arial"/>
                                <w:sz w:val="20"/>
                                <w:szCs w:val="20"/>
                              </w:rPr>
                              <w:t>02-05-2023 MT</w:t>
                            </w:r>
                          </w:p>
                        </w:tc>
                        <w:tc>
                          <w:tcPr>
                            <w:tcW w:w="1979" w:type="dxa"/>
                          </w:tcPr>
                          <w:p w14:paraId="7330BF97" w14:textId="77777777" w:rsidR="00060A21" w:rsidRPr="00B40237" w:rsidRDefault="00060A21" w:rsidP="00F1318D">
                            <w:pPr>
                              <w:spacing w:line="276" w:lineRule="auto"/>
                              <w:rPr>
                                <w:rFonts w:cs="Arial"/>
                                <w:sz w:val="20"/>
                                <w:szCs w:val="20"/>
                              </w:rPr>
                            </w:pPr>
                            <w:r w:rsidRPr="00B40237">
                              <w:rPr>
                                <w:rFonts w:cs="Arial"/>
                                <w:sz w:val="20"/>
                                <w:szCs w:val="20"/>
                              </w:rPr>
                              <w:t>02-05-2023 MT</w:t>
                            </w:r>
                          </w:p>
                        </w:tc>
                        <w:tc>
                          <w:tcPr>
                            <w:tcW w:w="1979" w:type="dxa"/>
                          </w:tcPr>
                          <w:p w14:paraId="3032F047" w14:textId="77777777" w:rsidR="00060A21" w:rsidRPr="00B40237" w:rsidRDefault="00060A21" w:rsidP="00F1318D">
                            <w:pPr>
                              <w:spacing w:line="276" w:lineRule="auto"/>
                              <w:rPr>
                                <w:rFonts w:cs="Arial"/>
                                <w:sz w:val="16"/>
                                <w:szCs w:val="16"/>
                              </w:rPr>
                            </w:pPr>
                            <w:r w:rsidRPr="00B40237">
                              <w:rPr>
                                <w:rFonts w:cs="Arial"/>
                                <w:sz w:val="16"/>
                                <w:szCs w:val="16"/>
                              </w:rPr>
                              <w:t>12-12-2023 (MT)</w:t>
                            </w:r>
                            <w:r>
                              <w:rPr>
                                <w:rFonts w:cs="Arial"/>
                                <w:sz w:val="16"/>
                                <w:szCs w:val="16"/>
                              </w:rPr>
                              <w:br/>
                            </w:r>
                            <w:r w:rsidRPr="00B40237">
                              <w:rPr>
                                <w:rFonts w:cs="Arial"/>
                                <w:sz w:val="16"/>
                                <w:szCs w:val="16"/>
                              </w:rPr>
                              <w:t>20-12-2023 (DB)</w:t>
                            </w:r>
                          </w:p>
                        </w:tc>
                      </w:tr>
                      <w:tr w:rsidR="00060A21" w14:paraId="1116E04C" w14:textId="77777777" w:rsidTr="00817FC0">
                        <w:trPr>
                          <w:trHeight w:val="328"/>
                        </w:trPr>
                        <w:tc>
                          <w:tcPr>
                            <w:tcW w:w="2627" w:type="dxa"/>
                            <w:shd w:val="clear" w:color="auto" w:fill="auto"/>
                          </w:tcPr>
                          <w:p w14:paraId="71787C62" w14:textId="77777777" w:rsidR="00060A21" w:rsidRDefault="00060A21" w:rsidP="00F1318D">
                            <w:pPr>
                              <w:rPr>
                                <w:rFonts w:cs="Arial"/>
                                <w:sz w:val="20"/>
                                <w:szCs w:val="20"/>
                              </w:rPr>
                            </w:pPr>
                            <w:r>
                              <w:rPr>
                                <w:rFonts w:cs="Arial"/>
                                <w:sz w:val="20"/>
                                <w:szCs w:val="20"/>
                              </w:rPr>
                              <w:t>Zienswijzeperiode</w:t>
                            </w:r>
                          </w:p>
                        </w:tc>
                        <w:tc>
                          <w:tcPr>
                            <w:tcW w:w="1979" w:type="dxa"/>
                            <w:shd w:val="clear" w:color="auto" w:fill="auto"/>
                          </w:tcPr>
                          <w:p w14:paraId="3648BC41" w14:textId="77777777" w:rsidR="00060A21" w:rsidRPr="00B40237" w:rsidRDefault="00060A21" w:rsidP="00F1318D">
                            <w:pPr>
                              <w:spacing w:line="276" w:lineRule="auto"/>
                              <w:rPr>
                                <w:rFonts w:cs="Arial"/>
                                <w:sz w:val="16"/>
                                <w:szCs w:val="16"/>
                              </w:rPr>
                            </w:pPr>
                            <w:r w:rsidRPr="00B40237">
                              <w:rPr>
                                <w:rFonts w:cs="Arial"/>
                                <w:sz w:val="16"/>
                                <w:szCs w:val="16"/>
                              </w:rPr>
                              <w:t>22-12-2022 t/m</w:t>
                            </w:r>
                            <w:r>
                              <w:rPr>
                                <w:rFonts w:cs="Arial"/>
                                <w:sz w:val="16"/>
                                <w:szCs w:val="16"/>
                              </w:rPr>
                              <w:br/>
                            </w:r>
                            <w:r w:rsidRPr="00B40237">
                              <w:rPr>
                                <w:rFonts w:cs="Arial"/>
                                <w:sz w:val="16"/>
                                <w:szCs w:val="16"/>
                              </w:rPr>
                              <w:t>08-02-2023</w:t>
                            </w:r>
                            <w:r>
                              <w:rPr>
                                <w:rFonts w:cs="Arial"/>
                                <w:sz w:val="16"/>
                                <w:szCs w:val="16"/>
                              </w:rPr>
                              <w:t xml:space="preserve"> </w:t>
                            </w:r>
                            <w:r w:rsidRPr="00B40237">
                              <w:rPr>
                                <w:rFonts w:cs="Arial"/>
                                <w:sz w:val="16"/>
                                <w:szCs w:val="16"/>
                              </w:rPr>
                              <w:t>(8 wkn)</w:t>
                            </w:r>
                          </w:p>
                        </w:tc>
                        <w:tc>
                          <w:tcPr>
                            <w:tcW w:w="1979" w:type="dxa"/>
                          </w:tcPr>
                          <w:p w14:paraId="1F6ADECF" w14:textId="77777777" w:rsidR="00060A21" w:rsidRPr="00B40237" w:rsidRDefault="00060A21" w:rsidP="00F1318D">
                            <w:pPr>
                              <w:spacing w:line="276" w:lineRule="auto"/>
                              <w:rPr>
                                <w:rFonts w:cs="Arial"/>
                                <w:sz w:val="20"/>
                                <w:szCs w:val="20"/>
                              </w:rPr>
                            </w:pPr>
                          </w:p>
                        </w:tc>
                        <w:tc>
                          <w:tcPr>
                            <w:tcW w:w="1979" w:type="dxa"/>
                          </w:tcPr>
                          <w:p w14:paraId="61F272D4" w14:textId="77777777" w:rsidR="00060A21" w:rsidRPr="00B40237" w:rsidRDefault="00060A21" w:rsidP="00F1318D">
                            <w:pPr>
                              <w:spacing w:line="276" w:lineRule="auto"/>
                              <w:rPr>
                                <w:rFonts w:cs="Arial"/>
                                <w:sz w:val="20"/>
                                <w:szCs w:val="20"/>
                              </w:rPr>
                            </w:pPr>
                          </w:p>
                        </w:tc>
                        <w:tc>
                          <w:tcPr>
                            <w:tcW w:w="1979" w:type="dxa"/>
                          </w:tcPr>
                          <w:p w14:paraId="2D2C21BB" w14:textId="77777777" w:rsidR="00060A21" w:rsidRPr="00B40237" w:rsidRDefault="00060A21" w:rsidP="00F1318D">
                            <w:pPr>
                              <w:spacing w:line="276" w:lineRule="auto"/>
                              <w:rPr>
                                <w:rFonts w:cs="Arial"/>
                                <w:sz w:val="16"/>
                                <w:szCs w:val="16"/>
                              </w:rPr>
                            </w:pPr>
                            <w:r w:rsidRPr="00B40237">
                              <w:rPr>
                                <w:rFonts w:cs="Arial"/>
                                <w:sz w:val="16"/>
                                <w:szCs w:val="16"/>
                              </w:rPr>
                              <w:t>21-12-2023 t/m</w:t>
                            </w:r>
                            <w:r>
                              <w:rPr>
                                <w:rFonts w:cs="Arial"/>
                                <w:sz w:val="16"/>
                                <w:szCs w:val="16"/>
                              </w:rPr>
                              <w:br/>
                            </w:r>
                            <w:r w:rsidRPr="00B40237">
                              <w:rPr>
                                <w:rFonts w:cs="Arial"/>
                                <w:sz w:val="16"/>
                                <w:szCs w:val="16"/>
                              </w:rPr>
                              <w:t>14-03-2024 (12 wkn)</w:t>
                            </w:r>
                          </w:p>
                        </w:tc>
                      </w:tr>
                      <w:tr w:rsidR="00060A21" w14:paraId="6C6328BB" w14:textId="77777777" w:rsidTr="00817FC0">
                        <w:trPr>
                          <w:trHeight w:val="328"/>
                        </w:trPr>
                        <w:tc>
                          <w:tcPr>
                            <w:tcW w:w="2627" w:type="dxa"/>
                            <w:shd w:val="clear" w:color="auto" w:fill="auto"/>
                          </w:tcPr>
                          <w:p w14:paraId="35A78386" w14:textId="77777777" w:rsidR="00060A21" w:rsidRDefault="00060A21" w:rsidP="00F1318D">
                            <w:pPr>
                              <w:rPr>
                                <w:rFonts w:cs="Arial"/>
                                <w:sz w:val="20"/>
                                <w:szCs w:val="20"/>
                              </w:rPr>
                            </w:pPr>
                            <w:r>
                              <w:rPr>
                                <w:rFonts w:cs="Arial"/>
                                <w:sz w:val="20"/>
                                <w:szCs w:val="20"/>
                              </w:rPr>
                              <w:t>Behandeling in staf BV</w:t>
                            </w:r>
                          </w:p>
                        </w:tc>
                        <w:tc>
                          <w:tcPr>
                            <w:tcW w:w="1979" w:type="dxa"/>
                            <w:shd w:val="clear" w:color="auto" w:fill="auto"/>
                          </w:tcPr>
                          <w:p w14:paraId="766D8331" w14:textId="77777777" w:rsidR="00060A21" w:rsidRPr="00B40237" w:rsidRDefault="00060A21" w:rsidP="00F1318D">
                            <w:pPr>
                              <w:spacing w:line="276" w:lineRule="auto"/>
                              <w:rPr>
                                <w:rFonts w:cs="Arial"/>
                                <w:sz w:val="16"/>
                                <w:szCs w:val="16"/>
                              </w:rPr>
                            </w:pPr>
                            <w:r w:rsidRPr="00B40237">
                              <w:rPr>
                                <w:rFonts w:cs="Arial"/>
                                <w:sz w:val="16"/>
                                <w:szCs w:val="16"/>
                              </w:rPr>
                              <w:t>n.v.t.</w:t>
                            </w:r>
                          </w:p>
                        </w:tc>
                        <w:tc>
                          <w:tcPr>
                            <w:tcW w:w="1979" w:type="dxa"/>
                          </w:tcPr>
                          <w:p w14:paraId="624EF4FF" w14:textId="77777777" w:rsidR="00060A21" w:rsidRPr="00B40237" w:rsidRDefault="00060A21" w:rsidP="00F1318D">
                            <w:pPr>
                              <w:spacing w:line="276" w:lineRule="auto"/>
                              <w:rPr>
                                <w:rFonts w:cs="Arial"/>
                                <w:sz w:val="20"/>
                                <w:szCs w:val="20"/>
                              </w:rPr>
                            </w:pPr>
                            <w:r w:rsidRPr="00B40237">
                              <w:rPr>
                                <w:rFonts w:cs="Arial"/>
                                <w:sz w:val="20"/>
                                <w:szCs w:val="20"/>
                              </w:rPr>
                              <w:t>08-05-2023</w:t>
                            </w:r>
                          </w:p>
                        </w:tc>
                        <w:tc>
                          <w:tcPr>
                            <w:tcW w:w="1979" w:type="dxa"/>
                          </w:tcPr>
                          <w:p w14:paraId="0A19C0C5" w14:textId="77777777" w:rsidR="00060A21" w:rsidRPr="00B40237" w:rsidRDefault="00060A21" w:rsidP="00F1318D">
                            <w:pPr>
                              <w:spacing w:line="276" w:lineRule="auto"/>
                              <w:rPr>
                                <w:rFonts w:cs="Arial"/>
                                <w:sz w:val="20"/>
                                <w:szCs w:val="20"/>
                              </w:rPr>
                            </w:pPr>
                            <w:r w:rsidRPr="00B40237">
                              <w:rPr>
                                <w:rFonts w:cs="Arial"/>
                                <w:sz w:val="20"/>
                                <w:szCs w:val="20"/>
                              </w:rPr>
                              <w:t>08-05-2023</w:t>
                            </w:r>
                          </w:p>
                        </w:tc>
                        <w:tc>
                          <w:tcPr>
                            <w:tcW w:w="1979" w:type="dxa"/>
                          </w:tcPr>
                          <w:p w14:paraId="1904E8C9" w14:textId="77777777" w:rsidR="00060A21" w:rsidRPr="00B40237" w:rsidRDefault="00060A21" w:rsidP="00F1318D">
                            <w:pPr>
                              <w:spacing w:line="276" w:lineRule="auto"/>
                              <w:rPr>
                                <w:rFonts w:cs="Arial"/>
                                <w:sz w:val="16"/>
                                <w:szCs w:val="16"/>
                              </w:rPr>
                            </w:pPr>
                            <w:r w:rsidRPr="00B40237">
                              <w:rPr>
                                <w:rFonts w:cs="Arial"/>
                                <w:sz w:val="16"/>
                                <w:szCs w:val="16"/>
                              </w:rPr>
                              <w:t>n.v.t.</w:t>
                            </w:r>
                          </w:p>
                        </w:tc>
                      </w:tr>
                      <w:tr w:rsidR="00060A21" w14:paraId="18696BFF" w14:textId="77777777" w:rsidTr="00817FC0">
                        <w:trPr>
                          <w:trHeight w:val="328"/>
                        </w:trPr>
                        <w:tc>
                          <w:tcPr>
                            <w:tcW w:w="2627" w:type="dxa"/>
                            <w:shd w:val="clear" w:color="auto" w:fill="auto"/>
                          </w:tcPr>
                          <w:p w14:paraId="331E733D" w14:textId="77777777" w:rsidR="00060A21" w:rsidRDefault="00060A21" w:rsidP="00F1318D">
                            <w:pPr>
                              <w:rPr>
                                <w:rFonts w:cs="Arial"/>
                                <w:sz w:val="20"/>
                                <w:szCs w:val="20"/>
                              </w:rPr>
                            </w:pPr>
                            <w:r>
                              <w:rPr>
                                <w:rFonts w:cs="Arial"/>
                                <w:sz w:val="20"/>
                                <w:szCs w:val="20"/>
                              </w:rPr>
                              <w:t>Beh. alle stafoverleggen</w:t>
                            </w:r>
                          </w:p>
                        </w:tc>
                        <w:tc>
                          <w:tcPr>
                            <w:tcW w:w="1979" w:type="dxa"/>
                            <w:shd w:val="clear" w:color="auto" w:fill="auto"/>
                          </w:tcPr>
                          <w:p w14:paraId="3237B4D1" w14:textId="77777777" w:rsidR="00060A21" w:rsidRPr="00B40237" w:rsidRDefault="00060A21" w:rsidP="00F1318D">
                            <w:pPr>
                              <w:spacing w:line="276" w:lineRule="auto"/>
                              <w:rPr>
                                <w:rFonts w:cs="Arial"/>
                                <w:sz w:val="16"/>
                                <w:szCs w:val="16"/>
                              </w:rPr>
                            </w:pPr>
                          </w:p>
                        </w:tc>
                        <w:tc>
                          <w:tcPr>
                            <w:tcW w:w="1979" w:type="dxa"/>
                          </w:tcPr>
                          <w:p w14:paraId="1E207E9C" w14:textId="77777777" w:rsidR="00060A21" w:rsidRPr="00B40237" w:rsidRDefault="00060A21" w:rsidP="00F1318D">
                            <w:pPr>
                              <w:spacing w:line="276" w:lineRule="auto"/>
                              <w:rPr>
                                <w:rFonts w:cs="Arial"/>
                                <w:sz w:val="20"/>
                                <w:szCs w:val="20"/>
                              </w:rPr>
                            </w:pPr>
                            <w:r w:rsidRPr="00B40237">
                              <w:rPr>
                                <w:rFonts w:cs="Arial"/>
                                <w:sz w:val="20"/>
                                <w:szCs w:val="20"/>
                              </w:rPr>
                              <w:t>15-05-2023</w:t>
                            </w:r>
                          </w:p>
                        </w:tc>
                        <w:tc>
                          <w:tcPr>
                            <w:tcW w:w="1979" w:type="dxa"/>
                          </w:tcPr>
                          <w:p w14:paraId="5FA5E17D" w14:textId="77777777" w:rsidR="00060A21" w:rsidRPr="00B40237" w:rsidRDefault="00060A21" w:rsidP="00F1318D">
                            <w:pPr>
                              <w:spacing w:line="276" w:lineRule="auto"/>
                              <w:rPr>
                                <w:rFonts w:cs="Arial"/>
                                <w:sz w:val="20"/>
                                <w:szCs w:val="20"/>
                              </w:rPr>
                            </w:pPr>
                            <w:r w:rsidRPr="00B40237">
                              <w:rPr>
                                <w:rFonts w:cs="Arial"/>
                                <w:sz w:val="20"/>
                                <w:szCs w:val="20"/>
                              </w:rPr>
                              <w:t>15-05-2023</w:t>
                            </w:r>
                          </w:p>
                        </w:tc>
                        <w:tc>
                          <w:tcPr>
                            <w:tcW w:w="1979" w:type="dxa"/>
                          </w:tcPr>
                          <w:p w14:paraId="79C868CD" w14:textId="77777777" w:rsidR="00060A21" w:rsidRPr="00B40237" w:rsidRDefault="00060A21" w:rsidP="00F1318D">
                            <w:pPr>
                              <w:spacing w:line="276" w:lineRule="auto"/>
                              <w:rPr>
                                <w:rFonts w:cs="Arial"/>
                                <w:sz w:val="16"/>
                                <w:szCs w:val="16"/>
                              </w:rPr>
                            </w:pPr>
                          </w:p>
                        </w:tc>
                      </w:tr>
                      <w:tr w:rsidR="00060A21" w14:paraId="06760E40" w14:textId="77777777" w:rsidTr="00817FC0">
                        <w:trPr>
                          <w:trHeight w:val="328"/>
                        </w:trPr>
                        <w:tc>
                          <w:tcPr>
                            <w:tcW w:w="2627" w:type="dxa"/>
                            <w:shd w:val="clear" w:color="auto" w:fill="auto"/>
                          </w:tcPr>
                          <w:p w14:paraId="1F60E24A" w14:textId="77777777" w:rsidR="00060A21" w:rsidRPr="0070325F" w:rsidRDefault="00060A21" w:rsidP="00F1318D">
                            <w:pPr>
                              <w:rPr>
                                <w:rFonts w:cs="Arial"/>
                                <w:sz w:val="20"/>
                                <w:szCs w:val="20"/>
                              </w:rPr>
                            </w:pPr>
                            <w:r>
                              <w:rPr>
                                <w:rFonts w:cs="Arial"/>
                                <w:sz w:val="20"/>
                                <w:szCs w:val="20"/>
                              </w:rPr>
                              <w:t>Besluitvorming B</w:t>
                            </w:r>
                            <w:r w:rsidRPr="0070325F">
                              <w:rPr>
                                <w:rFonts w:cs="Arial"/>
                                <w:sz w:val="20"/>
                                <w:szCs w:val="20"/>
                              </w:rPr>
                              <w:t>&amp;W</w:t>
                            </w:r>
                          </w:p>
                        </w:tc>
                        <w:tc>
                          <w:tcPr>
                            <w:tcW w:w="1979" w:type="dxa"/>
                            <w:shd w:val="clear" w:color="auto" w:fill="auto"/>
                          </w:tcPr>
                          <w:p w14:paraId="62D603C0" w14:textId="77777777" w:rsidR="00060A21" w:rsidRPr="00B40237" w:rsidRDefault="00060A21" w:rsidP="00F1318D">
                            <w:pPr>
                              <w:spacing w:line="276" w:lineRule="auto"/>
                              <w:rPr>
                                <w:rFonts w:cs="Arial"/>
                                <w:sz w:val="16"/>
                                <w:szCs w:val="16"/>
                              </w:rPr>
                            </w:pPr>
                            <w:r w:rsidRPr="00B40237">
                              <w:rPr>
                                <w:rFonts w:cs="Arial"/>
                                <w:sz w:val="16"/>
                                <w:szCs w:val="16"/>
                              </w:rPr>
                              <w:t>10-01-2023 (zienswijze)</w:t>
                            </w:r>
                          </w:p>
                        </w:tc>
                        <w:tc>
                          <w:tcPr>
                            <w:tcW w:w="1979" w:type="dxa"/>
                          </w:tcPr>
                          <w:p w14:paraId="475AD8E8" w14:textId="77777777" w:rsidR="00060A21" w:rsidRPr="00B40237" w:rsidRDefault="00060A21" w:rsidP="00F1318D">
                            <w:pPr>
                              <w:spacing w:line="276" w:lineRule="auto"/>
                              <w:rPr>
                                <w:rFonts w:cs="Arial"/>
                                <w:sz w:val="20"/>
                                <w:szCs w:val="20"/>
                              </w:rPr>
                            </w:pPr>
                            <w:r w:rsidRPr="00B40237">
                              <w:rPr>
                                <w:rFonts w:cs="Arial"/>
                                <w:sz w:val="20"/>
                                <w:szCs w:val="20"/>
                              </w:rPr>
                              <w:t xml:space="preserve">23-05-2023 / </w:t>
                            </w:r>
                          </w:p>
                          <w:p w14:paraId="0340154D"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4C7DD65B" w14:textId="77777777" w:rsidR="00060A21" w:rsidRPr="00B40237" w:rsidRDefault="00060A21" w:rsidP="00F1318D">
                            <w:pPr>
                              <w:spacing w:line="276" w:lineRule="auto"/>
                              <w:rPr>
                                <w:rFonts w:cs="Arial"/>
                                <w:sz w:val="20"/>
                                <w:szCs w:val="20"/>
                              </w:rPr>
                            </w:pPr>
                            <w:r w:rsidRPr="00B40237">
                              <w:rPr>
                                <w:rFonts w:cs="Arial"/>
                                <w:sz w:val="20"/>
                                <w:szCs w:val="20"/>
                              </w:rPr>
                              <w:t>23-05-2023 /</w:t>
                            </w:r>
                          </w:p>
                          <w:p w14:paraId="1295416C"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02FB86FB" w14:textId="77777777" w:rsidR="00060A21" w:rsidRPr="00B40237" w:rsidRDefault="00060A21" w:rsidP="00F1318D">
                            <w:pPr>
                              <w:spacing w:line="276" w:lineRule="auto"/>
                              <w:rPr>
                                <w:rFonts w:cs="Arial"/>
                                <w:sz w:val="16"/>
                                <w:szCs w:val="16"/>
                              </w:rPr>
                            </w:pPr>
                            <w:r w:rsidRPr="00B40237">
                              <w:rPr>
                                <w:rFonts w:cs="Arial"/>
                                <w:sz w:val="16"/>
                                <w:szCs w:val="16"/>
                              </w:rPr>
                              <w:t>09-01-2024 (zienswijze)</w:t>
                            </w:r>
                          </w:p>
                        </w:tc>
                      </w:tr>
                      <w:tr w:rsidR="00060A21" w14:paraId="3C9BEE75" w14:textId="77777777" w:rsidTr="00817FC0">
                        <w:trPr>
                          <w:trHeight w:val="328"/>
                        </w:trPr>
                        <w:tc>
                          <w:tcPr>
                            <w:tcW w:w="2627" w:type="dxa"/>
                            <w:shd w:val="clear" w:color="auto" w:fill="auto"/>
                          </w:tcPr>
                          <w:p w14:paraId="7A0D502A" w14:textId="77777777" w:rsidR="00060A21" w:rsidRPr="0070325F" w:rsidRDefault="00060A21" w:rsidP="00F1318D">
                            <w:pPr>
                              <w:rPr>
                                <w:rFonts w:cs="Arial"/>
                                <w:sz w:val="20"/>
                                <w:szCs w:val="20"/>
                              </w:rPr>
                            </w:pPr>
                            <w:r w:rsidRPr="0070325F">
                              <w:rPr>
                                <w:rFonts w:cs="Arial"/>
                                <w:sz w:val="20"/>
                                <w:szCs w:val="20"/>
                              </w:rPr>
                              <w:t>Verzending aan griffie</w:t>
                            </w:r>
                          </w:p>
                        </w:tc>
                        <w:tc>
                          <w:tcPr>
                            <w:tcW w:w="1979" w:type="dxa"/>
                            <w:shd w:val="clear" w:color="auto" w:fill="auto"/>
                          </w:tcPr>
                          <w:p w14:paraId="6BC964D0" w14:textId="77777777" w:rsidR="00060A21" w:rsidRPr="00B40237" w:rsidRDefault="00060A21" w:rsidP="00F1318D">
                            <w:pPr>
                              <w:spacing w:line="276" w:lineRule="auto"/>
                              <w:rPr>
                                <w:rFonts w:cs="Arial"/>
                                <w:sz w:val="16"/>
                                <w:szCs w:val="16"/>
                              </w:rPr>
                            </w:pPr>
                            <w:r w:rsidRPr="00B40237">
                              <w:rPr>
                                <w:rFonts w:cs="Arial"/>
                                <w:sz w:val="16"/>
                                <w:szCs w:val="16"/>
                              </w:rPr>
                              <w:t>10-01-2023 (zienswijze)</w:t>
                            </w:r>
                          </w:p>
                        </w:tc>
                        <w:tc>
                          <w:tcPr>
                            <w:tcW w:w="1979" w:type="dxa"/>
                          </w:tcPr>
                          <w:p w14:paraId="282D8383"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751B0D7B" w14:textId="77777777" w:rsidR="00060A21" w:rsidRPr="00B40237" w:rsidRDefault="00060A21" w:rsidP="00F1318D">
                            <w:pPr>
                              <w:spacing w:line="276" w:lineRule="auto"/>
                              <w:rPr>
                                <w:rFonts w:cs="Arial"/>
                                <w:sz w:val="20"/>
                                <w:szCs w:val="20"/>
                              </w:rPr>
                            </w:pPr>
                            <w:r w:rsidRPr="00B40237">
                              <w:rPr>
                                <w:rFonts w:cs="Arial"/>
                                <w:sz w:val="20"/>
                                <w:szCs w:val="20"/>
                              </w:rPr>
                              <w:t>30-05-2023</w:t>
                            </w:r>
                          </w:p>
                        </w:tc>
                        <w:tc>
                          <w:tcPr>
                            <w:tcW w:w="1979" w:type="dxa"/>
                          </w:tcPr>
                          <w:p w14:paraId="29E1202C" w14:textId="77777777" w:rsidR="00060A21" w:rsidRPr="00B40237" w:rsidRDefault="00060A21" w:rsidP="00F1318D">
                            <w:pPr>
                              <w:spacing w:line="276" w:lineRule="auto"/>
                              <w:rPr>
                                <w:rFonts w:cs="Arial"/>
                                <w:sz w:val="16"/>
                                <w:szCs w:val="16"/>
                              </w:rPr>
                            </w:pPr>
                            <w:r w:rsidRPr="00B40237">
                              <w:rPr>
                                <w:rFonts w:cs="Arial"/>
                                <w:sz w:val="16"/>
                                <w:szCs w:val="16"/>
                              </w:rPr>
                              <w:t>09-01-2024 (zienswijze)</w:t>
                            </w:r>
                          </w:p>
                        </w:tc>
                      </w:tr>
                      <w:tr w:rsidR="00060A21" w14:paraId="5DEBCCD1" w14:textId="77777777" w:rsidTr="00817FC0">
                        <w:trPr>
                          <w:trHeight w:val="328"/>
                        </w:trPr>
                        <w:tc>
                          <w:tcPr>
                            <w:tcW w:w="2627" w:type="dxa"/>
                            <w:shd w:val="clear" w:color="auto" w:fill="auto"/>
                          </w:tcPr>
                          <w:p w14:paraId="4517DA5E" w14:textId="77777777" w:rsidR="00060A21" w:rsidRPr="0070325F" w:rsidRDefault="00060A21" w:rsidP="00F1318D">
                            <w:pPr>
                              <w:rPr>
                                <w:rFonts w:cs="Arial"/>
                                <w:sz w:val="20"/>
                                <w:szCs w:val="20"/>
                              </w:rPr>
                            </w:pPr>
                            <w:r>
                              <w:rPr>
                                <w:rFonts w:cs="Arial"/>
                                <w:sz w:val="20"/>
                                <w:szCs w:val="20"/>
                              </w:rPr>
                              <w:t>Voorronde</w:t>
                            </w:r>
                            <w:r>
                              <w:rPr>
                                <w:rFonts w:cs="Arial"/>
                                <w:sz w:val="20"/>
                                <w:szCs w:val="20"/>
                              </w:rPr>
                              <w:br/>
                              <w:t>/cie. behandeling</w:t>
                            </w:r>
                          </w:p>
                        </w:tc>
                        <w:tc>
                          <w:tcPr>
                            <w:tcW w:w="1979" w:type="dxa"/>
                            <w:shd w:val="clear" w:color="auto" w:fill="auto"/>
                          </w:tcPr>
                          <w:p w14:paraId="3F211626" w14:textId="77777777" w:rsidR="00060A21" w:rsidRPr="00B40237" w:rsidRDefault="00060A21" w:rsidP="00F1318D">
                            <w:pPr>
                              <w:spacing w:line="276" w:lineRule="auto"/>
                              <w:rPr>
                                <w:rFonts w:cs="Arial"/>
                                <w:sz w:val="16"/>
                                <w:szCs w:val="16"/>
                              </w:rPr>
                            </w:pPr>
                            <w:r w:rsidRPr="00B40237">
                              <w:rPr>
                                <w:rFonts w:cs="Arial"/>
                                <w:sz w:val="16"/>
                                <w:szCs w:val="16"/>
                              </w:rPr>
                              <w:t>31-01-2023 (WL)</w:t>
                            </w:r>
                            <w:r>
                              <w:rPr>
                                <w:rFonts w:cs="Arial"/>
                                <w:sz w:val="16"/>
                                <w:szCs w:val="16"/>
                              </w:rPr>
                              <w:br/>
                            </w:r>
                            <w:r w:rsidRPr="00B40237">
                              <w:rPr>
                                <w:rFonts w:cs="Arial"/>
                                <w:sz w:val="16"/>
                                <w:szCs w:val="16"/>
                              </w:rPr>
                              <w:t>19-01-2023 (OZ)</w:t>
                            </w:r>
                          </w:p>
                        </w:tc>
                        <w:tc>
                          <w:tcPr>
                            <w:tcW w:w="1979" w:type="dxa"/>
                          </w:tcPr>
                          <w:p w14:paraId="735B8D03" w14:textId="77777777" w:rsidR="00060A21" w:rsidRPr="00B40237" w:rsidRDefault="00060A21" w:rsidP="00F1318D">
                            <w:pPr>
                              <w:spacing w:line="276" w:lineRule="auto"/>
                              <w:rPr>
                                <w:rFonts w:cs="Arial"/>
                                <w:sz w:val="20"/>
                                <w:szCs w:val="20"/>
                              </w:rPr>
                            </w:pPr>
                            <w:r w:rsidRPr="00B40237">
                              <w:rPr>
                                <w:rFonts w:cs="Arial"/>
                                <w:sz w:val="20"/>
                                <w:szCs w:val="20"/>
                              </w:rPr>
                              <w:t>n.v.t.</w:t>
                            </w:r>
                          </w:p>
                        </w:tc>
                        <w:tc>
                          <w:tcPr>
                            <w:tcW w:w="1979" w:type="dxa"/>
                          </w:tcPr>
                          <w:p w14:paraId="1A3DAACC" w14:textId="77777777" w:rsidR="00060A21" w:rsidRPr="00B40237" w:rsidRDefault="00060A21" w:rsidP="00F1318D">
                            <w:pPr>
                              <w:spacing w:line="276" w:lineRule="auto"/>
                              <w:rPr>
                                <w:rFonts w:cs="Arial"/>
                                <w:sz w:val="20"/>
                                <w:szCs w:val="20"/>
                              </w:rPr>
                            </w:pPr>
                            <w:r w:rsidRPr="00B40237">
                              <w:rPr>
                                <w:rFonts w:cs="Arial"/>
                                <w:sz w:val="20"/>
                                <w:szCs w:val="20"/>
                              </w:rPr>
                              <w:t>15-06-2023</w:t>
                            </w:r>
                          </w:p>
                        </w:tc>
                        <w:tc>
                          <w:tcPr>
                            <w:tcW w:w="1979" w:type="dxa"/>
                          </w:tcPr>
                          <w:p w14:paraId="4ACE0D94" w14:textId="77777777" w:rsidR="00060A21" w:rsidRPr="00B40237" w:rsidRDefault="00060A21" w:rsidP="00F1318D">
                            <w:pPr>
                              <w:spacing w:line="276" w:lineRule="auto"/>
                              <w:rPr>
                                <w:rFonts w:cs="Arial"/>
                                <w:sz w:val="16"/>
                                <w:szCs w:val="16"/>
                              </w:rPr>
                            </w:pPr>
                            <w:r>
                              <w:rPr>
                                <w:rFonts w:cs="Arial"/>
                                <w:sz w:val="16"/>
                                <w:szCs w:val="16"/>
                              </w:rPr>
                              <w:t>Nog niet bekend</w:t>
                            </w:r>
                          </w:p>
                        </w:tc>
                      </w:tr>
                      <w:tr w:rsidR="00060A21" w14:paraId="5719E04D" w14:textId="77777777" w:rsidTr="00817FC0">
                        <w:trPr>
                          <w:trHeight w:val="409"/>
                        </w:trPr>
                        <w:tc>
                          <w:tcPr>
                            <w:tcW w:w="2627" w:type="dxa"/>
                            <w:shd w:val="clear" w:color="auto" w:fill="auto"/>
                          </w:tcPr>
                          <w:p w14:paraId="3A1D56E7" w14:textId="77777777" w:rsidR="00060A21" w:rsidRPr="00565442" w:rsidRDefault="00060A21" w:rsidP="00F1318D">
                            <w:pPr>
                              <w:rPr>
                                <w:rFonts w:cs="Arial"/>
                                <w:sz w:val="20"/>
                                <w:szCs w:val="20"/>
                              </w:rPr>
                            </w:pPr>
                            <w:r w:rsidRPr="00565442">
                              <w:rPr>
                                <w:rFonts w:cs="Arial"/>
                                <w:sz w:val="20"/>
                                <w:szCs w:val="20"/>
                              </w:rPr>
                              <w:t>Besluitvorming raad</w:t>
                            </w:r>
                          </w:p>
                        </w:tc>
                        <w:tc>
                          <w:tcPr>
                            <w:tcW w:w="1979" w:type="dxa"/>
                            <w:shd w:val="clear" w:color="auto" w:fill="auto"/>
                          </w:tcPr>
                          <w:p w14:paraId="129BA1C1" w14:textId="77777777" w:rsidR="00060A21" w:rsidRPr="00B40237" w:rsidRDefault="00060A21" w:rsidP="00F1318D">
                            <w:pPr>
                              <w:spacing w:line="276" w:lineRule="auto"/>
                              <w:rPr>
                                <w:rFonts w:cs="Arial"/>
                                <w:sz w:val="16"/>
                                <w:szCs w:val="16"/>
                              </w:rPr>
                            </w:pPr>
                            <w:r w:rsidRPr="00B40237">
                              <w:rPr>
                                <w:rFonts w:cs="Arial"/>
                                <w:sz w:val="16"/>
                                <w:szCs w:val="16"/>
                              </w:rPr>
                              <w:t>07-02-2023 (WL)</w:t>
                            </w:r>
                            <w:r>
                              <w:rPr>
                                <w:rFonts w:cs="Arial"/>
                                <w:sz w:val="16"/>
                                <w:szCs w:val="16"/>
                              </w:rPr>
                              <w:br/>
                            </w:r>
                            <w:r w:rsidRPr="00B40237">
                              <w:rPr>
                                <w:rFonts w:cs="Arial"/>
                                <w:sz w:val="16"/>
                                <w:szCs w:val="16"/>
                              </w:rPr>
                              <w:t>02-02-2023 (OZ)</w:t>
                            </w:r>
                          </w:p>
                        </w:tc>
                        <w:tc>
                          <w:tcPr>
                            <w:tcW w:w="1979" w:type="dxa"/>
                          </w:tcPr>
                          <w:p w14:paraId="779927AD" w14:textId="77777777" w:rsidR="00060A21" w:rsidRPr="00B40237" w:rsidRDefault="00060A21" w:rsidP="00F1318D">
                            <w:pPr>
                              <w:spacing w:line="276" w:lineRule="auto"/>
                              <w:rPr>
                                <w:rFonts w:cs="Arial"/>
                                <w:sz w:val="20"/>
                                <w:szCs w:val="20"/>
                              </w:rPr>
                            </w:pPr>
                            <w:r w:rsidRPr="00B40237">
                              <w:rPr>
                                <w:rFonts w:cs="Arial"/>
                                <w:sz w:val="20"/>
                                <w:szCs w:val="20"/>
                              </w:rPr>
                              <w:t>27-06-2023</w:t>
                            </w:r>
                          </w:p>
                        </w:tc>
                        <w:tc>
                          <w:tcPr>
                            <w:tcW w:w="1979" w:type="dxa"/>
                          </w:tcPr>
                          <w:p w14:paraId="49940B63" w14:textId="77777777" w:rsidR="00060A21" w:rsidRPr="00B40237" w:rsidRDefault="00060A21" w:rsidP="00F1318D">
                            <w:pPr>
                              <w:spacing w:line="276" w:lineRule="auto"/>
                              <w:rPr>
                                <w:rFonts w:cs="Arial"/>
                                <w:sz w:val="20"/>
                                <w:szCs w:val="20"/>
                              </w:rPr>
                            </w:pPr>
                            <w:r w:rsidRPr="00B40237">
                              <w:rPr>
                                <w:rFonts w:cs="Arial"/>
                                <w:sz w:val="20"/>
                                <w:szCs w:val="20"/>
                              </w:rPr>
                              <w:t>29-06-2023</w:t>
                            </w:r>
                          </w:p>
                        </w:tc>
                        <w:tc>
                          <w:tcPr>
                            <w:tcW w:w="1979" w:type="dxa"/>
                          </w:tcPr>
                          <w:p w14:paraId="4F85B266" w14:textId="77777777" w:rsidR="00060A21" w:rsidRPr="00B40237" w:rsidRDefault="00060A21" w:rsidP="00F1318D">
                            <w:pPr>
                              <w:spacing w:line="276" w:lineRule="auto"/>
                              <w:rPr>
                                <w:rFonts w:cs="Arial"/>
                                <w:sz w:val="16"/>
                                <w:szCs w:val="16"/>
                              </w:rPr>
                            </w:pPr>
                            <w:r>
                              <w:rPr>
                                <w:rFonts w:cs="Arial"/>
                                <w:sz w:val="16"/>
                                <w:szCs w:val="16"/>
                              </w:rPr>
                              <w:t>Nog niet bekend</w:t>
                            </w:r>
                          </w:p>
                        </w:tc>
                      </w:tr>
                      <w:tr w:rsidR="00060A21" w14:paraId="18C9829E" w14:textId="77777777" w:rsidTr="00817FC0">
                        <w:trPr>
                          <w:trHeight w:val="328"/>
                        </w:trPr>
                        <w:tc>
                          <w:tcPr>
                            <w:tcW w:w="2627" w:type="dxa"/>
                            <w:shd w:val="clear" w:color="auto" w:fill="auto"/>
                          </w:tcPr>
                          <w:p w14:paraId="16BEBD5F" w14:textId="77777777" w:rsidR="00060A21" w:rsidRDefault="00060A21" w:rsidP="00F1318D">
                            <w:pPr>
                              <w:rPr>
                                <w:rFonts w:cs="Arial"/>
                                <w:sz w:val="20"/>
                                <w:szCs w:val="20"/>
                              </w:rPr>
                            </w:pPr>
                            <w:r>
                              <w:rPr>
                                <w:rFonts w:cs="Arial"/>
                                <w:sz w:val="20"/>
                                <w:szCs w:val="20"/>
                              </w:rPr>
                              <w:t>Besluitvorming DB / AB</w:t>
                            </w:r>
                          </w:p>
                        </w:tc>
                        <w:tc>
                          <w:tcPr>
                            <w:tcW w:w="1979" w:type="dxa"/>
                            <w:shd w:val="clear" w:color="auto" w:fill="auto"/>
                          </w:tcPr>
                          <w:p w14:paraId="2E739F5C" w14:textId="77777777" w:rsidR="00060A21" w:rsidRPr="00B40237" w:rsidRDefault="00060A21" w:rsidP="00F1318D">
                            <w:pPr>
                              <w:spacing w:line="276" w:lineRule="auto"/>
                              <w:rPr>
                                <w:rFonts w:cs="Arial"/>
                                <w:sz w:val="16"/>
                                <w:szCs w:val="16"/>
                              </w:rPr>
                            </w:pPr>
                            <w:r w:rsidRPr="00B40237">
                              <w:rPr>
                                <w:rFonts w:cs="Arial"/>
                                <w:sz w:val="16"/>
                                <w:szCs w:val="16"/>
                              </w:rPr>
                              <w:t>15-02-2023 (DB)</w:t>
                            </w:r>
                            <w:r>
                              <w:rPr>
                                <w:rFonts w:cs="Arial"/>
                                <w:sz w:val="16"/>
                                <w:szCs w:val="16"/>
                              </w:rPr>
                              <w:br/>
                            </w:r>
                            <w:r w:rsidRPr="00B40237">
                              <w:rPr>
                                <w:rFonts w:cs="Arial"/>
                                <w:sz w:val="16"/>
                                <w:szCs w:val="16"/>
                              </w:rPr>
                              <w:t>22-02-2023 (AB)</w:t>
                            </w:r>
                          </w:p>
                        </w:tc>
                        <w:tc>
                          <w:tcPr>
                            <w:tcW w:w="1979" w:type="dxa"/>
                          </w:tcPr>
                          <w:p w14:paraId="24B54897" w14:textId="77777777" w:rsidR="00060A21" w:rsidRPr="00B40237" w:rsidRDefault="00060A21" w:rsidP="00F1318D">
                            <w:pPr>
                              <w:spacing w:line="276" w:lineRule="auto"/>
                              <w:rPr>
                                <w:rFonts w:cs="Arial"/>
                                <w:sz w:val="20"/>
                                <w:szCs w:val="20"/>
                              </w:rPr>
                            </w:pPr>
                          </w:p>
                        </w:tc>
                        <w:tc>
                          <w:tcPr>
                            <w:tcW w:w="1979" w:type="dxa"/>
                          </w:tcPr>
                          <w:p w14:paraId="59AE9D39" w14:textId="77777777" w:rsidR="00060A21" w:rsidRPr="00B40237" w:rsidRDefault="00060A21" w:rsidP="00F1318D">
                            <w:pPr>
                              <w:spacing w:line="276" w:lineRule="auto"/>
                              <w:rPr>
                                <w:rFonts w:cs="Arial"/>
                                <w:sz w:val="20"/>
                                <w:szCs w:val="20"/>
                              </w:rPr>
                            </w:pPr>
                          </w:p>
                        </w:tc>
                        <w:tc>
                          <w:tcPr>
                            <w:tcW w:w="1979" w:type="dxa"/>
                          </w:tcPr>
                          <w:p w14:paraId="1AD281C7" w14:textId="77777777" w:rsidR="00060A21" w:rsidRPr="00B40237" w:rsidRDefault="00060A21" w:rsidP="00F1318D">
                            <w:pPr>
                              <w:spacing w:line="276" w:lineRule="auto"/>
                              <w:rPr>
                                <w:rFonts w:cs="Arial"/>
                                <w:sz w:val="16"/>
                                <w:szCs w:val="16"/>
                              </w:rPr>
                            </w:pPr>
                            <w:r w:rsidRPr="00B40237">
                              <w:rPr>
                                <w:rFonts w:cs="Arial"/>
                                <w:sz w:val="16"/>
                                <w:szCs w:val="16"/>
                              </w:rPr>
                              <w:t>20-03-2024 (DB)</w:t>
                            </w:r>
                            <w:r>
                              <w:rPr>
                                <w:rFonts w:cs="Arial"/>
                                <w:sz w:val="16"/>
                                <w:szCs w:val="16"/>
                              </w:rPr>
                              <w:br/>
                            </w:r>
                            <w:r w:rsidRPr="00B40237">
                              <w:rPr>
                                <w:rFonts w:cs="Arial"/>
                                <w:sz w:val="16"/>
                                <w:szCs w:val="16"/>
                              </w:rPr>
                              <w:t>27-03-2024 (AB)</w:t>
                            </w:r>
                          </w:p>
                        </w:tc>
                      </w:tr>
                    </w:tbl>
                    <w:p w14:paraId="05A49A47" w14:textId="77777777" w:rsidR="00060A21" w:rsidRPr="0070325F" w:rsidRDefault="00060A21" w:rsidP="00BF43D7">
                      <w:pPr>
                        <w:tabs>
                          <w:tab w:val="left" w:pos="5387"/>
                        </w:tabs>
                        <w:spacing w:line="276" w:lineRule="auto"/>
                        <w:rPr>
                          <w:rFonts w:cs="Arial"/>
                        </w:rPr>
                      </w:pPr>
                    </w:p>
                  </w:txbxContent>
                </v:textbox>
                <w10:wrap anchorx="page"/>
              </v:roundrect>
            </w:pict>
          </mc:Fallback>
        </mc:AlternateContent>
      </w:r>
      <w:r w:rsidRPr="0075315E">
        <w:rPr>
          <w:rFonts w:cs="Arial"/>
          <w:i/>
          <w:noProof/>
        </w:rPr>
        <mc:AlternateContent>
          <mc:Choice Requires="wps">
            <w:drawing>
              <wp:anchor distT="0" distB="0" distL="114300" distR="114300" simplePos="0" relativeHeight="251696128" behindDoc="0" locked="0" layoutInCell="1" allowOverlap="1" wp14:anchorId="531B9D54" wp14:editId="656F7468">
                <wp:simplePos x="0" y="0"/>
                <wp:positionH relativeFrom="column">
                  <wp:posOffset>2919730</wp:posOffset>
                </wp:positionH>
                <wp:positionV relativeFrom="paragraph">
                  <wp:posOffset>338455</wp:posOffset>
                </wp:positionV>
                <wp:extent cx="3526790" cy="5124450"/>
                <wp:effectExtent l="0" t="0" r="0" b="0"/>
                <wp:wrapNone/>
                <wp:docPr id="5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6790" cy="5124450"/>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5637A0" w14:textId="77777777" w:rsidR="00060A21" w:rsidRDefault="00060A21" w:rsidP="00AD5498">
                            <w:pPr>
                              <w:rPr>
                                <w:rFonts w:cs="Arial"/>
                                <w:color w:val="0066B6"/>
                                <w:sz w:val="20"/>
                                <w:szCs w:val="20"/>
                              </w:rPr>
                            </w:pPr>
                            <w:r>
                              <w:rPr>
                                <w:rFonts w:cs="Arial"/>
                                <w:color w:val="0066B6"/>
                                <w:sz w:val="20"/>
                                <w:szCs w:val="20"/>
                              </w:rPr>
                              <w:t>CYCLUS</w:t>
                            </w:r>
                          </w:p>
                          <w:p w14:paraId="17A0C05B" w14:textId="77777777" w:rsidR="00060A21" w:rsidRPr="006D2ADF" w:rsidRDefault="00060A21" w:rsidP="00690AC3">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62D01011" wp14:editId="630559AE">
                                  <wp:extent cx="3348990" cy="2241550"/>
                                  <wp:effectExtent l="0" t="0" r="0" b="25400"/>
                                  <wp:docPr id="47" name="Diagram 4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14:paraId="0D0024A0" w14:textId="77777777" w:rsidR="00060A21" w:rsidRPr="006D2ADF" w:rsidRDefault="00060A21" w:rsidP="00690AC3">
                            <w:pPr>
                              <w:jc w:val="center"/>
                              <w:rPr>
                                <w:rFonts w:ascii="Lucida Sans Unicode" w:hAnsi="Lucida Sans Unicode" w:cs="Lucida Sans Unicode"/>
                              </w:rPr>
                            </w:pPr>
                          </w:p>
                          <w:p w14:paraId="5989BF20" w14:textId="77777777" w:rsidR="00060A21" w:rsidRDefault="00060A21" w:rsidP="00690AC3">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5F4E4B90" wp14:editId="59B5CDF8">
                                  <wp:extent cx="1057275" cy="895350"/>
                                  <wp:effectExtent l="0" t="0" r="28575" b="19050"/>
                                  <wp:docPr id="54" name="Diagram 5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7" r:lo="rId58" r:qs="rId59" r:cs="rId60"/>
                                    </a:graphicData>
                                  </a:graphic>
                                </wp:inline>
                              </w:drawing>
                            </w:r>
                          </w:p>
                          <w:p w14:paraId="147626E3" w14:textId="77777777" w:rsidR="00060A21" w:rsidRDefault="00060A21" w:rsidP="00690AC3">
                            <w:pPr>
                              <w:jc w:val="center"/>
                              <w:rPr>
                                <w:rFonts w:ascii="Lucida Sans Unicode" w:hAnsi="Lucida Sans Unicode" w:cs="Lucida Sans Unicode"/>
                              </w:rPr>
                            </w:pPr>
                          </w:p>
                          <w:p w14:paraId="13BE9A66" w14:textId="77777777" w:rsidR="00060A21" w:rsidRDefault="00060A21" w:rsidP="00690AC3">
                            <w:pPr>
                              <w:jc w:val="center"/>
                              <w:rPr>
                                <w:rFonts w:ascii="Lucida Sans Unicode" w:hAnsi="Lucida Sans Unicode" w:cs="Lucida Sans Unicode"/>
                              </w:rPr>
                            </w:pPr>
                          </w:p>
                          <w:p w14:paraId="1235FCEB" w14:textId="77777777" w:rsidR="00060A21" w:rsidRDefault="00060A21" w:rsidP="00690AC3">
                            <w:pPr>
                              <w:jc w:val="center"/>
                              <w:rPr>
                                <w:rFonts w:ascii="Lucida Sans Unicode" w:hAnsi="Lucida Sans Unicode" w:cs="Lucida Sans Unicode"/>
                              </w:rPr>
                            </w:pPr>
                          </w:p>
                          <w:p w14:paraId="3C349040" w14:textId="77777777" w:rsidR="00060A21" w:rsidRDefault="00060A21" w:rsidP="00690AC3">
                            <w:pPr>
                              <w:jc w:val="center"/>
                              <w:rPr>
                                <w:rFonts w:ascii="Lucida Sans Unicode" w:hAnsi="Lucida Sans Unicode" w:cs="Lucida Sans Unicode"/>
                              </w:rPr>
                            </w:pPr>
                          </w:p>
                          <w:p w14:paraId="478EA8AA" w14:textId="77777777" w:rsidR="00060A21" w:rsidRDefault="00060A21" w:rsidP="00690AC3">
                            <w:pPr>
                              <w:jc w:val="center"/>
                              <w:rPr>
                                <w:rFonts w:ascii="Lucida Sans Unicode" w:hAnsi="Lucida Sans Unicode" w:cs="Lucida Sans Unicode"/>
                              </w:rPr>
                            </w:pPr>
                          </w:p>
                          <w:p w14:paraId="46E94B30" w14:textId="77777777" w:rsidR="00060A21" w:rsidRPr="006D2ADF" w:rsidRDefault="00060A21" w:rsidP="00690AC3">
                            <w:pPr>
                              <w:jc w:val="center"/>
                              <w:rPr>
                                <w:rFonts w:ascii="Lucida Sans Unicode" w:hAnsi="Lucida Sans Unicode" w:cs="Lucida Sans Unicode"/>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531B9D54" id="AutoShape 6" o:spid="_x0000_s1062" style="position:absolute;margin-left:229.9pt;margin-top:26.65pt;width:277.7pt;height:403.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208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" stroked="f">
                <v:textbox>
                  <w:txbxContent>
                    <w:p w14:paraId="455637A0" w14:textId="77777777" w:rsidR="00060A21" w:rsidRDefault="00060A21" w:rsidP="00AD5498">
                      <w:pPr>
                        <w:rPr>
                          <w:rFonts w:cs="Arial"/>
                          <w:color w:val="0066B6"/>
                          <w:sz w:val="20"/>
                          <w:szCs w:val="20"/>
                        </w:rPr>
                      </w:pPr>
                      <w:r>
                        <w:rPr>
                          <w:rFonts w:cs="Arial"/>
                          <w:color w:val="0066B6"/>
                          <w:sz w:val="20"/>
                          <w:szCs w:val="20"/>
                        </w:rPr>
                        <w:t>CYCLUS</w:t>
                      </w:r>
                    </w:p>
                    <w:p w14:paraId="17A0C05B" w14:textId="77777777" w:rsidR="00060A21" w:rsidRPr="006D2ADF" w:rsidRDefault="00060A21" w:rsidP="00690AC3">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62D01011" wp14:editId="630559AE">
                            <wp:extent cx="3348990" cy="2241550"/>
                            <wp:effectExtent l="0" t="0" r="0" b="25400"/>
                            <wp:docPr id="47" name="Diagram 4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2" r:lo="rId63" r:qs="rId64" r:cs="rId65"/>
                              </a:graphicData>
                            </a:graphic>
                          </wp:inline>
                        </w:drawing>
                      </w:r>
                    </w:p>
                    <w:p w14:paraId="0D0024A0" w14:textId="77777777" w:rsidR="00060A21" w:rsidRPr="006D2ADF" w:rsidRDefault="00060A21" w:rsidP="00690AC3">
                      <w:pPr>
                        <w:jc w:val="center"/>
                        <w:rPr>
                          <w:rFonts w:ascii="Lucida Sans Unicode" w:hAnsi="Lucida Sans Unicode" w:cs="Lucida Sans Unicode"/>
                        </w:rPr>
                      </w:pPr>
                    </w:p>
                    <w:p w14:paraId="5989BF20" w14:textId="77777777" w:rsidR="00060A21" w:rsidRDefault="00060A21" w:rsidP="00690AC3">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5F4E4B90" wp14:editId="59B5CDF8">
                            <wp:extent cx="1057275" cy="895350"/>
                            <wp:effectExtent l="0" t="0" r="28575" b="19050"/>
                            <wp:docPr id="54" name="Diagram 5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6" r:lo="rId67" r:qs="rId68" r:cs="rId69"/>
                              </a:graphicData>
                            </a:graphic>
                          </wp:inline>
                        </w:drawing>
                      </w:r>
                    </w:p>
                    <w:p w14:paraId="147626E3" w14:textId="77777777" w:rsidR="00060A21" w:rsidRDefault="00060A21" w:rsidP="00690AC3">
                      <w:pPr>
                        <w:jc w:val="center"/>
                        <w:rPr>
                          <w:rFonts w:ascii="Lucida Sans Unicode" w:hAnsi="Lucida Sans Unicode" w:cs="Lucida Sans Unicode"/>
                        </w:rPr>
                      </w:pPr>
                    </w:p>
                    <w:p w14:paraId="13BE9A66" w14:textId="77777777" w:rsidR="00060A21" w:rsidRDefault="00060A21" w:rsidP="00690AC3">
                      <w:pPr>
                        <w:jc w:val="center"/>
                        <w:rPr>
                          <w:rFonts w:ascii="Lucida Sans Unicode" w:hAnsi="Lucida Sans Unicode" w:cs="Lucida Sans Unicode"/>
                        </w:rPr>
                      </w:pPr>
                    </w:p>
                    <w:p w14:paraId="1235FCEB" w14:textId="77777777" w:rsidR="00060A21" w:rsidRDefault="00060A21" w:rsidP="00690AC3">
                      <w:pPr>
                        <w:jc w:val="center"/>
                        <w:rPr>
                          <w:rFonts w:ascii="Lucida Sans Unicode" w:hAnsi="Lucida Sans Unicode" w:cs="Lucida Sans Unicode"/>
                        </w:rPr>
                      </w:pPr>
                    </w:p>
                    <w:p w14:paraId="3C349040" w14:textId="77777777" w:rsidR="00060A21" w:rsidRDefault="00060A21" w:rsidP="00690AC3">
                      <w:pPr>
                        <w:jc w:val="center"/>
                        <w:rPr>
                          <w:rFonts w:ascii="Lucida Sans Unicode" w:hAnsi="Lucida Sans Unicode" w:cs="Lucida Sans Unicode"/>
                        </w:rPr>
                      </w:pPr>
                    </w:p>
                    <w:p w14:paraId="478EA8AA" w14:textId="77777777" w:rsidR="00060A21" w:rsidRDefault="00060A21" w:rsidP="00690AC3">
                      <w:pPr>
                        <w:jc w:val="center"/>
                        <w:rPr>
                          <w:rFonts w:ascii="Lucida Sans Unicode" w:hAnsi="Lucida Sans Unicode" w:cs="Lucida Sans Unicode"/>
                        </w:rPr>
                      </w:pPr>
                    </w:p>
                    <w:p w14:paraId="46E94B30" w14:textId="77777777" w:rsidR="00060A21" w:rsidRPr="006D2ADF" w:rsidRDefault="00060A21" w:rsidP="00690AC3">
                      <w:pPr>
                        <w:jc w:val="center"/>
                        <w:rPr>
                          <w:rFonts w:ascii="Lucida Sans Unicode" w:hAnsi="Lucida Sans Unicode" w:cs="Lucida Sans Unicode"/>
                        </w:rPr>
                      </w:pPr>
                    </w:p>
                  </w:txbxContent>
                </v:textbox>
              </v:roundrect>
            </w:pict>
          </mc:Fallback>
        </mc:AlternateContent>
      </w:r>
      <w:r w:rsidRPr="0075315E">
        <w:rPr>
          <w:rFonts w:cs="Arial"/>
          <w:i/>
          <w:noProof/>
        </w:rPr>
        <mc:AlternateContent>
          <mc:Choice Requires="wps">
            <w:drawing>
              <wp:anchor distT="0" distB="0" distL="114300" distR="114300" simplePos="0" relativeHeight="251700224" behindDoc="0" locked="0" layoutInCell="1" allowOverlap="1" wp14:anchorId="7FD1B243" wp14:editId="2AB0B78A">
                <wp:simplePos x="0" y="0"/>
                <wp:positionH relativeFrom="column">
                  <wp:posOffset>-737870</wp:posOffset>
                </wp:positionH>
                <wp:positionV relativeFrom="paragraph">
                  <wp:posOffset>4491355</wp:posOffset>
                </wp:positionV>
                <wp:extent cx="3555365" cy="971550"/>
                <wp:effectExtent l="0" t="0" r="6985" b="0"/>
                <wp:wrapNone/>
                <wp:docPr id="4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5365" cy="971550"/>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97D6F2" w14:textId="77777777" w:rsidR="00060A21" w:rsidRPr="00F82A70" w:rsidRDefault="00060A21" w:rsidP="00F82A70">
                            <w:pPr>
                              <w:rPr>
                                <w:rFonts w:asciiTheme="minorHAnsi" w:hAnsiTheme="minorHAnsi" w:cs="Arial"/>
                                <w:sz w:val="20"/>
                                <w:szCs w:val="20"/>
                              </w:rPr>
                            </w:pPr>
                            <w:r>
                              <w:rPr>
                                <w:rFonts w:cs="Arial"/>
                                <w:color w:val="0066B6"/>
                                <w:sz w:val="20"/>
                                <w:szCs w:val="20"/>
                              </w:rPr>
                              <w:t>INPUT</w:t>
                            </w:r>
                            <w:r>
                              <w:rPr>
                                <w:rFonts w:cs="Arial"/>
                                <w:sz w:val="20"/>
                                <w:szCs w:val="20"/>
                              </w:rPr>
                              <w:t xml:space="preserve"> </w:t>
                            </w:r>
                          </w:p>
                          <w:p w14:paraId="611DF155" w14:textId="77777777" w:rsidR="00060A21" w:rsidRDefault="00060A21" w:rsidP="00881D62">
                            <w:pPr>
                              <w:numPr>
                                <w:ilvl w:val="0"/>
                                <w:numId w:val="17"/>
                              </w:numPr>
                              <w:spacing w:line="280" w:lineRule="atLeast"/>
                              <w:rPr>
                                <w:rFonts w:cs="Arial"/>
                                <w:sz w:val="20"/>
                                <w:szCs w:val="20"/>
                              </w:rPr>
                            </w:pPr>
                            <w:r>
                              <w:rPr>
                                <w:rFonts w:cs="Arial"/>
                                <w:sz w:val="20"/>
                                <w:szCs w:val="20"/>
                              </w:rPr>
                              <w:t xml:space="preserve">Inflatieberekening gebaseerd op CPB maart </w:t>
                            </w:r>
                          </w:p>
                          <w:p w14:paraId="54C0278A" w14:textId="77777777" w:rsidR="00060A21" w:rsidRPr="00280FD7" w:rsidRDefault="00060A21" w:rsidP="00280FD7">
                            <w:pPr>
                              <w:numPr>
                                <w:ilvl w:val="0"/>
                                <w:numId w:val="17"/>
                              </w:numPr>
                              <w:spacing w:line="280" w:lineRule="atLeast"/>
                              <w:rPr>
                                <w:rFonts w:cs="Arial"/>
                                <w:sz w:val="20"/>
                                <w:szCs w:val="20"/>
                              </w:rPr>
                            </w:pPr>
                            <w:r>
                              <w:rPr>
                                <w:rFonts w:cs="Arial"/>
                                <w:sz w:val="20"/>
                                <w:szCs w:val="20"/>
                              </w:rPr>
                              <w:t xml:space="preserve">Eventueel nieuw beleid en nieuwe investeringen </w:t>
                            </w:r>
                          </w:p>
                          <w:p w14:paraId="6AB9B4EB" w14:textId="77777777" w:rsidR="00060A21" w:rsidRPr="00280FD7" w:rsidRDefault="00060A21" w:rsidP="00280FD7">
                            <w:pPr>
                              <w:numPr>
                                <w:ilvl w:val="0"/>
                                <w:numId w:val="17"/>
                              </w:numPr>
                              <w:spacing w:line="280" w:lineRule="atLeast"/>
                              <w:rPr>
                                <w:rFonts w:cs="Arial"/>
                                <w:sz w:val="20"/>
                                <w:szCs w:val="20"/>
                              </w:rPr>
                            </w:pPr>
                            <w:r>
                              <w:rPr>
                                <w:rFonts w:cs="Arial"/>
                                <w:sz w:val="20"/>
                                <w:szCs w:val="20"/>
                              </w:rPr>
                              <w:t>Voorjaarsbericht (geldt niet voor OVER-gemeenten)</w:t>
                            </w:r>
                          </w:p>
                          <w:p w14:paraId="715E88C4" w14:textId="77777777" w:rsidR="00060A21" w:rsidRPr="00881D62" w:rsidRDefault="00060A21" w:rsidP="00881D62">
                            <w:pPr>
                              <w:numPr>
                                <w:ilvl w:val="0"/>
                                <w:numId w:val="17"/>
                              </w:numPr>
                              <w:spacing w:line="276" w:lineRule="auto"/>
                              <w:rPr>
                                <w:rFonts w:cs="Arial"/>
                                <w:sz w:val="20"/>
                                <w:szCs w:val="20"/>
                              </w:rPr>
                            </w:pPr>
                            <w:r>
                              <w:rPr>
                                <w:rFonts w:cs="Arial"/>
                                <w:sz w:val="20"/>
                                <w:szCs w:val="20"/>
                              </w:rPr>
                              <w:t>Externe ontwikkelingen en verplichtingen</w:t>
                            </w:r>
                            <w:r w:rsidRPr="00881D62">
                              <w:rPr>
                                <w:rFonts w:cs="Arial"/>
                                <w:sz w:val="20"/>
                                <w:szCs w:val="20"/>
                                <w:lang w:eastAsia="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FD1B243" id="AutoShape 4" o:spid="_x0000_s1063" style="position:absolute;margin-left:-58.1pt;margin-top:353.65pt;width:279.95pt;height:7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9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" stroked="f">
                <v:textbox>
                  <w:txbxContent>
                    <w:p w14:paraId="4997D6F2" w14:textId="77777777" w:rsidR="00060A21" w:rsidRPr="00F82A70" w:rsidRDefault="00060A21" w:rsidP="00F82A70">
                      <w:pPr>
                        <w:rPr>
                          <w:rFonts w:asciiTheme="minorHAnsi" w:hAnsiTheme="minorHAnsi" w:cs="Arial"/>
                          <w:sz w:val="20"/>
                          <w:szCs w:val="20"/>
                        </w:rPr>
                      </w:pPr>
                      <w:r>
                        <w:rPr>
                          <w:rFonts w:cs="Arial"/>
                          <w:color w:val="0066B6"/>
                          <w:sz w:val="20"/>
                          <w:szCs w:val="20"/>
                        </w:rPr>
                        <w:t>INPUT</w:t>
                      </w:r>
                      <w:r>
                        <w:rPr>
                          <w:rFonts w:cs="Arial"/>
                          <w:sz w:val="20"/>
                          <w:szCs w:val="20"/>
                        </w:rPr>
                        <w:t xml:space="preserve"> </w:t>
                      </w:r>
                    </w:p>
                    <w:p w14:paraId="611DF155" w14:textId="77777777" w:rsidR="00060A21" w:rsidRDefault="00060A21" w:rsidP="00881D62">
                      <w:pPr>
                        <w:numPr>
                          <w:ilvl w:val="0"/>
                          <w:numId w:val="17"/>
                        </w:numPr>
                        <w:spacing w:line="280" w:lineRule="atLeast"/>
                        <w:rPr>
                          <w:rFonts w:cs="Arial"/>
                          <w:sz w:val="20"/>
                          <w:szCs w:val="20"/>
                        </w:rPr>
                      </w:pPr>
                      <w:r>
                        <w:rPr>
                          <w:rFonts w:cs="Arial"/>
                          <w:sz w:val="20"/>
                          <w:szCs w:val="20"/>
                        </w:rPr>
                        <w:t xml:space="preserve">Inflatieberekening gebaseerd op </w:t>
                      </w:r>
                      <w:proofErr w:type="gramStart"/>
                      <w:r>
                        <w:rPr>
                          <w:rFonts w:cs="Arial"/>
                          <w:sz w:val="20"/>
                          <w:szCs w:val="20"/>
                        </w:rPr>
                        <w:t>CPB maart</w:t>
                      </w:r>
                      <w:proofErr w:type="gramEnd"/>
                      <w:r>
                        <w:rPr>
                          <w:rFonts w:cs="Arial"/>
                          <w:sz w:val="20"/>
                          <w:szCs w:val="20"/>
                        </w:rPr>
                        <w:t xml:space="preserve"> </w:t>
                      </w:r>
                    </w:p>
                    <w:p w14:paraId="54C0278A" w14:textId="77777777" w:rsidR="00060A21" w:rsidRPr="00280FD7" w:rsidRDefault="00060A21" w:rsidP="00280FD7">
                      <w:pPr>
                        <w:numPr>
                          <w:ilvl w:val="0"/>
                          <w:numId w:val="17"/>
                        </w:numPr>
                        <w:spacing w:line="280" w:lineRule="atLeast"/>
                        <w:rPr>
                          <w:rFonts w:cs="Arial"/>
                          <w:sz w:val="20"/>
                          <w:szCs w:val="20"/>
                        </w:rPr>
                      </w:pPr>
                      <w:r>
                        <w:rPr>
                          <w:rFonts w:cs="Arial"/>
                          <w:sz w:val="20"/>
                          <w:szCs w:val="20"/>
                        </w:rPr>
                        <w:t xml:space="preserve">Eventueel nieuw beleid en nieuwe investeringen </w:t>
                      </w:r>
                    </w:p>
                    <w:p w14:paraId="6AB9B4EB" w14:textId="77777777" w:rsidR="00060A21" w:rsidRPr="00280FD7" w:rsidRDefault="00060A21" w:rsidP="00280FD7">
                      <w:pPr>
                        <w:numPr>
                          <w:ilvl w:val="0"/>
                          <w:numId w:val="17"/>
                        </w:numPr>
                        <w:spacing w:line="280" w:lineRule="atLeast"/>
                        <w:rPr>
                          <w:rFonts w:cs="Arial"/>
                          <w:sz w:val="20"/>
                          <w:szCs w:val="20"/>
                        </w:rPr>
                      </w:pPr>
                      <w:r>
                        <w:rPr>
                          <w:rFonts w:cs="Arial"/>
                          <w:sz w:val="20"/>
                          <w:szCs w:val="20"/>
                        </w:rPr>
                        <w:t>Voorjaarsbericht (geldt niet voor OVER-gemeenten)</w:t>
                      </w:r>
                    </w:p>
                    <w:p w14:paraId="715E88C4" w14:textId="77777777" w:rsidR="00060A21" w:rsidRPr="00881D62" w:rsidRDefault="00060A21" w:rsidP="00881D62">
                      <w:pPr>
                        <w:numPr>
                          <w:ilvl w:val="0"/>
                          <w:numId w:val="17"/>
                        </w:numPr>
                        <w:spacing w:line="276" w:lineRule="auto"/>
                        <w:rPr>
                          <w:rFonts w:cs="Arial"/>
                          <w:sz w:val="20"/>
                          <w:szCs w:val="20"/>
                        </w:rPr>
                      </w:pPr>
                      <w:r>
                        <w:rPr>
                          <w:rFonts w:cs="Arial"/>
                          <w:sz w:val="20"/>
                          <w:szCs w:val="20"/>
                        </w:rPr>
                        <w:t>Externe ontwikkelingen en verplichtingen</w:t>
                      </w:r>
                      <w:r w:rsidRPr="00881D62">
                        <w:rPr>
                          <w:rFonts w:cs="Arial"/>
                          <w:sz w:val="20"/>
                          <w:szCs w:val="20"/>
                          <w:lang w:eastAsia="en-US"/>
                        </w:rPr>
                        <w:t xml:space="preserve"> </w:t>
                      </w:r>
                    </w:p>
                  </w:txbxContent>
                </v:textbox>
              </v:roundrect>
            </w:pict>
          </mc:Fallback>
        </mc:AlternateContent>
      </w:r>
      <w:r w:rsidRPr="0075315E">
        <w:rPr>
          <w:rFonts w:cs="Arial"/>
          <w:i/>
          <w:noProof/>
        </w:rPr>
        <mc:AlternateContent>
          <mc:Choice Requires="wps">
            <w:drawing>
              <wp:anchor distT="0" distB="0" distL="114300" distR="114300" simplePos="0" relativeHeight="251695104" behindDoc="0" locked="0" layoutInCell="1" allowOverlap="1" wp14:anchorId="587E0512" wp14:editId="75955881">
                <wp:simplePos x="0" y="0"/>
                <wp:positionH relativeFrom="column">
                  <wp:posOffset>-718820</wp:posOffset>
                </wp:positionH>
                <wp:positionV relativeFrom="paragraph">
                  <wp:posOffset>338455</wp:posOffset>
                </wp:positionV>
                <wp:extent cx="3526790" cy="4086225"/>
                <wp:effectExtent l="0" t="0" r="0" b="9525"/>
                <wp:wrapNone/>
                <wp:docPr id="5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6790" cy="4086225"/>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9B67D0" w14:textId="77777777" w:rsidR="00060A21" w:rsidRDefault="00060A21" w:rsidP="005D2157">
                            <w:pPr>
                              <w:rPr>
                                <w:rFonts w:cs="Arial"/>
                                <w:color w:val="0066B6"/>
                                <w:sz w:val="20"/>
                                <w:szCs w:val="20"/>
                              </w:rPr>
                            </w:pPr>
                            <w:r>
                              <w:rPr>
                                <w:rFonts w:cs="Arial"/>
                                <w:color w:val="0066B6"/>
                                <w:sz w:val="20"/>
                                <w:szCs w:val="20"/>
                              </w:rPr>
                              <w:t xml:space="preserve">WAT </w:t>
                            </w:r>
                          </w:p>
                          <w:p w14:paraId="58EA5A72" w14:textId="77777777" w:rsidR="00060A21" w:rsidRDefault="00060A21" w:rsidP="005D2157">
                            <w:pPr>
                              <w:spacing w:line="280" w:lineRule="atLeast"/>
                              <w:rPr>
                                <w:rFonts w:cs="Arial"/>
                                <w:sz w:val="20"/>
                                <w:szCs w:val="20"/>
                              </w:rPr>
                            </w:pPr>
                            <w:r>
                              <w:rPr>
                                <w:rFonts w:cs="Arial"/>
                                <w:sz w:val="20"/>
                                <w:szCs w:val="20"/>
                                <w:lang w:eastAsia="en-US"/>
                              </w:rPr>
                              <w:t xml:space="preserve">De Kadernota is een planningsinstrument en het eerste P&amp;C document in de cyclus. Hierin worden de financiële kaders gesteld voor de komende jaren. De kadernota is de basis voor de begroting. </w:t>
                            </w:r>
                            <w:r>
                              <w:rPr>
                                <w:rFonts w:cs="Arial"/>
                                <w:sz w:val="20"/>
                                <w:szCs w:val="20"/>
                              </w:rPr>
                              <w:t xml:space="preserve">Ook wordt er een financieel meerjarenperspectief opgenomen. </w:t>
                            </w:r>
                            <w:r w:rsidRPr="009B21C1">
                              <w:rPr>
                                <w:rFonts w:cs="Arial"/>
                                <w:sz w:val="20"/>
                                <w:szCs w:val="20"/>
                              </w:rPr>
                              <w:t>Uitgangspunt is een structureel en reëel sluitende kadernota. De</w:t>
                            </w:r>
                            <w:r w:rsidRPr="009B21C1">
                              <w:rPr>
                                <w:rFonts w:cs="Arial"/>
                                <w:sz w:val="20"/>
                                <w:szCs w:val="20"/>
                                <w:lang w:eastAsia="en-US"/>
                              </w:rPr>
                              <w:t xml:space="preserve"> raad/AB kan op die manier een integrale afweging maken doordat financiële samenhang te zien is. </w:t>
                            </w:r>
                            <w:r w:rsidRPr="009B21C1">
                              <w:rPr>
                                <w:rFonts w:cs="Arial"/>
                                <w:sz w:val="20"/>
                                <w:szCs w:val="20"/>
                              </w:rPr>
                              <w:t>Een eventueel niet-</w:t>
                            </w:r>
                            <w:r>
                              <w:rPr>
                                <w:rFonts w:cs="Arial"/>
                                <w:sz w:val="20"/>
                                <w:szCs w:val="20"/>
                              </w:rPr>
                              <w:t xml:space="preserve">sluitende kadernota vormt dan alsnog </w:t>
                            </w:r>
                            <w:r w:rsidRPr="00842978">
                              <w:rPr>
                                <w:rFonts w:cs="Arial"/>
                                <w:sz w:val="20"/>
                                <w:szCs w:val="20"/>
                              </w:rPr>
                              <w:t>de basis voor een structureel en reëel sluitende begroting.</w:t>
                            </w:r>
                          </w:p>
                          <w:p w14:paraId="319CB6FC" w14:textId="77777777" w:rsidR="00060A21" w:rsidRDefault="00060A21" w:rsidP="005D2157">
                            <w:pPr>
                              <w:spacing w:line="280" w:lineRule="atLeast"/>
                              <w:rPr>
                                <w:rFonts w:cs="Arial"/>
                                <w:sz w:val="20"/>
                                <w:szCs w:val="20"/>
                              </w:rPr>
                            </w:pPr>
                          </w:p>
                          <w:p w14:paraId="6424A6C7" w14:textId="77777777" w:rsidR="00060A21" w:rsidRDefault="00060A21" w:rsidP="005D2157">
                            <w:pPr>
                              <w:spacing w:line="280" w:lineRule="atLeast"/>
                              <w:rPr>
                                <w:rFonts w:cs="Arial"/>
                                <w:sz w:val="20"/>
                                <w:szCs w:val="20"/>
                              </w:rPr>
                            </w:pPr>
                            <w:r>
                              <w:rPr>
                                <w:rFonts w:cs="Arial"/>
                                <w:sz w:val="20"/>
                                <w:szCs w:val="20"/>
                              </w:rPr>
                              <w:t>Omdat de Kadernota de voorloper is voor de daarna op te stellen begroting</w:t>
                            </w:r>
                            <w:r w:rsidRPr="009B21C1">
                              <w:rPr>
                                <w:rFonts w:cs="Arial"/>
                                <w:sz w:val="20"/>
                                <w:szCs w:val="20"/>
                              </w:rPr>
                              <w:t>, wordt de Kadernota van OVER-gemeenten al in het laatste kwartaal van het jaar voorafgaande aan het jaar van opstellen van de begroting opgesteld. In dit geval dus de Kadernota 2025, die in het laatste kwartaal van 2023 wordt opgesteld.</w:t>
                            </w:r>
                          </w:p>
                          <w:p w14:paraId="6D1F1A33" w14:textId="77777777" w:rsidR="00060A21" w:rsidRDefault="00060A21" w:rsidP="005D2157">
                            <w:pPr>
                              <w:spacing w:line="280" w:lineRule="atLeast"/>
                              <w:rPr>
                                <w:rFonts w:cs="Arial"/>
                                <w:sz w:val="20"/>
                                <w:szCs w:val="20"/>
                                <w:lang w:eastAsia="en-US"/>
                              </w:rPr>
                            </w:pPr>
                          </w:p>
                          <w:p w14:paraId="5D3D04AC" w14:textId="77777777" w:rsidR="00060A21" w:rsidRDefault="00060A21" w:rsidP="005D2157">
                            <w:pPr>
                              <w:spacing w:line="280" w:lineRule="atLeast"/>
                              <w:rPr>
                                <w:rFonts w:cs="Arial"/>
                                <w:sz w:val="20"/>
                                <w:szCs w:val="20"/>
                                <w:lang w:eastAsia="en-US"/>
                              </w:rPr>
                            </w:pPr>
                            <w:r w:rsidRPr="009D1D5A">
                              <w:rPr>
                                <w:rFonts w:cs="Arial"/>
                                <w:sz w:val="20"/>
                                <w:szCs w:val="20"/>
                                <w:lang w:eastAsia="en-US"/>
                              </w:rPr>
                              <w:t>*) In onderstaande data zijn voor de Kadernota OVER-gemeenten 2025 de raadsagenda’s van de gemeenten nog niet bekend.</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587E0512" id="_x0000_s1064" style="position:absolute;margin-left:-56.6pt;margin-top:26.65pt;width:277.7pt;height:321.7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9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" stroked="f">
                <v:textbox>
                  <w:txbxContent>
                    <w:p w14:paraId="049B67D0" w14:textId="77777777" w:rsidR="00060A21" w:rsidRDefault="00060A21" w:rsidP="005D2157">
                      <w:pPr>
                        <w:rPr>
                          <w:rFonts w:cs="Arial"/>
                          <w:color w:val="0066B6"/>
                          <w:sz w:val="20"/>
                          <w:szCs w:val="20"/>
                        </w:rPr>
                      </w:pPr>
                      <w:proofErr w:type="gramStart"/>
                      <w:r>
                        <w:rPr>
                          <w:rFonts w:cs="Arial"/>
                          <w:color w:val="0066B6"/>
                          <w:sz w:val="20"/>
                          <w:szCs w:val="20"/>
                        </w:rPr>
                        <w:t>WAT</w:t>
                      </w:r>
                      <w:proofErr w:type="gramEnd"/>
                      <w:r>
                        <w:rPr>
                          <w:rFonts w:cs="Arial"/>
                          <w:color w:val="0066B6"/>
                          <w:sz w:val="20"/>
                          <w:szCs w:val="20"/>
                        </w:rPr>
                        <w:t xml:space="preserve"> </w:t>
                      </w:r>
                    </w:p>
                    <w:p w14:paraId="58EA5A72" w14:textId="77777777" w:rsidR="00060A21" w:rsidRDefault="00060A21" w:rsidP="005D2157">
                      <w:pPr>
                        <w:spacing w:line="280" w:lineRule="atLeast"/>
                        <w:rPr>
                          <w:rFonts w:cs="Arial"/>
                          <w:sz w:val="20"/>
                          <w:szCs w:val="20"/>
                        </w:rPr>
                      </w:pPr>
                      <w:r>
                        <w:rPr>
                          <w:rFonts w:cs="Arial"/>
                          <w:sz w:val="20"/>
                          <w:szCs w:val="20"/>
                          <w:lang w:eastAsia="en-US"/>
                        </w:rPr>
                        <w:t>De Kadernota is een planningsinstrument en het eerste P&amp;</w:t>
                      </w:r>
                      <w:proofErr w:type="gramStart"/>
                      <w:r>
                        <w:rPr>
                          <w:rFonts w:cs="Arial"/>
                          <w:sz w:val="20"/>
                          <w:szCs w:val="20"/>
                          <w:lang w:eastAsia="en-US"/>
                        </w:rPr>
                        <w:t>C document</w:t>
                      </w:r>
                      <w:proofErr w:type="gramEnd"/>
                      <w:r>
                        <w:rPr>
                          <w:rFonts w:cs="Arial"/>
                          <w:sz w:val="20"/>
                          <w:szCs w:val="20"/>
                          <w:lang w:eastAsia="en-US"/>
                        </w:rPr>
                        <w:t xml:space="preserve"> in de cyclus. Hierin worden de financiële kaders gesteld voor de komende jaren. De kadernota is de basis voor de begroting. </w:t>
                      </w:r>
                      <w:r>
                        <w:rPr>
                          <w:rFonts w:cs="Arial"/>
                          <w:sz w:val="20"/>
                          <w:szCs w:val="20"/>
                        </w:rPr>
                        <w:t xml:space="preserve">Ook wordt er een financieel meerjarenperspectief opgenomen. </w:t>
                      </w:r>
                      <w:r w:rsidRPr="009B21C1">
                        <w:rPr>
                          <w:rFonts w:cs="Arial"/>
                          <w:sz w:val="20"/>
                          <w:szCs w:val="20"/>
                        </w:rPr>
                        <w:t>Uitgangspunt is een structureel en reëel sluitende kadernota. De</w:t>
                      </w:r>
                      <w:r w:rsidRPr="009B21C1">
                        <w:rPr>
                          <w:rFonts w:cs="Arial"/>
                          <w:sz w:val="20"/>
                          <w:szCs w:val="20"/>
                          <w:lang w:eastAsia="en-US"/>
                        </w:rPr>
                        <w:t xml:space="preserve"> raad/AB kan op die manier een integrale afweging maken doordat financiële samenhang te zien is. </w:t>
                      </w:r>
                      <w:r w:rsidRPr="009B21C1">
                        <w:rPr>
                          <w:rFonts w:cs="Arial"/>
                          <w:sz w:val="20"/>
                          <w:szCs w:val="20"/>
                        </w:rPr>
                        <w:t>Een eventueel niet-</w:t>
                      </w:r>
                      <w:r>
                        <w:rPr>
                          <w:rFonts w:cs="Arial"/>
                          <w:sz w:val="20"/>
                          <w:szCs w:val="20"/>
                        </w:rPr>
                        <w:t xml:space="preserve">sluitende kadernota vormt dan alsnog </w:t>
                      </w:r>
                      <w:r w:rsidRPr="00842978">
                        <w:rPr>
                          <w:rFonts w:cs="Arial"/>
                          <w:sz w:val="20"/>
                          <w:szCs w:val="20"/>
                        </w:rPr>
                        <w:t>de basis voor een structureel en reëel sluitende begroting.</w:t>
                      </w:r>
                    </w:p>
                    <w:p w14:paraId="319CB6FC" w14:textId="77777777" w:rsidR="00060A21" w:rsidRDefault="00060A21" w:rsidP="005D2157">
                      <w:pPr>
                        <w:spacing w:line="280" w:lineRule="atLeast"/>
                        <w:rPr>
                          <w:rFonts w:cs="Arial"/>
                          <w:sz w:val="20"/>
                          <w:szCs w:val="20"/>
                        </w:rPr>
                      </w:pPr>
                    </w:p>
                    <w:p w14:paraId="6424A6C7" w14:textId="77777777" w:rsidR="00060A21" w:rsidRDefault="00060A21" w:rsidP="005D2157">
                      <w:pPr>
                        <w:spacing w:line="280" w:lineRule="atLeast"/>
                        <w:rPr>
                          <w:rFonts w:cs="Arial"/>
                          <w:sz w:val="20"/>
                          <w:szCs w:val="20"/>
                        </w:rPr>
                      </w:pPr>
                      <w:r>
                        <w:rPr>
                          <w:rFonts w:cs="Arial"/>
                          <w:sz w:val="20"/>
                          <w:szCs w:val="20"/>
                        </w:rPr>
                        <w:t>Omdat de Kadernota de voorloper is voor de daarna op te stellen begroting</w:t>
                      </w:r>
                      <w:r w:rsidRPr="009B21C1">
                        <w:rPr>
                          <w:rFonts w:cs="Arial"/>
                          <w:sz w:val="20"/>
                          <w:szCs w:val="20"/>
                        </w:rPr>
                        <w:t>, wordt de Kadernota van OVER-gemeenten al in het laatste kwartaal van het jaar voorafgaande aan het jaar van opstellen van de begroting opgesteld. In dit geval dus de Kadernota 2025, die in het laatste kwartaal van 2023 wordt opgesteld.</w:t>
                      </w:r>
                    </w:p>
                    <w:p w14:paraId="6D1F1A33" w14:textId="77777777" w:rsidR="00060A21" w:rsidRDefault="00060A21" w:rsidP="005D2157">
                      <w:pPr>
                        <w:spacing w:line="280" w:lineRule="atLeast"/>
                        <w:rPr>
                          <w:rFonts w:cs="Arial"/>
                          <w:sz w:val="20"/>
                          <w:szCs w:val="20"/>
                          <w:lang w:eastAsia="en-US"/>
                        </w:rPr>
                      </w:pPr>
                    </w:p>
                    <w:p w14:paraId="5D3D04AC" w14:textId="77777777" w:rsidR="00060A21" w:rsidRDefault="00060A21" w:rsidP="005D2157">
                      <w:pPr>
                        <w:spacing w:line="280" w:lineRule="atLeast"/>
                        <w:rPr>
                          <w:rFonts w:cs="Arial"/>
                          <w:sz w:val="20"/>
                          <w:szCs w:val="20"/>
                          <w:lang w:eastAsia="en-US"/>
                        </w:rPr>
                      </w:pPr>
                      <w:r w:rsidRPr="009D1D5A">
                        <w:rPr>
                          <w:rFonts w:cs="Arial"/>
                          <w:sz w:val="20"/>
                          <w:szCs w:val="20"/>
                          <w:lang w:eastAsia="en-US"/>
                        </w:rPr>
                        <w:t>*) In onderstaande data zijn voor de Kadernota OVER-gemeenten 2025 de raadsagenda’s van de gemeenten nog niet bekend.</w:t>
                      </w:r>
                    </w:p>
                  </w:txbxContent>
                </v:textbox>
              </v:roundrect>
            </w:pict>
          </mc:Fallback>
        </mc:AlternateContent>
      </w:r>
      <w:r w:rsidR="00280FD7" w:rsidRPr="0075315E">
        <w:rPr>
          <w:rFonts w:cs="Arial"/>
          <w:i/>
          <w:noProof/>
        </w:rPr>
        <mc:AlternateContent>
          <mc:Choice Requires="wps">
            <w:drawing>
              <wp:anchor distT="0" distB="0" distL="114300" distR="114300" simplePos="0" relativeHeight="251699200" behindDoc="0" locked="0" layoutInCell="1" allowOverlap="1" wp14:anchorId="7D714C50" wp14:editId="7E899836">
                <wp:simplePos x="0" y="0"/>
                <wp:positionH relativeFrom="column">
                  <wp:posOffset>2929255</wp:posOffset>
                </wp:positionH>
                <wp:positionV relativeFrom="paragraph">
                  <wp:posOffset>3948430</wp:posOffset>
                </wp:positionV>
                <wp:extent cx="3526790" cy="1343025"/>
                <wp:effectExtent l="0" t="0" r="0" b="9525"/>
                <wp:wrapNone/>
                <wp:docPr id="5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6790" cy="1343025"/>
                        </a:xfrm>
                        <a:prstGeom prst="roundRect">
                          <a:avLst>
                            <a:gd name="adj" fmla="val 6735"/>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D484C9" w14:textId="77777777" w:rsidR="00060A21" w:rsidRDefault="00060A21" w:rsidP="005D2157">
                            <w:pPr>
                              <w:rPr>
                                <w:rFonts w:cs="Arial"/>
                                <w:color w:val="0066B6"/>
                              </w:rPr>
                            </w:pPr>
                            <w:r w:rsidRPr="00881D62">
                              <w:rPr>
                                <w:rFonts w:cs="Arial"/>
                                <w:color w:val="0066B6"/>
                                <w:sz w:val="20"/>
                                <w:szCs w:val="20"/>
                              </w:rPr>
                              <w:t>DOEL</w:t>
                            </w:r>
                            <w:r>
                              <w:rPr>
                                <w:rFonts w:cs="Arial"/>
                                <w:color w:val="0066B6"/>
                              </w:rPr>
                              <w:t xml:space="preserve"> </w:t>
                            </w:r>
                          </w:p>
                          <w:p w14:paraId="23F7182B" w14:textId="77777777" w:rsidR="00060A21" w:rsidRDefault="00060A21" w:rsidP="005D2157">
                            <w:pPr>
                              <w:autoSpaceDE w:val="0"/>
                              <w:autoSpaceDN w:val="0"/>
                              <w:adjustRightInd w:val="0"/>
                              <w:rPr>
                                <w:rFonts w:cs="Arial"/>
                                <w:sz w:val="20"/>
                                <w:szCs w:val="20"/>
                              </w:rPr>
                            </w:pPr>
                            <w:r>
                              <w:rPr>
                                <w:rFonts w:cs="Arial"/>
                                <w:sz w:val="20"/>
                                <w:szCs w:val="20"/>
                              </w:rPr>
                              <w:t xml:space="preserve">De kadernota heeft als doel om de raad / het AB de kaders voor het komend begrotingsjaar te laten stellen. </w:t>
                            </w:r>
                          </w:p>
                          <w:p w14:paraId="5966FAEB" w14:textId="77777777" w:rsidR="00060A21" w:rsidRDefault="00060A21" w:rsidP="005D2157">
                            <w:pPr>
                              <w:autoSpaceDE w:val="0"/>
                              <w:autoSpaceDN w:val="0"/>
                              <w:adjustRightInd w:val="0"/>
                              <w:rPr>
                                <w:rFonts w:ascii="TT57o00" w:hAnsi="TT57o00" w:cs="TT57o00"/>
                                <w:sz w:val="20"/>
                                <w:szCs w:val="20"/>
                              </w:rPr>
                            </w:pPr>
                            <w:r>
                              <w:rPr>
                                <w:rFonts w:cs="Arial"/>
                                <w:sz w:val="20"/>
                                <w:szCs w:val="20"/>
                              </w:rPr>
                              <w:t>De raad / het AB bepaalt de doelen en gewenste effecten voor het komende begrotingsjaar met daarbij de uitgangspunten voor de nieuwe meerjarenbegroting. Na besluitvorming is de opdracht aan het college / het DB om deze nota verder uit te werken tot een sluitende begroting.</w:t>
                            </w:r>
                          </w:p>
                          <w:p w14:paraId="5EB4E648" w14:textId="77777777" w:rsidR="00060A21" w:rsidRPr="0070325F" w:rsidRDefault="00060A21" w:rsidP="00BF43D7">
                            <w:pPr>
                              <w:autoSpaceDE w:val="0"/>
                              <w:autoSpaceDN w:val="0"/>
                              <w:adjustRightInd w:val="0"/>
                              <w:spacing w:line="276" w:lineRule="auto"/>
                              <w:rPr>
                                <w:rFonts w:cs="Arial"/>
                                <w:color w:val="0066B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D714C50" id="_x0000_s1065" style="position:absolute;margin-left:230.65pt;margin-top:310.9pt;width:277.7pt;height:10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41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" stroked="f">
                <v:textbox>
                  <w:txbxContent>
                    <w:p w14:paraId="70D484C9" w14:textId="77777777" w:rsidR="00060A21" w:rsidRDefault="00060A21" w:rsidP="005D2157">
                      <w:pPr>
                        <w:rPr>
                          <w:rFonts w:cs="Arial"/>
                          <w:color w:val="0066B6"/>
                        </w:rPr>
                      </w:pPr>
                      <w:proofErr w:type="gramStart"/>
                      <w:r w:rsidRPr="00881D62">
                        <w:rPr>
                          <w:rFonts w:cs="Arial"/>
                          <w:color w:val="0066B6"/>
                          <w:sz w:val="20"/>
                          <w:szCs w:val="20"/>
                        </w:rPr>
                        <w:t>DOEL</w:t>
                      </w:r>
                      <w:proofErr w:type="gramEnd"/>
                      <w:r>
                        <w:rPr>
                          <w:rFonts w:cs="Arial"/>
                          <w:color w:val="0066B6"/>
                        </w:rPr>
                        <w:t xml:space="preserve"> </w:t>
                      </w:r>
                    </w:p>
                    <w:p w14:paraId="23F7182B" w14:textId="77777777" w:rsidR="00060A21" w:rsidRDefault="00060A21" w:rsidP="005D2157">
                      <w:pPr>
                        <w:autoSpaceDE w:val="0"/>
                        <w:autoSpaceDN w:val="0"/>
                        <w:adjustRightInd w:val="0"/>
                        <w:rPr>
                          <w:rFonts w:cs="Arial"/>
                          <w:sz w:val="20"/>
                          <w:szCs w:val="20"/>
                        </w:rPr>
                      </w:pPr>
                      <w:r>
                        <w:rPr>
                          <w:rFonts w:cs="Arial"/>
                          <w:sz w:val="20"/>
                          <w:szCs w:val="20"/>
                        </w:rPr>
                        <w:t xml:space="preserve">De kadernota heeft als doel om de </w:t>
                      </w:r>
                      <w:proofErr w:type="gramStart"/>
                      <w:r>
                        <w:rPr>
                          <w:rFonts w:cs="Arial"/>
                          <w:sz w:val="20"/>
                          <w:szCs w:val="20"/>
                        </w:rPr>
                        <w:t>raad /</w:t>
                      </w:r>
                      <w:proofErr w:type="gramEnd"/>
                      <w:r>
                        <w:rPr>
                          <w:rFonts w:cs="Arial"/>
                          <w:sz w:val="20"/>
                          <w:szCs w:val="20"/>
                        </w:rPr>
                        <w:t xml:space="preserve"> het AB de kaders voor het komend begrotingsjaar te laten stellen. </w:t>
                      </w:r>
                    </w:p>
                    <w:p w14:paraId="5966FAEB" w14:textId="77777777" w:rsidR="00060A21" w:rsidRDefault="00060A21" w:rsidP="005D2157">
                      <w:pPr>
                        <w:autoSpaceDE w:val="0"/>
                        <w:autoSpaceDN w:val="0"/>
                        <w:adjustRightInd w:val="0"/>
                        <w:rPr>
                          <w:rFonts w:ascii="TT57o00" w:hAnsi="TT57o00" w:cs="TT57o00"/>
                          <w:sz w:val="20"/>
                          <w:szCs w:val="20"/>
                        </w:rPr>
                      </w:pPr>
                      <w:r>
                        <w:rPr>
                          <w:rFonts w:cs="Arial"/>
                          <w:sz w:val="20"/>
                          <w:szCs w:val="20"/>
                        </w:rPr>
                        <w:t xml:space="preserve">De </w:t>
                      </w:r>
                      <w:proofErr w:type="gramStart"/>
                      <w:r>
                        <w:rPr>
                          <w:rFonts w:cs="Arial"/>
                          <w:sz w:val="20"/>
                          <w:szCs w:val="20"/>
                        </w:rPr>
                        <w:t>raad /</w:t>
                      </w:r>
                      <w:proofErr w:type="gramEnd"/>
                      <w:r>
                        <w:rPr>
                          <w:rFonts w:cs="Arial"/>
                          <w:sz w:val="20"/>
                          <w:szCs w:val="20"/>
                        </w:rPr>
                        <w:t xml:space="preserve"> het AB bepaalt de doelen en gewenste effecten voor het komende begrotingsjaar met daarbij de uitgangspunten voor de nieuwe meerjarenbegroting. Na besluitvorming is de opdracht aan het </w:t>
                      </w:r>
                      <w:proofErr w:type="gramStart"/>
                      <w:r>
                        <w:rPr>
                          <w:rFonts w:cs="Arial"/>
                          <w:sz w:val="20"/>
                          <w:szCs w:val="20"/>
                        </w:rPr>
                        <w:t>college /</w:t>
                      </w:r>
                      <w:proofErr w:type="gramEnd"/>
                      <w:r>
                        <w:rPr>
                          <w:rFonts w:cs="Arial"/>
                          <w:sz w:val="20"/>
                          <w:szCs w:val="20"/>
                        </w:rPr>
                        <w:t xml:space="preserve"> het DB om deze nota verder uit te werken tot een sluitende begroting.</w:t>
                      </w:r>
                    </w:p>
                    <w:p w14:paraId="5EB4E648" w14:textId="77777777" w:rsidR="00060A21" w:rsidRPr="0070325F" w:rsidRDefault="00060A21" w:rsidP="00BF43D7">
                      <w:pPr>
                        <w:autoSpaceDE w:val="0"/>
                        <w:autoSpaceDN w:val="0"/>
                        <w:adjustRightInd w:val="0"/>
                        <w:spacing w:line="276" w:lineRule="auto"/>
                        <w:rPr>
                          <w:rFonts w:cs="Arial"/>
                          <w:color w:val="0066B6"/>
                        </w:rPr>
                      </w:pPr>
                    </w:p>
                  </w:txbxContent>
                </v:textbox>
              </v:roundrect>
            </w:pict>
          </mc:Fallback>
        </mc:AlternateContent>
      </w:r>
      <w:r w:rsidR="000944DF" w:rsidRPr="0075315E">
        <w:rPr>
          <w:rFonts w:cs="Arial"/>
          <w:i/>
          <w:noProof/>
        </w:rPr>
        <mc:AlternateContent>
          <mc:Choice Requires="wps">
            <w:drawing>
              <wp:anchor distT="0" distB="0" distL="114300" distR="114300" simplePos="0" relativeHeight="251720704" behindDoc="1" locked="0" layoutInCell="1" allowOverlap="1" wp14:anchorId="7FA15942" wp14:editId="6BEA2CBD">
                <wp:simplePos x="0" y="0"/>
                <wp:positionH relativeFrom="page">
                  <wp:posOffset>-282575</wp:posOffset>
                </wp:positionH>
                <wp:positionV relativeFrom="paragraph">
                  <wp:posOffset>9707245</wp:posOffset>
                </wp:positionV>
                <wp:extent cx="7741920" cy="10798810"/>
                <wp:effectExtent l="0" t="0" r="0" b="2540"/>
                <wp:wrapNone/>
                <wp:docPr id="18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1920" cy="10798810"/>
                        </a:xfrm>
                        <a:prstGeom prst="rect">
                          <a:avLst/>
                        </a:prstGeom>
                        <a:solidFill>
                          <a:srgbClr val="E48512"/>
                        </a:solidFill>
                        <a:ln>
                          <a:noFill/>
                        </a:ln>
                        <a:extLst/>
                      </wps:spPr>
                      <wps:txbx>
                        <w:txbxContent>
                          <w:p w14:paraId="7A2AC5C9" w14:textId="77777777" w:rsidR="00060A21" w:rsidRDefault="00060A21" w:rsidP="000944DF">
                            <w:pPr>
                              <w:jc w:val="right"/>
                              <w:rPr>
                                <w:color w:val="FFFFFF" w:themeColor="background1"/>
                              </w:rPr>
                            </w:pPr>
                          </w:p>
                          <w:p w14:paraId="55F2B3F8" w14:textId="77777777" w:rsidR="00060A21" w:rsidRDefault="00060A21" w:rsidP="000944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15942" id="_x0000_s1066" style="position:absolute;margin-left:-22.25pt;margin-top:764.35pt;width:609.6pt;height:850.3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" fillcolor="#e48512" stroked="f">
                <v:textbox>
                  <w:txbxContent>
                    <w:p w14:paraId="7A2AC5C9" w14:textId="77777777" w:rsidR="00060A21" w:rsidRDefault="00060A21" w:rsidP="000944DF">
                      <w:pPr>
                        <w:jc w:val="right"/>
                        <w:rPr>
                          <w:color w:val="FFFFFF" w:themeColor="background1"/>
                        </w:rPr>
                      </w:pPr>
                    </w:p>
                    <w:p w14:paraId="55F2B3F8" w14:textId="77777777" w:rsidR="00060A21" w:rsidRDefault="00060A21" w:rsidP="000944DF">
                      <w:pPr>
                        <w:jc w:val="center"/>
                      </w:pPr>
                    </w:p>
                  </w:txbxContent>
                </v:textbox>
                <w10:wrap anchorx="page"/>
              </v:rect>
            </w:pict>
          </mc:Fallback>
        </mc:AlternateContent>
      </w:r>
      <w:r w:rsidR="00F0080A" w:rsidRPr="0075315E">
        <w:rPr>
          <w:rFonts w:cs="Arial"/>
          <w:i/>
          <w:sz w:val="20"/>
          <w:szCs w:val="20"/>
        </w:rPr>
        <w:br w:type="page"/>
      </w:r>
    </w:p>
    <w:p w14:paraId="0ED8ECCF" w14:textId="12C508C7" w:rsidR="002C55D1" w:rsidRDefault="00670E4A" w:rsidP="002C55D1">
      <w:pPr>
        <w:rPr>
          <w:rFonts w:cs="Arial"/>
          <w:sz w:val="20"/>
          <w:szCs w:val="20"/>
        </w:rPr>
      </w:pPr>
      <w:r>
        <w:rPr>
          <w:rFonts w:cs="Arial"/>
          <w:noProof/>
        </w:rPr>
        <mc:AlternateContent>
          <mc:Choice Requires="wpg">
            <w:drawing>
              <wp:anchor distT="0" distB="0" distL="114300" distR="114300" simplePos="0" relativeHeight="251708416" behindDoc="0" locked="0" layoutInCell="1" allowOverlap="1" wp14:anchorId="11C340EE" wp14:editId="6293527E">
                <wp:simplePos x="0" y="0"/>
                <wp:positionH relativeFrom="column">
                  <wp:posOffset>-699770</wp:posOffset>
                </wp:positionH>
                <wp:positionV relativeFrom="paragraph">
                  <wp:posOffset>-442595</wp:posOffset>
                </wp:positionV>
                <wp:extent cx="7208521" cy="10106025"/>
                <wp:effectExtent l="0" t="0" r="0" b="9525"/>
                <wp:wrapNone/>
                <wp:docPr id="157" name="Groep 157"/>
                <wp:cNvGraphicFramePr/>
                <a:graphic xmlns:a="http://schemas.openxmlformats.org/drawingml/2006/main">
                  <a:graphicData uri="http://schemas.microsoft.com/office/word/2010/wordprocessingGroup">
                    <wpg:wgp>
                      <wpg:cNvGrpSpPr/>
                      <wpg:grpSpPr>
                        <a:xfrm>
                          <a:off x="0" y="0"/>
                          <a:ext cx="7208521" cy="10106025"/>
                          <a:chOff x="15766" y="-361840"/>
                          <a:chExt cx="7199631" cy="9918134"/>
                        </a:xfrm>
                      </wpg:grpSpPr>
                      <wps:wsp>
                        <wps:cNvPr id="158" name="AutoShape 3"/>
                        <wps:cNvSpPr>
                          <a:spLocks noChangeArrowheads="1"/>
                        </wps:cNvSpPr>
                        <wps:spPr bwMode="auto">
                          <a:xfrm>
                            <a:off x="15766" y="-361840"/>
                            <a:ext cx="7199630" cy="955629"/>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C58D09" w14:textId="77777777" w:rsidR="00060A21" w:rsidRPr="00C64026" w:rsidRDefault="00060A21" w:rsidP="00C64026">
                              <w:pPr>
                                <w:pStyle w:val="Kop2"/>
                                <w:jc w:val="center"/>
                                <w:rPr>
                                  <w:rFonts w:ascii="Verdana" w:hAnsi="Verdana"/>
                                  <w:i w:val="0"/>
                                  <w:sz w:val="40"/>
                                  <w:szCs w:val="40"/>
                                </w:rPr>
                              </w:pPr>
                              <w:bookmarkStart w:id="19" w:name="_Toc118383058"/>
                              <w:r>
                                <w:rPr>
                                  <w:rFonts w:ascii="Verdana" w:hAnsi="Verdana"/>
                                  <w:i w:val="0"/>
                                  <w:sz w:val="40"/>
                                  <w:szCs w:val="40"/>
                                </w:rPr>
                                <w:t>Najaarsbericht 2023</w:t>
                              </w:r>
                              <w:bookmarkEnd w:id="19"/>
                            </w:p>
                            <w:p w14:paraId="1BC048BF" w14:textId="77777777" w:rsidR="00060A21" w:rsidRPr="008C7910" w:rsidRDefault="00060A21" w:rsidP="007F5DBE">
                              <w:pPr>
                                <w:jc w:val="center"/>
                                <w:rPr>
                                  <w:rFonts w:cs="Arial"/>
                                  <w:sz w:val="30"/>
                                  <w:szCs w:val="30"/>
                                </w:rPr>
                              </w:pPr>
                            </w:p>
                          </w:txbxContent>
                        </wps:txbx>
                        <wps:bodyPr rot="0" vert="horz" wrap="square" lIns="91440" tIns="45720" rIns="91440" bIns="45720" anchor="ctr" anchorCtr="0" upright="1">
                          <a:noAutofit/>
                        </wps:bodyPr>
                      </wps:wsp>
                      <wpg:grpSp>
                        <wpg:cNvPr id="159" name="Groep 159"/>
                        <wpg:cNvGrpSpPr/>
                        <wpg:grpSpPr>
                          <a:xfrm>
                            <a:off x="15766" y="686992"/>
                            <a:ext cx="7199631" cy="4304548"/>
                            <a:chOff x="0" y="-306236"/>
                            <a:chExt cx="7199631" cy="4304548"/>
                          </a:xfrm>
                        </wpg:grpSpPr>
                        <wps:wsp>
                          <wps:cNvPr id="160" name="AutoShape 4"/>
                          <wps:cNvSpPr>
                            <a:spLocks noChangeArrowheads="1"/>
                          </wps:cNvSpPr>
                          <wps:spPr bwMode="auto">
                            <a:xfrm>
                              <a:off x="0" y="-306236"/>
                              <a:ext cx="3527425" cy="4304548"/>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CADE78" w14:textId="77777777" w:rsidR="00060A21" w:rsidRDefault="00060A21" w:rsidP="004B5C39">
                                <w:pPr>
                                  <w:rPr>
                                    <w:rFonts w:cs="Arial"/>
                                    <w:color w:val="0066B6"/>
                                    <w:sz w:val="20"/>
                                    <w:szCs w:val="20"/>
                                  </w:rPr>
                                </w:pPr>
                                <w:r>
                                  <w:rPr>
                                    <w:rFonts w:cs="Arial"/>
                                    <w:color w:val="0066B6"/>
                                    <w:sz w:val="20"/>
                                    <w:szCs w:val="20"/>
                                  </w:rPr>
                                  <w:t xml:space="preserve">WAT  </w:t>
                                </w:r>
                              </w:p>
                              <w:p w14:paraId="0BC55872" w14:textId="77777777" w:rsidR="00060A21" w:rsidRPr="00AD5498" w:rsidRDefault="00060A21" w:rsidP="004B5C39">
                                <w:pPr>
                                  <w:spacing w:line="280" w:lineRule="atLeast"/>
                                  <w:rPr>
                                    <w:rFonts w:cs="Arial"/>
                                    <w:sz w:val="20"/>
                                    <w:szCs w:val="20"/>
                                  </w:rPr>
                                </w:pPr>
                                <w:r>
                                  <w:rPr>
                                    <w:rFonts w:cs="Arial"/>
                                    <w:sz w:val="20"/>
                                    <w:szCs w:val="20"/>
                                  </w:rPr>
                                  <w:t xml:space="preserve">Het najaarsbericht is een bijsturingsinstrument en laatste moment voor de raad voor bijsturing op het huidige begrotingsjaar en geeft een eerste inzicht in de jaarrekeningresultaten. De rapportage geeft een actualisatie van de verwachte inhoudelijk en financiële resultaten van de plannen/maatregelen zoals deze in de </w:t>
                                </w:r>
                                <w:r w:rsidRPr="00AD5498">
                                  <w:rPr>
                                    <w:rFonts w:cs="Arial"/>
                                    <w:sz w:val="20"/>
                                    <w:szCs w:val="20"/>
                                  </w:rPr>
                                  <w:t xml:space="preserve">begroting zijn opgenomen en is het vervolg op het voorjaarsbericht. </w:t>
                                </w:r>
                              </w:p>
                              <w:p w14:paraId="2CDEBF65" w14:textId="77777777" w:rsidR="00060A21" w:rsidRPr="00AD5498" w:rsidRDefault="00060A21" w:rsidP="004B5C39">
                                <w:pPr>
                                  <w:spacing w:line="280" w:lineRule="atLeast"/>
                                  <w:rPr>
                                    <w:rFonts w:cs="Arial"/>
                                    <w:sz w:val="20"/>
                                    <w:szCs w:val="20"/>
                                  </w:rPr>
                                </w:pPr>
                              </w:p>
                              <w:p w14:paraId="78613F15" w14:textId="77777777" w:rsidR="00060A21" w:rsidRPr="00881D62" w:rsidRDefault="00060A21" w:rsidP="006C6894">
                                <w:pPr>
                                  <w:spacing w:line="280" w:lineRule="atLeast"/>
                                  <w:rPr>
                                    <w:rFonts w:cs="Arial"/>
                                    <w:sz w:val="20"/>
                                    <w:szCs w:val="20"/>
                                  </w:rPr>
                                </w:pPr>
                                <w:r w:rsidRPr="00AD5498">
                                  <w:rPr>
                                    <w:rFonts w:cs="Arial"/>
                                    <w:sz w:val="20"/>
                                    <w:szCs w:val="20"/>
                                  </w:rPr>
                                  <w:t xml:space="preserve">Daarbij worden afwijkingen </w:t>
                                </w:r>
                                <w:r>
                                  <w:rPr>
                                    <w:rFonts w:cs="Arial"/>
                                    <w:sz w:val="20"/>
                                    <w:szCs w:val="20"/>
                                  </w:rPr>
                                  <w:t>in</w:t>
                                </w:r>
                                <w:r w:rsidRPr="00AD5498">
                                  <w:rPr>
                                    <w:rFonts w:cs="Arial"/>
                                    <w:sz w:val="20"/>
                                    <w:szCs w:val="20"/>
                                  </w:rPr>
                                  <w:t xml:space="preserve"> gepland beleid en </w:t>
                                </w:r>
                                <w:r>
                                  <w:rPr>
                                    <w:rFonts w:cs="Arial"/>
                                    <w:sz w:val="20"/>
                                    <w:szCs w:val="20"/>
                                  </w:rPr>
                                  <w:t xml:space="preserve">in </w:t>
                                </w:r>
                                <w:r w:rsidRPr="00AD5498">
                                  <w:rPr>
                                    <w:rFonts w:cs="Arial"/>
                                    <w:sz w:val="20"/>
                                    <w:szCs w:val="20"/>
                                  </w:rPr>
                                  <w:t xml:space="preserve">budgetten gerapporteerd. </w:t>
                                </w:r>
                                <w:r>
                                  <w:rPr>
                                    <w:rFonts w:cs="Arial"/>
                                    <w:sz w:val="20"/>
                                    <w:szCs w:val="20"/>
                                  </w:rPr>
                                  <w:t>Het</w:t>
                                </w:r>
                                <w:r w:rsidRPr="00AD5498">
                                  <w:rPr>
                                    <w:rFonts w:cs="Arial"/>
                                    <w:sz w:val="20"/>
                                    <w:szCs w:val="20"/>
                                  </w:rPr>
                                  <w:t xml:space="preserve"> hieruit voortkomend</w:t>
                                </w:r>
                                <w:r>
                                  <w:rPr>
                                    <w:rFonts w:cs="Arial"/>
                                    <w:sz w:val="20"/>
                                    <w:szCs w:val="20"/>
                                  </w:rPr>
                                  <w:t>e</w:t>
                                </w:r>
                                <w:r w:rsidRPr="00AD5498">
                                  <w:rPr>
                                    <w:rFonts w:cs="Arial"/>
                                    <w:sz w:val="20"/>
                                    <w:szCs w:val="20"/>
                                  </w:rPr>
                                  <w:t xml:space="preserve"> voorstel tot begrotingswijziging wordt ter besluitvorming aangeboden aan de raad. De voorgestelde begrotingswijzigingen zijn in de rapportage al voorlopig opgenomen in het financieel (</w:t>
                                </w:r>
                                <w:r w:rsidRPr="00AD5498">
                                  <w:rPr>
                                    <w:rFonts w:cs="Arial"/>
                                    <w:sz w:val="20"/>
                                    <w:szCs w:val="20"/>
                                  </w:rPr>
                                  <w:t xml:space="preserve">meerjaren)overzicht. Op basis van de vastgestelde rapportage worden activiteiten, planning en budgetten definitief bijgesteld. </w:t>
                                </w:r>
                              </w:p>
                            </w:txbxContent>
                          </wps:txbx>
                          <wps:bodyPr rot="0" vert="horz" wrap="square" lIns="91440" tIns="45720" rIns="91440" bIns="45720" anchor="t" anchorCtr="0" upright="1">
                            <a:noAutofit/>
                          </wps:bodyPr>
                        </wps:wsp>
                        <wps:wsp>
                          <wps:cNvPr id="161" name="AutoShape 6"/>
                          <wps:cNvSpPr>
                            <a:spLocks noChangeArrowheads="1"/>
                          </wps:cNvSpPr>
                          <wps:spPr bwMode="auto">
                            <a:xfrm>
                              <a:off x="3672206" y="-296958"/>
                              <a:ext cx="3527425" cy="4295270"/>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2EDC13" w14:textId="77777777" w:rsidR="00060A21" w:rsidRDefault="00060A21" w:rsidP="007F5DBE">
                                <w:pPr>
                                  <w:rPr>
                                    <w:rFonts w:cs="Arial"/>
                                    <w:color w:val="0066B6"/>
                                    <w:sz w:val="20"/>
                                    <w:szCs w:val="20"/>
                                  </w:rPr>
                                </w:pPr>
                                <w:r>
                                  <w:rPr>
                                    <w:rFonts w:cs="Arial"/>
                                    <w:color w:val="0066B6"/>
                                    <w:sz w:val="20"/>
                                    <w:szCs w:val="20"/>
                                  </w:rPr>
                                  <w:t>CYCLUS</w:t>
                                </w:r>
                              </w:p>
                              <w:p w14:paraId="4BBD9154" w14:textId="77777777" w:rsidR="00060A21" w:rsidRPr="006D2ADF" w:rsidRDefault="00060A21" w:rsidP="007F5DBE">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2EAB8A32" wp14:editId="05E1779C">
                                      <wp:extent cx="3278505" cy="2501900"/>
                                      <wp:effectExtent l="0" t="0" r="0" b="12700"/>
                                      <wp:docPr id="12" name="Diagram 1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p>
                              <w:p w14:paraId="427D27D8" w14:textId="77777777" w:rsidR="00060A21" w:rsidRPr="006D2ADF" w:rsidRDefault="00060A21" w:rsidP="007F5DBE">
                                <w:pPr>
                                  <w:jc w:val="center"/>
                                  <w:rPr>
                                    <w:rFonts w:ascii="Lucida Sans Unicode" w:hAnsi="Lucida Sans Unicode" w:cs="Lucida Sans Unicode"/>
                                  </w:rPr>
                                </w:pPr>
                              </w:p>
                              <w:p w14:paraId="566E6BA0" w14:textId="77777777" w:rsidR="00060A21" w:rsidRDefault="00060A21" w:rsidP="007F5DBE">
                                <w:pPr>
                                  <w:jc w:val="center"/>
                                  <w:rPr>
                                    <w:rFonts w:ascii="Lucida Sans Unicode" w:hAnsi="Lucida Sans Unicode" w:cs="Lucida Sans Unicode"/>
                                  </w:rPr>
                                </w:pPr>
                                <w:r w:rsidRPr="000C38A7">
                                  <w:rPr>
                                    <w:noProof/>
                                  </w:rPr>
                                  <w:drawing>
                                    <wp:inline distT="0" distB="0" distL="0" distR="0" wp14:anchorId="35B64E2D" wp14:editId="2DE1D829">
                                      <wp:extent cx="1431290" cy="1351915"/>
                                      <wp:effectExtent l="0" t="0" r="0" b="63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31290" cy="1351915"/>
                                              </a:xfrm>
                                              <a:prstGeom prst="rect">
                                                <a:avLst/>
                                              </a:prstGeom>
                                              <a:noFill/>
                                              <a:ln>
                                                <a:noFill/>
                                              </a:ln>
                                            </pic:spPr>
                                          </pic:pic>
                                        </a:graphicData>
                                      </a:graphic>
                                    </wp:inline>
                                  </w:drawing>
                                </w:r>
                              </w:p>
                              <w:p w14:paraId="6523B104" w14:textId="77777777" w:rsidR="00060A21" w:rsidRPr="006D2ADF" w:rsidRDefault="00060A21" w:rsidP="007F5DBE">
                                <w:pPr>
                                  <w:jc w:val="cente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162" name="Groep 162"/>
                        <wpg:cNvGrpSpPr/>
                        <wpg:grpSpPr>
                          <a:xfrm>
                            <a:off x="25279" y="5084318"/>
                            <a:ext cx="7174350" cy="4471976"/>
                            <a:chOff x="25279" y="-1080000"/>
                            <a:chExt cx="7174350" cy="4471976"/>
                          </a:xfrm>
                        </wpg:grpSpPr>
                        <wps:wsp>
                          <wps:cNvPr id="163" name="AutoShape 7"/>
                          <wps:cNvSpPr>
                            <a:spLocks noChangeArrowheads="1"/>
                          </wps:cNvSpPr>
                          <wps:spPr bwMode="auto">
                            <a:xfrm>
                              <a:off x="66679" y="116858"/>
                              <a:ext cx="7132950" cy="3275118"/>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1EAAA7" w14:textId="77777777" w:rsidR="00060A21" w:rsidRPr="0070325F" w:rsidRDefault="00060A21" w:rsidP="007F5DBE">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01"/>
                                  <w:gridCol w:w="2354"/>
                                  <w:gridCol w:w="2341"/>
                                </w:tblGrid>
                                <w:tr w:rsidR="00060A21" w:rsidRPr="0070325F" w14:paraId="0346EE90" w14:textId="77777777" w:rsidTr="00E50CBA">
                                  <w:trPr>
                                    <w:trHeight w:val="312"/>
                                  </w:trPr>
                                  <w:tc>
                                    <w:tcPr>
                                      <w:tcW w:w="3242" w:type="dxa"/>
                                      <w:shd w:val="clear" w:color="auto" w:fill="BDD6EE" w:themeFill="accent1" w:themeFillTint="66"/>
                                    </w:tcPr>
                                    <w:p w14:paraId="73858D26"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01" w:type="dxa"/>
                                      <w:shd w:val="clear" w:color="auto" w:fill="BDD6EE" w:themeFill="accent1" w:themeFillTint="66"/>
                                    </w:tcPr>
                                    <w:p w14:paraId="6584EBC1"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 (zonder begrotingswijziging)</w:t>
                                      </w:r>
                                    </w:p>
                                  </w:tc>
                                  <w:tc>
                                    <w:tcPr>
                                      <w:tcW w:w="2354" w:type="dxa"/>
                                      <w:shd w:val="clear" w:color="auto" w:fill="BDD6EE" w:themeFill="accent1" w:themeFillTint="66"/>
                                    </w:tcPr>
                                    <w:p w14:paraId="37553C2E"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41" w:type="dxa"/>
                                      <w:shd w:val="clear" w:color="auto" w:fill="BDD6EE" w:themeFill="accent1" w:themeFillTint="66"/>
                                    </w:tcPr>
                                    <w:p w14:paraId="5BF28E38"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5BBFE404" w14:textId="77777777" w:rsidTr="00E50CBA">
                                  <w:trPr>
                                    <w:trHeight w:val="328"/>
                                  </w:trPr>
                                  <w:tc>
                                    <w:tcPr>
                                      <w:tcW w:w="3242" w:type="dxa"/>
                                      <w:shd w:val="clear" w:color="auto" w:fill="auto"/>
                                    </w:tcPr>
                                    <w:p w14:paraId="533AB339" w14:textId="77777777" w:rsidR="00060A21" w:rsidRDefault="00060A21" w:rsidP="00A54407">
                                      <w:pPr>
                                        <w:rPr>
                                          <w:rFonts w:cs="Arial"/>
                                          <w:sz w:val="20"/>
                                          <w:szCs w:val="20"/>
                                        </w:rPr>
                                      </w:pPr>
                                      <w:r>
                                        <w:rPr>
                                          <w:rFonts w:cs="Arial"/>
                                          <w:sz w:val="20"/>
                                          <w:szCs w:val="20"/>
                                        </w:rPr>
                                        <w:t xml:space="preserve">Behandeling in </w:t>
                                      </w:r>
                                      <w:r>
                                        <w:rPr>
                                          <w:rFonts w:cs="Arial"/>
                                          <w:sz w:val="20"/>
                                          <w:szCs w:val="20"/>
                                        </w:rPr>
                                        <w:t>MO’s</w:t>
                                      </w:r>
                                    </w:p>
                                  </w:tc>
                                  <w:tc>
                                    <w:tcPr>
                                      <w:tcW w:w="2801" w:type="dxa"/>
                                      <w:shd w:val="clear" w:color="auto" w:fill="auto"/>
                                    </w:tcPr>
                                    <w:p w14:paraId="0DFA724C" w14:textId="77777777" w:rsidR="00060A21" w:rsidRPr="00B40237" w:rsidRDefault="00060A21" w:rsidP="00A54407">
                                      <w:pPr>
                                        <w:spacing w:line="276" w:lineRule="auto"/>
                                        <w:rPr>
                                          <w:rFonts w:cs="Arial"/>
                                          <w:sz w:val="16"/>
                                          <w:szCs w:val="16"/>
                                        </w:rPr>
                                      </w:pPr>
                                      <w:r w:rsidRPr="00B40237">
                                        <w:rPr>
                                          <w:rFonts w:cs="Arial"/>
                                          <w:sz w:val="16"/>
                                          <w:szCs w:val="16"/>
                                        </w:rPr>
                                        <w:t>21-09-2023</w:t>
                                      </w:r>
                                    </w:p>
                                  </w:tc>
                                  <w:tc>
                                    <w:tcPr>
                                      <w:tcW w:w="2354" w:type="dxa"/>
                                    </w:tcPr>
                                    <w:p w14:paraId="5BFF76E5" w14:textId="77777777" w:rsidR="00060A21" w:rsidRPr="00B40237" w:rsidRDefault="00060A21" w:rsidP="00A54407">
                                      <w:pPr>
                                        <w:spacing w:line="276" w:lineRule="auto"/>
                                        <w:rPr>
                                          <w:rFonts w:cs="Arial"/>
                                          <w:sz w:val="20"/>
                                          <w:szCs w:val="20"/>
                                        </w:rPr>
                                      </w:pPr>
                                      <w:r w:rsidRPr="00B40237">
                                        <w:rPr>
                                          <w:rFonts w:cs="Arial"/>
                                          <w:sz w:val="20"/>
                                          <w:szCs w:val="20"/>
                                        </w:rPr>
                                        <w:t>19-10-2023</w:t>
                                      </w:r>
                                    </w:p>
                                  </w:tc>
                                  <w:tc>
                                    <w:tcPr>
                                      <w:tcW w:w="2341" w:type="dxa"/>
                                      <w:shd w:val="clear" w:color="auto" w:fill="auto"/>
                                    </w:tcPr>
                                    <w:p w14:paraId="72810C40" w14:textId="77777777" w:rsidR="00060A21" w:rsidRPr="00B40237" w:rsidRDefault="00060A21" w:rsidP="00A54407">
                                      <w:pPr>
                                        <w:spacing w:line="276" w:lineRule="auto"/>
                                        <w:rPr>
                                          <w:rFonts w:cs="Arial"/>
                                          <w:sz w:val="20"/>
                                          <w:szCs w:val="20"/>
                                        </w:rPr>
                                      </w:pPr>
                                      <w:r w:rsidRPr="00B40237">
                                        <w:rPr>
                                          <w:rFonts w:cs="Arial"/>
                                          <w:sz w:val="20"/>
                                          <w:szCs w:val="20"/>
                                        </w:rPr>
                                        <w:t>19-10-2023</w:t>
                                      </w:r>
                                    </w:p>
                                  </w:tc>
                                </w:tr>
                                <w:tr w:rsidR="00060A21" w14:paraId="7608882F" w14:textId="77777777" w:rsidTr="00E50CBA">
                                  <w:trPr>
                                    <w:trHeight w:val="328"/>
                                  </w:trPr>
                                  <w:tc>
                                    <w:tcPr>
                                      <w:tcW w:w="3242" w:type="dxa"/>
                                      <w:shd w:val="clear" w:color="auto" w:fill="auto"/>
                                    </w:tcPr>
                                    <w:p w14:paraId="6B9B5587" w14:textId="77777777" w:rsidR="00060A21" w:rsidRDefault="00060A21" w:rsidP="00A54407">
                                      <w:pPr>
                                        <w:rPr>
                                          <w:rFonts w:cs="Arial"/>
                                          <w:sz w:val="20"/>
                                          <w:szCs w:val="20"/>
                                        </w:rPr>
                                      </w:pPr>
                                      <w:r>
                                        <w:rPr>
                                          <w:rFonts w:cs="Arial"/>
                                          <w:sz w:val="20"/>
                                          <w:szCs w:val="20"/>
                                        </w:rPr>
                                        <w:t>Behandeling in MT / DB / AB</w:t>
                                      </w:r>
                                    </w:p>
                                  </w:tc>
                                  <w:tc>
                                    <w:tcPr>
                                      <w:tcW w:w="2801" w:type="dxa"/>
                                      <w:shd w:val="clear" w:color="auto" w:fill="auto"/>
                                    </w:tcPr>
                                    <w:p w14:paraId="412D0159" w14:textId="77777777" w:rsidR="00060A21" w:rsidRPr="00B40237" w:rsidRDefault="00060A21" w:rsidP="00A54407">
                                      <w:pPr>
                                        <w:spacing w:line="276" w:lineRule="auto"/>
                                        <w:rPr>
                                          <w:rFonts w:cs="Arial"/>
                                          <w:sz w:val="16"/>
                                          <w:szCs w:val="16"/>
                                        </w:rPr>
                                      </w:pPr>
                                      <w:r w:rsidRPr="00B40237">
                                        <w:rPr>
                                          <w:rFonts w:cs="Arial"/>
                                          <w:sz w:val="16"/>
                                          <w:szCs w:val="16"/>
                                        </w:rPr>
                                        <w:t>26-09-2023 (MT), 04-10-2023 (DB), 11-10-2023 (AB)</w:t>
                                      </w:r>
                                    </w:p>
                                  </w:tc>
                                  <w:tc>
                                    <w:tcPr>
                                      <w:tcW w:w="2354" w:type="dxa"/>
                                    </w:tcPr>
                                    <w:p w14:paraId="76997CFC" w14:textId="77777777" w:rsidR="00060A21" w:rsidRPr="00B40237" w:rsidRDefault="00060A21" w:rsidP="00A54407">
                                      <w:pPr>
                                        <w:spacing w:line="276" w:lineRule="auto"/>
                                        <w:rPr>
                                          <w:rFonts w:cs="Arial"/>
                                          <w:sz w:val="20"/>
                                          <w:szCs w:val="20"/>
                                        </w:rPr>
                                      </w:pPr>
                                      <w:r w:rsidRPr="00B40237">
                                        <w:rPr>
                                          <w:rFonts w:cs="Arial"/>
                                          <w:sz w:val="20"/>
                                          <w:szCs w:val="20"/>
                                        </w:rPr>
                                        <w:t>24-10-2023 MT</w:t>
                                      </w:r>
                                    </w:p>
                                  </w:tc>
                                  <w:tc>
                                    <w:tcPr>
                                      <w:tcW w:w="2341" w:type="dxa"/>
                                      <w:shd w:val="clear" w:color="auto" w:fill="auto"/>
                                    </w:tcPr>
                                    <w:p w14:paraId="795CBE96" w14:textId="77777777" w:rsidR="00060A21" w:rsidRPr="00B40237" w:rsidRDefault="00060A21" w:rsidP="00A54407">
                                      <w:pPr>
                                        <w:spacing w:line="276" w:lineRule="auto"/>
                                        <w:rPr>
                                          <w:rFonts w:cs="Arial"/>
                                          <w:sz w:val="20"/>
                                          <w:szCs w:val="20"/>
                                        </w:rPr>
                                      </w:pPr>
                                      <w:r w:rsidRPr="00B40237">
                                        <w:rPr>
                                          <w:rFonts w:cs="Arial"/>
                                          <w:sz w:val="20"/>
                                          <w:szCs w:val="20"/>
                                        </w:rPr>
                                        <w:t>24-10-2023 MT</w:t>
                                      </w:r>
                                    </w:p>
                                  </w:tc>
                                </w:tr>
                                <w:tr w:rsidR="00060A21" w14:paraId="5E991C15" w14:textId="77777777" w:rsidTr="00E50CBA">
                                  <w:trPr>
                                    <w:trHeight w:val="328"/>
                                  </w:trPr>
                                  <w:tc>
                                    <w:tcPr>
                                      <w:tcW w:w="3242" w:type="dxa"/>
                                      <w:shd w:val="clear" w:color="auto" w:fill="auto"/>
                                    </w:tcPr>
                                    <w:p w14:paraId="405D717B" w14:textId="77777777" w:rsidR="00060A21" w:rsidRDefault="00060A21" w:rsidP="00A54407">
                                      <w:pPr>
                                        <w:rPr>
                                          <w:rFonts w:cs="Arial"/>
                                          <w:sz w:val="20"/>
                                          <w:szCs w:val="20"/>
                                        </w:rPr>
                                      </w:pPr>
                                      <w:r>
                                        <w:rPr>
                                          <w:rFonts w:cs="Arial"/>
                                          <w:sz w:val="20"/>
                                          <w:szCs w:val="20"/>
                                        </w:rPr>
                                        <w:t>Zienswijzeperiode</w:t>
                                      </w:r>
                                    </w:p>
                                  </w:tc>
                                  <w:tc>
                                    <w:tcPr>
                                      <w:tcW w:w="2801" w:type="dxa"/>
                                      <w:shd w:val="clear" w:color="auto" w:fill="auto"/>
                                    </w:tcPr>
                                    <w:p w14:paraId="5BD73FA4"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6BB16D1D" w14:textId="77777777" w:rsidR="00060A21" w:rsidRPr="00B40237" w:rsidRDefault="00060A21" w:rsidP="00A54407">
                                      <w:pPr>
                                        <w:spacing w:line="276" w:lineRule="auto"/>
                                        <w:rPr>
                                          <w:rFonts w:cs="Arial"/>
                                          <w:sz w:val="20"/>
                                          <w:szCs w:val="20"/>
                                        </w:rPr>
                                      </w:pPr>
                                    </w:p>
                                  </w:tc>
                                  <w:tc>
                                    <w:tcPr>
                                      <w:tcW w:w="2341" w:type="dxa"/>
                                      <w:shd w:val="clear" w:color="auto" w:fill="auto"/>
                                    </w:tcPr>
                                    <w:p w14:paraId="10B3D904" w14:textId="77777777" w:rsidR="00060A21" w:rsidRPr="00B40237" w:rsidRDefault="00060A21" w:rsidP="00A54407">
                                      <w:pPr>
                                        <w:spacing w:line="276" w:lineRule="auto"/>
                                        <w:rPr>
                                          <w:rFonts w:cs="Arial"/>
                                          <w:sz w:val="20"/>
                                          <w:szCs w:val="20"/>
                                        </w:rPr>
                                      </w:pPr>
                                    </w:p>
                                  </w:tc>
                                </w:tr>
                                <w:tr w:rsidR="00060A21" w14:paraId="54A6C3B6" w14:textId="77777777" w:rsidTr="00E50CBA">
                                  <w:trPr>
                                    <w:trHeight w:val="328"/>
                                  </w:trPr>
                                  <w:tc>
                                    <w:tcPr>
                                      <w:tcW w:w="3242" w:type="dxa"/>
                                      <w:shd w:val="clear" w:color="auto" w:fill="auto"/>
                                    </w:tcPr>
                                    <w:p w14:paraId="32D74339" w14:textId="77777777" w:rsidR="00060A21" w:rsidRDefault="00060A21" w:rsidP="00A54407">
                                      <w:pPr>
                                        <w:rPr>
                                          <w:rFonts w:cs="Arial"/>
                                          <w:sz w:val="20"/>
                                          <w:szCs w:val="20"/>
                                        </w:rPr>
                                      </w:pPr>
                                      <w:r>
                                        <w:rPr>
                                          <w:rFonts w:cs="Arial"/>
                                          <w:sz w:val="20"/>
                                          <w:szCs w:val="20"/>
                                        </w:rPr>
                                        <w:t>Behandeling in staf BV</w:t>
                                      </w:r>
                                    </w:p>
                                  </w:tc>
                                  <w:tc>
                                    <w:tcPr>
                                      <w:tcW w:w="2801" w:type="dxa"/>
                                      <w:shd w:val="clear" w:color="auto" w:fill="auto"/>
                                    </w:tcPr>
                                    <w:p w14:paraId="073AA346"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6F96656E" w14:textId="77777777" w:rsidR="00060A21" w:rsidRPr="00B40237" w:rsidRDefault="00060A21" w:rsidP="00A54407">
                                      <w:pPr>
                                        <w:spacing w:line="276" w:lineRule="auto"/>
                                        <w:rPr>
                                          <w:rFonts w:cs="Arial"/>
                                          <w:sz w:val="20"/>
                                          <w:szCs w:val="20"/>
                                        </w:rPr>
                                      </w:pPr>
                                      <w:r w:rsidRPr="00B40237">
                                        <w:rPr>
                                          <w:rFonts w:cs="Arial"/>
                                          <w:sz w:val="20"/>
                                          <w:szCs w:val="20"/>
                                        </w:rPr>
                                        <w:t>30-10-2023</w:t>
                                      </w:r>
                                    </w:p>
                                  </w:tc>
                                  <w:tc>
                                    <w:tcPr>
                                      <w:tcW w:w="2341" w:type="dxa"/>
                                      <w:shd w:val="clear" w:color="auto" w:fill="auto"/>
                                    </w:tcPr>
                                    <w:p w14:paraId="77BE2538" w14:textId="77777777" w:rsidR="00060A21" w:rsidRPr="00B40237" w:rsidRDefault="00060A21" w:rsidP="00A54407">
                                      <w:pPr>
                                        <w:spacing w:line="276" w:lineRule="auto"/>
                                        <w:rPr>
                                          <w:rFonts w:cs="Arial"/>
                                          <w:sz w:val="20"/>
                                          <w:szCs w:val="20"/>
                                        </w:rPr>
                                      </w:pPr>
                                      <w:r w:rsidRPr="00B40237">
                                        <w:rPr>
                                          <w:rFonts w:cs="Arial"/>
                                          <w:sz w:val="20"/>
                                          <w:szCs w:val="20"/>
                                        </w:rPr>
                                        <w:t>30-10-2023</w:t>
                                      </w:r>
                                    </w:p>
                                  </w:tc>
                                </w:tr>
                                <w:tr w:rsidR="00060A21" w14:paraId="29593241" w14:textId="77777777" w:rsidTr="00E50CBA">
                                  <w:trPr>
                                    <w:trHeight w:val="328"/>
                                  </w:trPr>
                                  <w:tc>
                                    <w:tcPr>
                                      <w:tcW w:w="3242" w:type="dxa"/>
                                      <w:shd w:val="clear" w:color="auto" w:fill="auto"/>
                                    </w:tcPr>
                                    <w:p w14:paraId="1CAF0C63" w14:textId="77777777" w:rsidR="00060A21" w:rsidRDefault="00060A21" w:rsidP="00A54407">
                                      <w:pPr>
                                        <w:rPr>
                                          <w:rFonts w:cs="Arial"/>
                                          <w:sz w:val="20"/>
                                          <w:szCs w:val="20"/>
                                        </w:rPr>
                                      </w:pPr>
                                      <w:r>
                                        <w:rPr>
                                          <w:rFonts w:cs="Arial"/>
                                          <w:sz w:val="20"/>
                                          <w:szCs w:val="20"/>
                                        </w:rPr>
                                        <w:t>Behandeling in stafoverleggen</w:t>
                                      </w:r>
                                    </w:p>
                                  </w:tc>
                                  <w:tc>
                                    <w:tcPr>
                                      <w:tcW w:w="2801" w:type="dxa"/>
                                      <w:shd w:val="clear" w:color="auto" w:fill="auto"/>
                                    </w:tcPr>
                                    <w:p w14:paraId="027B01B1"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43FCA0F8" w14:textId="77777777" w:rsidR="00060A21" w:rsidRPr="00B40237" w:rsidRDefault="00060A21" w:rsidP="00A54407">
                                      <w:pPr>
                                        <w:spacing w:line="276" w:lineRule="auto"/>
                                        <w:rPr>
                                          <w:rFonts w:cs="Arial"/>
                                          <w:sz w:val="20"/>
                                          <w:szCs w:val="20"/>
                                        </w:rPr>
                                      </w:pPr>
                                      <w:r w:rsidRPr="00B40237">
                                        <w:rPr>
                                          <w:rFonts w:cs="Arial"/>
                                          <w:sz w:val="20"/>
                                          <w:szCs w:val="20"/>
                                        </w:rPr>
                                        <w:t>06-11-2023</w:t>
                                      </w:r>
                                    </w:p>
                                  </w:tc>
                                  <w:tc>
                                    <w:tcPr>
                                      <w:tcW w:w="2341" w:type="dxa"/>
                                      <w:shd w:val="clear" w:color="auto" w:fill="auto"/>
                                    </w:tcPr>
                                    <w:p w14:paraId="4DB81061" w14:textId="77777777" w:rsidR="00060A21" w:rsidRPr="00B40237" w:rsidRDefault="00060A21" w:rsidP="00A54407">
                                      <w:pPr>
                                        <w:spacing w:line="276" w:lineRule="auto"/>
                                        <w:rPr>
                                          <w:rFonts w:cs="Arial"/>
                                          <w:sz w:val="20"/>
                                          <w:szCs w:val="20"/>
                                        </w:rPr>
                                      </w:pPr>
                                      <w:r w:rsidRPr="00B40237">
                                        <w:rPr>
                                          <w:rFonts w:cs="Arial"/>
                                          <w:sz w:val="20"/>
                                          <w:szCs w:val="20"/>
                                        </w:rPr>
                                        <w:t>06-11-2023</w:t>
                                      </w:r>
                                    </w:p>
                                  </w:tc>
                                </w:tr>
                                <w:tr w:rsidR="00060A21" w14:paraId="49581BE4" w14:textId="77777777" w:rsidTr="00E50CBA">
                                  <w:trPr>
                                    <w:trHeight w:val="328"/>
                                  </w:trPr>
                                  <w:tc>
                                    <w:tcPr>
                                      <w:tcW w:w="3242" w:type="dxa"/>
                                      <w:shd w:val="clear" w:color="auto" w:fill="auto"/>
                                    </w:tcPr>
                                    <w:p w14:paraId="5DE9B95C" w14:textId="77777777" w:rsidR="00060A21" w:rsidRPr="0070325F" w:rsidRDefault="00060A21" w:rsidP="00A54407">
                                      <w:pPr>
                                        <w:rPr>
                                          <w:rFonts w:cs="Arial"/>
                                          <w:sz w:val="20"/>
                                          <w:szCs w:val="20"/>
                                        </w:rPr>
                                      </w:pPr>
                                      <w:r>
                                        <w:rPr>
                                          <w:rFonts w:cs="Arial"/>
                                          <w:sz w:val="20"/>
                                          <w:szCs w:val="20"/>
                                        </w:rPr>
                                        <w:t>Besluitvorming B</w:t>
                                      </w:r>
                                      <w:r w:rsidRPr="0070325F">
                                        <w:rPr>
                                          <w:rFonts w:cs="Arial"/>
                                          <w:sz w:val="20"/>
                                          <w:szCs w:val="20"/>
                                        </w:rPr>
                                        <w:t>&amp;W</w:t>
                                      </w:r>
                                    </w:p>
                                  </w:tc>
                                  <w:tc>
                                    <w:tcPr>
                                      <w:tcW w:w="2801" w:type="dxa"/>
                                      <w:shd w:val="clear" w:color="auto" w:fill="auto"/>
                                    </w:tcPr>
                                    <w:p w14:paraId="6A78DEC7" w14:textId="266BC4C3" w:rsidR="00060A21" w:rsidRPr="00B40237" w:rsidRDefault="00060A21" w:rsidP="00A54407">
                                      <w:pPr>
                                        <w:spacing w:line="276" w:lineRule="auto"/>
                                        <w:rPr>
                                          <w:rFonts w:cs="Arial"/>
                                          <w:sz w:val="16"/>
                                          <w:szCs w:val="16"/>
                                        </w:rPr>
                                      </w:pPr>
                                      <w:r w:rsidRPr="00B40237">
                                        <w:rPr>
                                          <w:rFonts w:cs="Arial"/>
                                          <w:sz w:val="16"/>
                                          <w:szCs w:val="16"/>
                                        </w:rPr>
                                        <w:t>24-10-2023 (herfstvakantie)</w:t>
                                      </w:r>
                                      <w:r>
                                        <w:rPr>
                                          <w:rFonts w:cs="Arial"/>
                                          <w:sz w:val="16"/>
                                          <w:szCs w:val="16"/>
                                        </w:rPr>
                                        <w:t xml:space="preserve">  /</w:t>
                                      </w:r>
                                      <w:r>
                                        <w:rPr>
                                          <w:rFonts w:cs="Arial"/>
                                          <w:sz w:val="16"/>
                                          <w:szCs w:val="16"/>
                                        </w:rPr>
                                        <w:br/>
                                      </w:r>
                                      <w:r w:rsidRPr="00B40237">
                                        <w:rPr>
                                          <w:rFonts w:cs="Arial"/>
                                          <w:sz w:val="16"/>
                                          <w:szCs w:val="16"/>
                                        </w:rPr>
                                        <w:t>31-10-2023</w:t>
                                      </w:r>
                                    </w:p>
                                  </w:tc>
                                  <w:tc>
                                    <w:tcPr>
                                      <w:tcW w:w="2354" w:type="dxa"/>
                                    </w:tcPr>
                                    <w:p w14:paraId="3A0768C3" w14:textId="2C9BFE70" w:rsidR="00060A21" w:rsidRPr="00B40237" w:rsidRDefault="00060A21" w:rsidP="00A54407">
                                      <w:pPr>
                                        <w:spacing w:line="276" w:lineRule="auto"/>
                                        <w:rPr>
                                          <w:rFonts w:cs="Arial"/>
                                          <w:sz w:val="20"/>
                                          <w:szCs w:val="20"/>
                                        </w:rPr>
                                      </w:pPr>
                                      <w:r w:rsidRPr="00B40237">
                                        <w:rPr>
                                          <w:rFonts w:cs="Arial"/>
                                          <w:sz w:val="20"/>
                                          <w:szCs w:val="20"/>
                                        </w:rPr>
                                        <w:t>14-11-2023</w:t>
                                      </w:r>
                                      <w:r>
                                        <w:rPr>
                                          <w:rFonts w:cs="Arial"/>
                                          <w:sz w:val="20"/>
                                          <w:szCs w:val="20"/>
                                        </w:rPr>
                                        <w:t xml:space="preserve"> /</w:t>
                                      </w:r>
                                    </w:p>
                                    <w:p w14:paraId="494ACCF7" w14:textId="77777777" w:rsidR="00060A21" w:rsidRPr="00B40237" w:rsidRDefault="00060A21" w:rsidP="00A54407">
                                      <w:pPr>
                                        <w:spacing w:line="276" w:lineRule="auto"/>
                                        <w:rPr>
                                          <w:rFonts w:cs="Arial"/>
                                          <w:sz w:val="20"/>
                                          <w:szCs w:val="20"/>
                                        </w:rPr>
                                      </w:pPr>
                                      <w:r w:rsidRPr="00B40237">
                                        <w:rPr>
                                          <w:rFonts w:cs="Arial"/>
                                          <w:sz w:val="20"/>
                                          <w:szCs w:val="20"/>
                                        </w:rPr>
                                        <w:t>21-11-2023</w:t>
                                      </w:r>
                                    </w:p>
                                  </w:tc>
                                  <w:tc>
                                    <w:tcPr>
                                      <w:tcW w:w="2341" w:type="dxa"/>
                                      <w:shd w:val="clear" w:color="auto" w:fill="auto"/>
                                    </w:tcPr>
                                    <w:p w14:paraId="55A60E8C" w14:textId="7858E376" w:rsidR="00060A21" w:rsidRPr="00B40237" w:rsidRDefault="00060A21" w:rsidP="00387460">
                                      <w:pPr>
                                        <w:spacing w:line="276" w:lineRule="auto"/>
                                        <w:rPr>
                                          <w:rFonts w:cs="Arial"/>
                                          <w:sz w:val="20"/>
                                          <w:szCs w:val="20"/>
                                        </w:rPr>
                                      </w:pPr>
                                      <w:r w:rsidRPr="00B40237">
                                        <w:rPr>
                                          <w:rFonts w:cs="Arial"/>
                                          <w:sz w:val="20"/>
                                          <w:szCs w:val="20"/>
                                        </w:rPr>
                                        <w:t>14-11-2023</w:t>
                                      </w:r>
                                      <w:r>
                                        <w:rPr>
                                          <w:rFonts w:cs="Arial"/>
                                          <w:sz w:val="20"/>
                                          <w:szCs w:val="20"/>
                                        </w:rPr>
                                        <w:t xml:space="preserve"> /</w:t>
                                      </w:r>
                                    </w:p>
                                    <w:p w14:paraId="5E890380" w14:textId="77777777" w:rsidR="00060A21" w:rsidRPr="00B40237" w:rsidRDefault="00060A21" w:rsidP="00387460">
                                      <w:pPr>
                                        <w:spacing w:line="276" w:lineRule="auto"/>
                                        <w:rPr>
                                          <w:rFonts w:cs="Arial"/>
                                          <w:sz w:val="20"/>
                                          <w:szCs w:val="20"/>
                                        </w:rPr>
                                      </w:pPr>
                                      <w:r w:rsidRPr="00B40237">
                                        <w:rPr>
                                          <w:rFonts w:cs="Arial"/>
                                          <w:sz w:val="20"/>
                                          <w:szCs w:val="20"/>
                                        </w:rPr>
                                        <w:t>21-11-2023</w:t>
                                      </w:r>
                                    </w:p>
                                  </w:tc>
                                </w:tr>
                                <w:tr w:rsidR="00060A21" w14:paraId="5CB6D6ED" w14:textId="77777777" w:rsidTr="00E50CBA">
                                  <w:trPr>
                                    <w:trHeight w:val="328"/>
                                  </w:trPr>
                                  <w:tc>
                                    <w:tcPr>
                                      <w:tcW w:w="3242" w:type="dxa"/>
                                      <w:shd w:val="clear" w:color="auto" w:fill="auto"/>
                                    </w:tcPr>
                                    <w:p w14:paraId="5432E43A" w14:textId="77777777" w:rsidR="00060A21" w:rsidRPr="0070325F" w:rsidRDefault="00060A21" w:rsidP="00A54407">
                                      <w:pPr>
                                        <w:rPr>
                                          <w:rFonts w:cs="Arial"/>
                                          <w:sz w:val="20"/>
                                          <w:szCs w:val="20"/>
                                        </w:rPr>
                                      </w:pPr>
                                      <w:r w:rsidRPr="0070325F">
                                        <w:rPr>
                                          <w:rFonts w:cs="Arial"/>
                                          <w:sz w:val="20"/>
                                          <w:szCs w:val="20"/>
                                        </w:rPr>
                                        <w:t>Verzending aan griffie</w:t>
                                      </w:r>
                                    </w:p>
                                  </w:tc>
                                  <w:tc>
                                    <w:tcPr>
                                      <w:tcW w:w="2801" w:type="dxa"/>
                                      <w:shd w:val="clear" w:color="auto" w:fill="auto"/>
                                    </w:tcPr>
                                    <w:p w14:paraId="3F6A5C36" w14:textId="6293A463" w:rsidR="00060A21" w:rsidRPr="00B40237" w:rsidRDefault="00060A21" w:rsidP="00A54407">
                                      <w:pPr>
                                        <w:spacing w:line="276" w:lineRule="auto"/>
                                        <w:rPr>
                                          <w:rFonts w:cs="Arial"/>
                                          <w:sz w:val="16"/>
                                          <w:szCs w:val="16"/>
                                        </w:rPr>
                                      </w:pPr>
                                      <w:r w:rsidRPr="00B40237">
                                        <w:rPr>
                                          <w:rFonts w:cs="Arial"/>
                                          <w:sz w:val="16"/>
                                          <w:szCs w:val="16"/>
                                        </w:rPr>
                                        <w:t xml:space="preserve">24-10-2023 (herfstvakantie) </w:t>
                                      </w:r>
                                      <w:r>
                                        <w:rPr>
                                          <w:rFonts w:cs="Arial"/>
                                          <w:sz w:val="16"/>
                                          <w:szCs w:val="16"/>
                                        </w:rPr>
                                        <w:t xml:space="preserve"> /</w:t>
                                      </w:r>
                                      <w:r>
                                        <w:rPr>
                                          <w:rFonts w:cs="Arial"/>
                                          <w:sz w:val="16"/>
                                          <w:szCs w:val="16"/>
                                        </w:rPr>
                                        <w:br/>
                                      </w:r>
                                      <w:r w:rsidRPr="00B40237">
                                        <w:rPr>
                                          <w:rFonts w:cs="Arial"/>
                                          <w:sz w:val="16"/>
                                          <w:szCs w:val="16"/>
                                        </w:rPr>
                                        <w:t>31-10-2023</w:t>
                                      </w:r>
                                    </w:p>
                                  </w:tc>
                                  <w:tc>
                                    <w:tcPr>
                                      <w:tcW w:w="2354" w:type="dxa"/>
                                    </w:tcPr>
                                    <w:p w14:paraId="6E6066F8" w14:textId="77777777" w:rsidR="00060A21" w:rsidRPr="00B40237" w:rsidRDefault="00060A21" w:rsidP="00A54407">
                                      <w:pPr>
                                        <w:spacing w:line="276" w:lineRule="auto"/>
                                        <w:rPr>
                                          <w:rFonts w:cs="Arial"/>
                                          <w:sz w:val="20"/>
                                          <w:szCs w:val="20"/>
                                        </w:rPr>
                                      </w:pPr>
                                      <w:r w:rsidRPr="00B40237">
                                        <w:rPr>
                                          <w:rFonts w:cs="Arial"/>
                                          <w:sz w:val="20"/>
                                          <w:szCs w:val="20"/>
                                        </w:rPr>
                                        <w:t>21-11-2023</w:t>
                                      </w:r>
                                    </w:p>
                                  </w:tc>
                                  <w:tc>
                                    <w:tcPr>
                                      <w:tcW w:w="2341" w:type="dxa"/>
                                      <w:shd w:val="clear" w:color="auto" w:fill="auto"/>
                                    </w:tcPr>
                                    <w:p w14:paraId="035B32C1" w14:textId="77777777" w:rsidR="00060A21" w:rsidRPr="00B40237" w:rsidRDefault="00060A21" w:rsidP="00A54407">
                                      <w:pPr>
                                        <w:spacing w:line="276" w:lineRule="auto"/>
                                        <w:rPr>
                                          <w:rFonts w:cs="Arial"/>
                                          <w:sz w:val="20"/>
                                          <w:szCs w:val="20"/>
                                        </w:rPr>
                                      </w:pPr>
                                      <w:r w:rsidRPr="00B40237">
                                        <w:rPr>
                                          <w:rFonts w:cs="Arial"/>
                                          <w:sz w:val="20"/>
                                          <w:szCs w:val="20"/>
                                        </w:rPr>
                                        <w:t>21-11-2023</w:t>
                                      </w:r>
                                    </w:p>
                                  </w:tc>
                                </w:tr>
                                <w:tr w:rsidR="00060A21" w14:paraId="0FA26930" w14:textId="77777777" w:rsidTr="00E50CBA">
                                  <w:trPr>
                                    <w:trHeight w:val="328"/>
                                  </w:trPr>
                                  <w:tc>
                                    <w:tcPr>
                                      <w:tcW w:w="3242" w:type="dxa"/>
                                      <w:shd w:val="clear" w:color="auto" w:fill="auto"/>
                                    </w:tcPr>
                                    <w:p w14:paraId="6D602081" w14:textId="77777777" w:rsidR="00060A21" w:rsidRPr="0070325F" w:rsidRDefault="00060A21" w:rsidP="00A54407">
                                      <w:pPr>
                                        <w:rPr>
                                          <w:rFonts w:cs="Arial"/>
                                          <w:sz w:val="20"/>
                                          <w:szCs w:val="20"/>
                                        </w:rPr>
                                      </w:pPr>
                                      <w:r>
                                        <w:rPr>
                                          <w:rFonts w:cs="Arial"/>
                                          <w:sz w:val="20"/>
                                          <w:szCs w:val="20"/>
                                        </w:rPr>
                                        <w:t>Voorronde/commissiebehandeling</w:t>
                                      </w:r>
                                    </w:p>
                                  </w:tc>
                                  <w:tc>
                                    <w:tcPr>
                                      <w:tcW w:w="2801" w:type="dxa"/>
                                      <w:shd w:val="clear" w:color="auto" w:fill="auto"/>
                                    </w:tcPr>
                                    <w:p w14:paraId="1BCBEFF9" w14:textId="77777777" w:rsidR="00060A21" w:rsidRPr="00B40237" w:rsidRDefault="00060A21" w:rsidP="00A54407">
                                      <w:pPr>
                                        <w:spacing w:line="276" w:lineRule="auto"/>
                                        <w:rPr>
                                          <w:rFonts w:cs="Arial"/>
                                          <w:sz w:val="16"/>
                                          <w:szCs w:val="16"/>
                                        </w:rPr>
                                      </w:pPr>
                                      <w:r w:rsidRPr="00B40237">
                                        <w:rPr>
                                          <w:rFonts w:cs="Arial"/>
                                          <w:sz w:val="16"/>
                                          <w:szCs w:val="16"/>
                                        </w:rPr>
                                        <w:t>12-12-2023 (WL), 30-11-2023 (OZ)</w:t>
                                      </w:r>
                                    </w:p>
                                  </w:tc>
                                  <w:tc>
                                    <w:tcPr>
                                      <w:tcW w:w="2354" w:type="dxa"/>
                                    </w:tcPr>
                                    <w:p w14:paraId="79C1E7B7" w14:textId="77777777" w:rsidR="00060A21" w:rsidRPr="00B40237" w:rsidRDefault="00060A21" w:rsidP="00A54407">
                                      <w:pPr>
                                        <w:spacing w:line="276" w:lineRule="auto"/>
                                        <w:rPr>
                                          <w:rFonts w:cs="Arial"/>
                                          <w:sz w:val="20"/>
                                          <w:szCs w:val="20"/>
                                        </w:rPr>
                                      </w:pPr>
                                      <w:r w:rsidRPr="00B40237">
                                        <w:rPr>
                                          <w:rFonts w:cs="Arial"/>
                                          <w:sz w:val="20"/>
                                          <w:szCs w:val="20"/>
                                        </w:rPr>
                                        <w:t>12-12-2023</w:t>
                                      </w:r>
                                    </w:p>
                                  </w:tc>
                                  <w:tc>
                                    <w:tcPr>
                                      <w:tcW w:w="2341" w:type="dxa"/>
                                      <w:shd w:val="clear" w:color="auto" w:fill="auto"/>
                                    </w:tcPr>
                                    <w:p w14:paraId="1EE34388" w14:textId="77777777" w:rsidR="00060A21" w:rsidRPr="00B40237" w:rsidRDefault="00060A21" w:rsidP="00A54407">
                                      <w:pPr>
                                        <w:spacing w:line="276" w:lineRule="auto"/>
                                        <w:rPr>
                                          <w:rFonts w:cs="Arial"/>
                                          <w:sz w:val="20"/>
                                          <w:szCs w:val="20"/>
                                        </w:rPr>
                                      </w:pPr>
                                      <w:r w:rsidRPr="00B40237">
                                        <w:rPr>
                                          <w:rFonts w:cs="Arial"/>
                                          <w:sz w:val="20"/>
                                          <w:szCs w:val="20"/>
                                        </w:rPr>
                                        <w:t>30-11-2023</w:t>
                                      </w:r>
                                    </w:p>
                                  </w:tc>
                                </w:tr>
                                <w:tr w:rsidR="00060A21" w14:paraId="252E649A" w14:textId="77777777" w:rsidTr="00E50CBA">
                                  <w:trPr>
                                    <w:trHeight w:val="328"/>
                                  </w:trPr>
                                  <w:tc>
                                    <w:tcPr>
                                      <w:tcW w:w="3242" w:type="dxa"/>
                                      <w:shd w:val="clear" w:color="auto" w:fill="auto"/>
                                    </w:tcPr>
                                    <w:p w14:paraId="64AA136D" w14:textId="77777777" w:rsidR="00060A21" w:rsidRPr="0070325F" w:rsidRDefault="00060A21" w:rsidP="00A54407">
                                      <w:pPr>
                                        <w:rPr>
                                          <w:rFonts w:cs="Arial"/>
                                          <w:sz w:val="20"/>
                                          <w:szCs w:val="20"/>
                                        </w:rPr>
                                      </w:pPr>
                                      <w:r>
                                        <w:rPr>
                                          <w:rFonts w:cs="Arial"/>
                                          <w:sz w:val="20"/>
                                          <w:szCs w:val="20"/>
                                        </w:rPr>
                                        <w:t>Raad</w:t>
                                      </w:r>
                                    </w:p>
                                  </w:tc>
                                  <w:tc>
                                    <w:tcPr>
                                      <w:tcW w:w="2801" w:type="dxa"/>
                                      <w:shd w:val="clear" w:color="auto" w:fill="auto"/>
                                    </w:tcPr>
                                    <w:p w14:paraId="6BB83741" w14:textId="77777777" w:rsidR="00060A21" w:rsidRPr="00B40237" w:rsidRDefault="00060A21" w:rsidP="00A54407">
                                      <w:pPr>
                                        <w:spacing w:line="276" w:lineRule="auto"/>
                                        <w:rPr>
                                          <w:rFonts w:cs="Arial"/>
                                          <w:sz w:val="16"/>
                                          <w:szCs w:val="16"/>
                                        </w:rPr>
                                      </w:pPr>
                                      <w:r w:rsidRPr="00B40237">
                                        <w:rPr>
                                          <w:rFonts w:cs="Arial"/>
                                          <w:sz w:val="16"/>
                                          <w:szCs w:val="16"/>
                                        </w:rPr>
                                        <w:t>19-12-2023 (WL), 14-12-2023 (OZ)</w:t>
                                      </w:r>
                                    </w:p>
                                  </w:tc>
                                  <w:tc>
                                    <w:tcPr>
                                      <w:tcW w:w="2354" w:type="dxa"/>
                                    </w:tcPr>
                                    <w:p w14:paraId="152C9FB8" w14:textId="77777777" w:rsidR="00060A21" w:rsidRPr="00B40237" w:rsidRDefault="00060A21" w:rsidP="00A54407">
                                      <w:pPr>
                                        <w:spacing w:line="276" w:lineRule="auto"/>
                                        <w:rPr>
                                          <w:rFonts w:cs="Arial"/>
                                          <w:sz w:val="20"/>
                                          <w:szCs w:val="20"/>
                                        </w:rPr>
                                      </w:pPr>
                                      <w:r w:rsidRPr="00B40237">
                                        <w:rPr>
                                          <w:rFonts w:cs="Arial"/>
                                          <w:sz w:val="20"/>
                                          <w:szCs w:val="20"/>
                                        </w:rPr>
                                        <w:t>19-12-2023</w:t>
                                      </w:r>
                                    </w:p>
                                  </w:tc>
                                  <w:tc>
                                    <w:tcPr>
                                      <w:tcW w:w="2341" w:type="dxa"/>
                                      <w:shd w:val="clear" w:color="auto" w:fill="auto"/>
                                    </w:tcPr>
                                    <w:p w14:paraId="6BF806EB" w14:textId="77777777" w:rsidR="00060A21" w:rsidRPr="00B40237" w:rsidRDefault="00060A21" w:rsidP="00A54407">
                                      <w:pPr>
                                        <w:spacing w:line="276" w:lineRule="auto"/>
                                        <w:rPr>
                                          <w:rFonts w:cs="Arial"/>
                                          <w:sz w:val="20"/>
                                          <w:szCs w:val="20"/>
                                        </w:rPr>
                                      </w:pPr>
                                      <w:r w:rsidRPr="00B40237">
                                        <w:rPr>
                                          <w:rFonts w:cs="Arial"/>
                                          <w:sz w:val="20"/>
                                          <w:szCs w:val="20"/>
                                        </w:rPr>
                                        <w:t>14-12-2023</w:t>
                                      </w:r>
                                    </w:p>
                                  </w:tc>
                                </w:tr>
                              </w:tbl>
                              <w:p w14:paraId="7FD62BE7" w14:textId="77777777" w:rsidR="00060A21" w:rsidRPr="0070325F" w:rsidRDefault="00060A21" w:rsidP="007F5DBE">
                                <w:pPr>
                                  <w:tabs>
                                    <w:tab w:val="left" w:pos="5387"/>
                                  </w:tabs>
                                  <w:spacing w:line="276" w:lineRule="auto"/>
                                  <w:rPr>
                                    <w:rFonts w:cs="Arial"/>
                                  </w:rPr>
                                </w:pPr>
                              </w:p>
                            </w:txbxContent>
                          </wps:txbx>
                          <wps:bodyPr rot="0" vert="horz" wrap="square" lIns="91440" tIns="45720" rIns="91440" bIns="45720" anchor="ctr" anchorCtr="0" upright="1">
                            <a:noAutofit/>
                          </wps:bodyPr>
                        </wps:wsp>
                        <wps:wsp>
                          <wps:cNvPr id="164" name="AutoShape 6"/>
                          <wps:cNvSpPr>
                            <a:spLocks noChangeArrowheads="1"/>
                          </wps:cNvSpPr>
                          <wps:spPr bwMode="auto">
                            <a:xfrm>
                              <a:off x="3672204" y="-1070721"/>
                              <a:ext cx="3527425" cy="1104078"/>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45D0C5" w14:textId="77777777" w:rsidR="00060A21" w:rsidRDefault="00060A21" w:rsidP="008534A3">
                                <w:pPr>
                                  <w:rPr>
                                    <w:rFonts w:cs="Arial"/>
                                    <w:sz w:val="20"/>
                                    <w:szCs w:val="20"/>
                                  </w:rPr>
                                </w:pPr>
                                <w:r w:rsidRPr="00881D62">
                                  <w:rPr>
                                    <w:rFonts w:cs="Arial"/>
                                    <w:color w:val="0066B6"/>
                                    <w:sz w:val="20"/>
                                    <w:szCs w:val="20"/>
                                  </w:rPr>
                                  <w:t>DOEL</w:t>
                                </w:r>
                                <w:r>
                                  <w:rPr>
                                    <w:rFonts w:cs="Arial"/>
                                    <w:color w:val="0066B6"/>
                                  </w:rPr>
                                  <w:t xml:space="preserve"> </w:t>
                                </w:r>
                              </w:p>
                              <w:p w14:paraId="1A66D110" w14:textId="77777777" w:rsidR="00060A21" w:rsidRDefault="00060A21" w:rsidP="005854F5">
                                <w:pPr>
                                  <w:spacing w:line="280" w:lineRule="atLeast"/>
                                  <w:rPr>
                                    <w:rFonts w:cs="Arial"/>
                                    <w:noProof/>
                                    <w:sz w:val="20"/>
                                    <w:szCs w:val="20"/>
                                  </w:rPr>
                                </w:pPr>
                                <w:r>
                                  <w:rPr>
                                    <w:rFonts w:cs="Arial"/>
                                    <w:sz w:val="20"/>
                                    <w:szCs w:val="20"/>
                                  </w:rPr>
                                  <w:t>Het college/DB informeert de raad/AB over ontwikkelingen in gepland beleid en de financiële voortgang.</w:t>
                                </w:r>
                              </w:p>
                              <w:p w14:paraId="756F0ED4" w14:textId="77777777" w:rsidR="00060A21" w:rsidRPr="00F075BF" w:rsidRDefault="00060A21" w:rsidP="005854F5">
                                <w:pPr>
                                  <w:spacing w:line="280" w:lineRule="atLeast"/>
                                  <w:rPr>
                                    <w:rFonts w:cs="Arial"/>
                                    <w:sz w:val="20"/>
                                    <w:szCs w:val="20"/>
                                  </w:rPr>
                                </w:pPr>
                                <w:r>
                                  <w:rPr>
                                    <w:rFonts w:cs="Arial"/>
                                    <w:sz w:val="20"/>
                                    <w:szCs w:val="20"/>
                                  </w:rPr>
                                  <w:t>Het college/DB biedt de rapportage aan de raad/AB aan ter vaststelling. Na vaststelling wordt de begroting hierop aangepast.</w:t>
                                </w:r>
                              </w:p>
                              <w:p w14:paraId="4098C7D0" w14:textId="77777777" w:rsidR="00060A21" w:rsidRPr="00F075BF" w:rsidRDefault="00060A21" w:rsidP="008534A3">
                                <w:pPr>
                                  <w:rPr>
                                    <w:rFonts w:cs="Arial"/>
                                    <w:sz w:val="20"/>
                                    <w:szCs w:val="20"/>
                                  </w:rPr>
                                </w:pPr>
                              </w:p>
                            </w:txbxContent>
                          </wps:txbx>
                          <wps:bodyPr rot="0" vert="horz" wrap="square" lIns="91440" tIns="45720" rIns="91440" bIns="45720" anchor="t" anchorCtr="0" upright="1">
                            <a:noAutofit/>
                          </wps:bodyPr>
                        </wps:wsp>
                        <wps:wsp>
                          <wps:cNvPr id="165" name="AutoShape 4"/>
                          <wps:cNvSpPr>
                            <a:spLocks noChangeArrowheads="1"/>
                          </wps:cNvSpPr>
                          <wps:spPr bwMode="auto">
                            <a:xfrm>
                              <a:off x="25279" y="-1080000"/>
                              <a:ext cx="3527425" cy="1104077"/>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3BE228" w14:textId="77777777" w:rsidR="00060A21" w:rsidRPr="004B5C39" w:rsidRDefault="00060A21" w:rsidP="004B5C39">
                                <w:pPr>
                                  <w:rPr>
                                    <w:rFonts w:asciiTheme="minorHAnsi" w:hAnsiTheme="minorHAnsi" w:cs="Arial"/>
                                    <w:sz w:val="20"/>
                                    <w:szCs w:val="20"/>
                                  </w:rPr>
                                </w:pPr>
                                <w:r>
                                  <w:rPr>
                                    <w:rFonts w:cs="Arial"/>
                                    <w:color w:val="0066B6"/>
                                    <w:sz w:val="20"/>
                                    <w:szCs w:val="20"/>
                                  </w:rPr>
                                  <w:t>INPUT</w:t>
                                </w:r>
                              </w:p>
                              <w:p w14:paraId="7D601F2D" w14:textId="77777777" w:rsidR="00060A21" w:rsidRPr="00AD5498" w:rsidRDefault="00060A21" w:rsidP="004B5C39">
                                <w:pPr>
                                  <w:numPr>
                                    <w:ilvl w:val="0"/>
                                    <w:numId w:val="15"/>
                                  </w:numPr>
                                  <w:spacing w:line="280" w:lineRule="atLeast"/>
                                  <w:rPr>
                                    <w:rFonts w:cs="Arial"/>
                                    <w:sz w:val="20"/>
                                    <w:szCs w:val="20"/>
                                  </w:rPr>
                                </w:pPr>
                                <w:r>
                                  <w:rPr>
                                    <w:rFonts w:cs="Arial"/>
                                    <w:sz w:val="20"/>
                                    <w:szCs w:val="20"/>
                                  </w:rPr>
                                  <w:t>September</w:t>
                                </w:r>
                                <w:r w:rsidRPr="00AD5498">
                                  <w:rPr>
                                    <w:rFonts w:cs="Arial"/>
                                    <w:sz w:val="20"/>
                                    <w:szCs w:val="20"/>
                                  </w:rPr>
                                  <w:t xml:space="preserve">circulaire Gemeentefonds </w:t>
                                </w:r>
                              </w:p>
                              <w:p w14:paraId="6B98EAEB" w14:textId="77777777" w:rsidR="00060A21" w:rsidRPr="00AD5498" w:rsidRDefault="00060A21" w:rsidP="004B5C39">
                                <w:pPr>
                                  <w:numPr>
                                    <w:ilvl w:val="0"/>
                                    <w:numId w:val="15"/>
                                  </w:numPr>
                                  <w:spacing w:line="280" w:lineRule="atLeast"/>
                                  <w:rPr>
                                    <w:rFonts w:cs="Arial"/>
                                    <w:sz w:val="20"/>
                                    <w:szCs w:val="20"/>
                                  </w:rPr>
                                </w:pPr>
                                <w:r w:rsidRPr="00AD5498">
                                  <w:rPr>
                                    <w:rFonts w:cs="Arial"/>
                                    <w:sz w:val="20"/>
                                    <w:szCs w:val="20"/>
                                  </w:rPr>
                                  <w:t>Autonome ontwikkelingen</w:t>
                                </w:r>
                              </w:p>
                              <w:p w14:paraId="64793706" w14:textId="77777777" w:rsidR="00060A21" w:rsidRDefault="00060A21" w:rsidP="00676305">
                                <w:pPr>
                                  <w:numPr>
                                    <w:ilvl w:val="0"/>
                                    <w:numId w:val="15"/>
                                  </w:numPr>
                                  <w:spacing w:line="280" w:lineRule="atLeast"/>
                                  <w:rPr>
                                    <w:rFonts w:cs="Arial"/>
                                    <w:sz w:val="20"/>
                                    <w:szCs w:val="20"/>
                                  </w:rPr>
                                </w:pPr>
                                <w:r w:rsidRPr="00BC5CAA">
                                  <w:rPr>
                                    <w:rFonts w:cs="Arial"/>
                                    <w:sz w:val="20"/>
                                    <w:szCs w:val="20"/>
                                  </w:rPr>
                                  <w:t>Afwijkingen in budgetten en gepland beleid</w:t>
                                </w:r>
                              </w:p>
                              <w:p w14:paraId="1940D28D" w14:textId="77777777" w:rsidR="00060A21" w:rsidRPr="00F075BF" w:rsidRDefault="00060A21" w:rsidP="004B5C39">
                                <w:pPr>
                                  <w:spacing w:line="280" w:lineRule="atLeast"/>
                                  <w:rPr>
                                    <w:rFonts w:cs="Arial"/>
                                    <w:sz w:val="20"/>
                                    <w:szCs w:val="20"/>
                                  </w:rPr>
                                </w:pP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11C340EE" id="Groep 157" o:spid="_x0000_s1067" style="position:absolute;margin-left:-55.1pt;margin-top:-34.85pt;width:567.6pt;height:795.75pt;z-index:251708416;mso-width-relative:margin;mso-height-relative:margin" coordorigin="157,-3618" coordsize="71996,99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">
                <v:roundrect id="_x0000_s1068" style="position:absolute;left:157;top:-3618;width:71996;height:9555;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" stroked="f">
                  <v:textbox>
                    <w:txbxContent>
                      <w:p w14:paraId="1EC58D09" w14:textId="77777777" w:rsidR="00060A21" w:rsidRPr="00C64026" w:rsidRDefault="00060A21" w:rsidP="00C64026">
                        <w:pPr>
                          <w:pStyle w:val="Kop2"/>
                          <w:jc w:val="center"/>
                          <w:rPr>
                            <w:rFonts w:ascii="Verdana" w:hAnsi="Verdana"/>
                            <w:i w:val="0"/>
                            <w:sz w:val="40"/>
                            <w:szCs w:val="40"/>
                          </w:rPr>
                        </w:pPr>
                        <w:bookmarkStart w:id="20" w:name="_Toc118383058"/>
                        <w:r>
                          <w:rPr>
                            <w:rFonts w:ascii="Verdana" w:hAnsi="Verdana"/>
                            <w:i w:val="0"/>
                            <w:sz w:val="40"/>
                            <w:szCs w:val="40"/>
                          </w:rPr>
                          <w:t>Najaarsbericht 2023</w:t>
                        </w:r>
                        <w:bookmarkEnd w:id="20"/>
                      </w:p>
                      <w:p w14:paraId="1BC048BF" w14:textId="77777777" w:rsidR="00060A21" w:rsidRPr="008C7910" w:rsidRDefault="00060A21" w:rsidP="007F5DBE">
                        <w:pPr>
                          <w:jc w:val="center"/>
                          <w:rPr>
                            <w:rFonts w:cs="Arial"/>
                            <w:sz w:val="30"/>
                            <w:szCs w:val="30"/>
                          </w:rPr>
                        </w:pPr>
                      </w:p>
                    </w:txbxContent>
                  </v:textbox>
                </v:roundrect>
                <v:group id="Groep 159" o:spid="_x0000_s1069" style="position:absolute;left:157;top:6869;width:71996;height:43046" coordorigin=",-3062" coordsize="71996,4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oundrect id="_x0000_s1070" style="position:absolute;top:-3062;width:35274;height:43045;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" stroked="f">
                    <v:textbox>
                      <w:txbxContent>
                        <w:p w14:paraId="12CADE78" w14:textId="77777777" w:rsidR="00060A21" w:rsidRDefault="00060A21" w:rsidP="004B5C39">
                          <w:pPr>
                            <w:rPr>
                              <w:rFonts w:cs="Arial"/>
                              <w:color w:val="0066B6"/>
                              <w:sz w:val="20"/>
                              <w:szCs w:val="20"/>
                            </w:rPr>
                          </w:pPr>
                          <w:r>
                            <w:rPr>
                              <w:rFonts w:cs="Arial"/>
                              <w:color w:val="0066B6"/>
                              <w:sz w:val="20"/>
                              <w:szCs w:val="20"/>
                            </w:rPr>
                            <w:t xml:space="preserve">WAT  </w:t>
                          </w:r>
                        </w:p>
                        <w:p w14:paraId="0BC55872" w14:textId="77777777" w:rsidR="00060A21" w:rsidRPr="00AD5498" w:rsidRDefault="00060A21" w:rsidP="004B5C39">
                          <w:pPr>
                            <w:spacing w:line="280" w:lineRule="atLeast"/>
                            <w:rPr>
                              <w:rFonts w:cs="Arial"/>
                              <w:sz w:val="20"/>
                              <w:szCs w:val="20"/>
                            </w:rPr>
                          </w:pPr>
                          <w:r>
                            <w:rPr>
                              <w:rFonts w:cs="Arial"/>
                              <w:sz w:val="20"/>
                              <w:szCs w:val="20"/>
                            </w:rPr>
                            <w:t xml:space="preserve">Het najaarsbericht is een bijsturingsinstrument en laatste moment voor de raad voor bijsturing op het huidige begrotingsjaar en geeft een eerste inzicht in de jaarrekeningresultaten. De rapportage geeft een actualisatie van de verwachte inhoudelijk en financiële resultaten van de plannen/maatregelen zoals deze in de </w:t>
                          </w:r>
                          <w:r w:rsidRPr="00AD5498">
                            <w:rPr>
                              <w:rFonts w:cs="Arial"/>
                              <w:sz w:val="20"/>
                              <w:szCs w:val="20"/>
                            </w:rPr>
                            <w:t xml:space="preserve">begroting zijn opgenomen en is het vervolg op het voorjaarsbericht. </w:t>
                          </w:r>
                        </w:p>
                        <w:p w14:paraId="2CDEBF65" w14:textId="77777777" w:rsidR="00060A21" w:rsidRPr="00AD5498" w:rsidRDefault="00060A21" w:rsidP="004B5C39">
                          <w:pPr>
                            <w:spacing w:line="280" w:lineRule="atLeast"/>
                            <w:rPr>
                              <w:rFonts w:cs="Arial"/>
                              <w:sz w:val="20"/>
                              <w:szCs w:val="20"/>
                            </w:rPr>
                          </w:pPr>
                        </w:p>
                        <w:p w14:paraId="78613F15" w14:textId="77777777" w:rsidR="00060A21" w:rsidRPr="00881D62" w:rsidRDefault="00060A21" w:rsidP="006C6894">
                          <w:pPr>
                            <w:spacing w:line="280" w:lineRule="atLeast"/>
                            <w:rPr>
                              <w:rFonts w:cs="Arial"/>
                              <w:sz w:val="20"/>
                              <w:szCs w:val="20"/>
                            </w:rPr>
                          </w:pPr>
                          <w:r w:rsidRPr="00AD5498">
                            <w:rPr>
                              <w:rFonts w:cs="Arial"/>
                              <w:sz w:val="20"/>
                              <w:szCs w:val="20"/>
                            </w:rPr>
                            <w:t xml:space="preserve">Daarbij worden afwijkingen </w:t>
                          </w:r>
                          <w:r>
                            <w:rPr>
                              <w:rFonts w:cs="Arial"/>
                              <w:sz w:val="20"/>
                              <w:szCs w:val="20"/>
                            </w:rPr>
                            <w:t>in</w:t>
                          </w:r>
                          <w:r w:rsidRPr="00AD5498">
                            <w:rPr>
                              <w:rFonts w:cs="Arial"/>
                              <w:sz w:val="20"/>
                              <w:szCs w:val="20"/>
                            </w:rPr>
                            <w:t xml:space="preserve"> gepland beleid en </w:t>
                          </w:r>
                          <w:r>
                            <w:rPr>
                              <w:rFonts w:cs="Arial"/>
                              <w:sz w:val="20"/>
                              <w:szCs w:val="20"/>
                            </w:rPr>
                            <w:t xml:space="preserve">in </w:t>
                          </w:r>
                          <w:r w:rsidRPr="00AD5498">
                            <w:rPr>
                              <w:rFonts w:cs="Arial"/>
                              <w:sz w:val="20"/>
                              <w:szCs w:val="20"/>
                            </w:rPr>
                            <w:t xml:space="preserve">budgetten gerapporteerd. </w:t>
                          </w:r>
                          <w:r>
                            <w:rPr>
                              <w:rFonts w:cs="Arial"/>
                              <w:sz w:val="20"/>
                              <w:szCs w:val="20"/>
                            </w:rPr>
                            <w:t>Het</w:t>
                          </w:r>
                          <w:r w:rsidRPr="00AD5498">
                            <w:rPr>
                              <w:rFonts w:cs="Arial"/>
                              <w:sz w:val="20"/>
                              <w:szCs w:val="20"/>
                            </w:rPr>
                            <w:t xml:space="preserve"> hieruit voortkomend</w:t>
                          </w:r>
                          <w:r>
                            <w:rPr>
                              <w:rFonts w:cs="Arial"/>
                              <w:sz w:val="20"/>
                              <w:szCs w:val="20"/>
                            </w:rPr>
                            <w:t>e</w:t>
                          </w:r>
                          <w:r w:rsidRPr="00AD5498">
                            <w:rPr>
                              <w:rFonts w:cs="Arial"/>
                              <w:sz w:val="20"/>
                              <w:szCs w:val="20"/>
                            </w:rPr>
                            <w:t xml:space="preserve"> voorstel tot begrotingswijziging wordt ter besluitvorming aangeboden aan de raad. De voorgestelde begrotingswijzigingen zijn in de rapportage al voorlopig opgenomen in het financieel (</w:t>
                          </w:r>
                          <w:r w:rsidRPr="00AD5498">
                            <w:rPr>
                              <w:rFonts w:cs="Arial"/>
                              <w:sz w:val="20"/>
                              <w:szCs w:val="20"/>
                            </w:rPr>
                            <w:t xml:space="preserve">meerjaren)overzicht. Op basis van de vastgestelde rapportage worden activiteiten, planning en budgetten definitief bijgesteld. </w:t>
                          </w:r>
                        </w:p>
                      </w:txbxContent>
                    </v:textbox>
                  </v:roundrect>
                  <v:roundrect id="_x0000_s1071" style="position:absolute;left:36722;top:-2969;width:35274;height:42952;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" stroked="f">
                    <v:textbox>
                      <w:txbxContent>
                        <w:p w14:paraId="272EDC13" w14:textId="77777777" w:rsidR="00060A21" w:rsidRDefault="00060A21" w:rsidP="007F5DBE">
                          <w:pPr>
                            <w:rPr>
                              <w:rFonts w:cs="Arial"/>
                              <w:color w:val="0066B6"/>
                              <w:sz w:val="20"/>
                              <w:szCs w:val="20"/>
                            </w:rPr>
                          </w:pPr>
                          <w:r>
                            <w:rPr>
                              <w:rFonts w:cs="Arial"/>
                              <w:color w:val="0066B6"/>
                              <w:sz w:val="20"/>
                              <w:szCs w:val="20"/>
                            </w:rPr>
                            <w:t>CYCLUS</w:t>
                          </w:r>
                        </w:p>
                        <w:p w14:paraId="4BBD9154" w14:textId="77777777" w:rsidR="00060A21" w:rsidRPr="006D2ADF" w:rsidRDefault="00060A21" w:rsidP="007F5DBE">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2EAB8A32" wp14:editId="05E1779C">
                                <wp:extent cx="3278505" cy="2501900"/>
                                <wp:effectExtent l="0" t="0" r="0" b="12700"/>
                                <wp:docPr id="12" name="Diagram 1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6" r:lo="rId71" r:qs="rId72" r:cs="rId73"/>
                                  </a:graphicData>
                                </a:graphic>
                              </wp:inline>
                            </w:drawing>
                          </w:r>
                        </w:p>
                        <w:p w14:paraId="427D27D8" w14:textId="77777777" w:rsidR="00060A21" w:rsidRPr="006D2ADF" w:rsidRDefault="00060A21" w:rsidP="007F5DBE">
                          <w:pPr>
                            <w:jc w:val="center"/>
                            <w:rPr>
                              <w:rFonts w:ascii="Lucida Sans Unicode" w:hAnsi="Lucida Sans Unicode" w:cs="Lucida Sans Unicode"/>
                            </w:rPr>
                          </w:pPr>
                        </w:p>
                        <w:p w14:paraId="566E6BA0" w14:textId="77777777" w:rsidR="00060A21" w:rsidRDefault="00060A21" w:rsidP="007F5DBE">
                          <w:pPr>
                            <w:jc w:val="center"/>
                            <w:rPr>
                              <w:rFonts w:ascii="Lucida Sans Unicode" w:hAnsi="Lucida Sans Unicode" w:cs="Lucida Sans Unicode"/>
                            </w:rPr>
                          </w:pPr>
                          <w:r w:rsidRPr="000C38A7">
                            <w:rPr>
                              <w:noProof/>
                            </w:rPr>
                            <w:drawing>
                              <wp:inline distT="0" distB="0" distL="0" distR="0" wp14:anchorId="35B64E2D" wp14:editId="2DE1D829">
                                <wp:extent cx="1431290" cy="1351915"/>
                                <wp:effectExtent l="0" t="0" r="0" b="63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431290" cy="1351915"/>
                                        </a:xfrm>
                                        <a:prstGeom prst="rect">
                                          <a:avLst/>
                                        </a:prstGeom>
                                        <a:noFill/>
                                        <a:ln>
                                          <a:noFill/>
                                        </a:ln>
                                      </pic:spPr>
                                    </pic:pic>
                                  </a:graphicData>
                                </a:graphic>
                              </wp:inline>
                            </w:drawing>
                          </w:r>
                        </w:p>
                        <w:p w14:paraId="6523B104" w14:textId="77777777" w:rsidR="00060A21" w:rsidRPr="006D2ADF" w:rsidRDefault="00060A21" w:rsidP="007F5DBE">
                          <w:pPr>
                            <w:jc w:val="center"/>
                            <w:rPr>
                              <w:rFonts w:ascii="Lucida Sans Unicode" w:hAnsi="Lucida Sans Unicode" w:cs="Lucida Sans Unicode"/>
                            </w:rPr>
                          </w:pPr>
                        </w:p>
                      </w:txbxContent>
                    </v:textbox>
                  </v:roundrect>
                </v:group>
                <v:group id="Groep 162" o:spid="_x0000_s1072" style="position:absolute;left:252;top:50843;width:71744;height:44719" coordorigin="252,-10800" coordsize="71743,4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oundrect id="_x0000_s1073" style="position:absolute;left:666;top:1168;width:71330;height:32751;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" stroked="f">
                    <v:textbox>
                      <w:txbxContent>
                        <w:p w14:paraId="401EAAA7" w14:textId="77777777" w:rsidR="00060A21" w:rsidRPr="0070325F" w:rsidRDefault="00060A21" w:rsidP="007F5DBE">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01"/>
                            <w:gridCol w:w="2354"/>
                            <w:gridCol w:w="2341"/>
                          </w:tblGrid>
                          <w:tr w:rsidR="00060A21" w:rsidRPr="0070325F" w14:paraId="0346EE90" w14:textId="77777777" w:rsidTr="00E50CBA">
                            <w:trPr>
                              <w:trHeight w:val="312"/>
                            </w:trPr>
                            <w:tc>
                              <w:tcPr>
                                <w:tcW w:w="3242" w:type="dxa"/>
                                <w:shd w:val="clear" w:color="auto" w:fill="BDD6EE" w:themeFill="accent1" w:themeFillTint="66"/>
                              </w:tcPr>
                              <w:p w14:paraId="73858D26"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01" w:type="dxa"/>
                                <w:shd w:val="clear" w:color="auto" w:fill="BDD6EE" w:themeFill="accent1" w:themeFillTint="66"/>
                              </w:tcPr>
                              <w:p w14:paraId="6584EBC1"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 (zonder begrotingswijziging)</w:t>
                                </w:r>
                              </w:p>
                            </w:tc>
                            <w:tc>
                              <w:tcPr>
                                <w:tcW w:w="2354" w:type="dxa"/>
                                <w:shd w:val="clear" w:color="auto" w:fill="BDD6EE" w:themeFill="accent1" w:themeFillTint="66"/>
                              </w:tcPr>
                              <w:p w14:paraId="37553C2E"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41" w:type="dxa"/>
                                <w:shd w:val="clear" w:color="auto" w:fill="BDD6EE" w:themeFill="accent1" w:themeFillTint="66"/>
                              </w:tcPr>
                              <w:p w14:paraId="5BF28E38"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5BBFE404" w14:textId="77777777" w:rsidTr="00E50CBA">
                            <w:trPr>
                              <w:trHeight w:val="328"/>
                            </w:trPr>
                            <w:tc>
                              <w:tcPr>
                                <w:tcW w:w="3242" w:type="dxa"/>
                                <w:shd w:val="clear" w:color="auto" w:fill="auto"/>
                              </w:tcPr>
                              <w:p w14:paraId="533AB339" w14:textId="77777777" w:rsidR="00060A21" w:rsidRDefault="00060A21" w:rsidP="00A54407">
                                <w:pPr>
                                  <w:rPr>
                                    <w:rFonts w:cs="Arial"/>
                                    <w:sz w:val="20"/>
                                    <w:szCs w:val="20"/>
                                  </w:rPr>
                                </w:pPr>
                                <w:r>
                                  <w:rPr>
                                    <w:rFonts w:cs="Arial"/>
                                    <w:sz w:val="20"/>
                                    <w:szCs w:val="20"/>
                                  </w:rPr>
                                  <w:t xml:space="preserve">Behandeling in </w:t>
                                </w:r>
                                <w:r>
                                  <w:rPr>
                                    <w:rFonts w:cs="Arial"/>
                                    <w:sz w:val="20"/>
                                    <w:szCs w:val="20"/>
                                  </w:rPr>
                                  <w:t>MO’s</w:t>
                                </w:r>
                              </w:p>
                            </w:tc>
                            <w:tc>
                              <w:tcPr>
                                <w:tcW w:w="2801" w:type="dxa"/>
                                <w:shd w:val="clear" w:color="auto" w:fill="auto"/>
                              </w:tcPr>
                              <w:p w14:paraId="0DFA724C" w14:textId="77777777" w:rsidR="00060A21" w:rsidRPr="00B40237" w:rsidRDefault="00060A21" w:rsidP="00A54407">
                                <w:pPr>
                                  <w:spacing w:line="276" w:lineRule="auto"/>
                                  <w:rPr>
                                    <w:rFonts w:cs="Arial"/>
                                    <w:sz w:val="16"/>
                                    <w:szCs w:val="16"/>
                                  </w:rPr>
                                </w:pPr>
                                <w:r w:rsidRPr="00B40237">
                                  <w:rPr>
                                    <w:rFonts w:cs="Arial"/>
                                    <w:sz w:val="16"/>
                                    <w:szCs w:val="16"/>
                                  </w:rPr>
                                  <w:t>21-09-2023</w:t>
                                </w:r>
                              </w:p>
                            </w:tc>
                            <w:tc>
                              <w:tcPr>
                                <w:tcW w:w="2354" w:type="dxa"/>
                              </w:tcPr>
                              <w:p w14:paraId="5BFF76E5" w14:textId="77777777" w:rsidR="00060A21" w:rsidRPr="00B40237" w:rsidRDefault="00060A21" w:rsidP="00A54407">
                                <w:pPr>
                                  <w:spacing w:line="276" w:lineRule="auto"/>
                                  <w:rPr>
                                    <w:rFonts w:cs="Arial"/>
                                    <w:sz w:val="20"/>
                                    <w:szCs w:val="20"/>
                                  </w:rPr>
                                </w:pPr>
                                <w:r w:rsidRPr="00B40237">
                                  <w:rPr>
                                    <w:rFonts w:cs="Arial"/>
                                    <w:sz w:val="20"/>
                                    <w:szCs w:val="20"/>
                                  </w:rPr>
                                  <w:t>19-10-2023</w:t>
                                </w:r>
                              </w:p>
                            </w:tc>
                            <w:tc>
                              <w:tcPr>
                                <w:tcW w:w="2341" w:type="dxa"/>
                                <w:shd w:val="clear" w:color="auto" w:fill="auto"/>
                              </w:tcPr>
                              <w:p w14:paraId="72810C40" w14:textId="77777777" w:rsidR="00060A21" w:rsidRPr="00B40237" w:rsidRDefault="00060A21" w:rsidP="00A54407">
                                <w:pPr>
                                  <w:spacing w:line="276" w:lineRule="auto"/>
                                  <w:rPr>
                                    <w:rFonts w:cs="Arial"/>
                                    <w:sz w:val="20"/>
                                    <w:szCs w:val="20"/>
                                  </w:rPr>
                                </w:pPr>
                                <w:r w:rsidRPr="00B40237">
                                  <w:rPr>
                                    <w:rFonts w:cs="Arial"/>
                                    <w:sz w:val="20"/>
                                    <w:szCs w:val="20"/>
                                  </w:rPr>
                                  <w:t>19-10-2023</w:t>
                                </w:r>
                              </w:p>
                            </w:tc>
                          </w:tr>
                          <w:tr w:rsidR="00060A21" w14:paraId="7608882F" w14:textId="77777777" w:rsidTr="00E50CBA">
                            <w:trPr>
                              <w:trHeight w:val="328"/>
                            </w:trPr>
                            <w:tc>
                              <w:tcPr>
                                <w:tcW w:w="3242" w:type="dxa"/>
                                <w:shd w:val="clear" w:color="auto" w:fill="auto"/>
                              </w:tcPr>
                              <w:p w14:paraId="6B9B5587" w14:textId="77777777" w:rsidR="00060A21" w:rsidRDefault="00060A21" w:rsidP="00A54407">
                                <w:pPr>
                                  <w:rPr>
                                    <w:rFonts w:cs="Arial"/>
                                    <w:sz w:val="20"/>
                                    <w:szCs w:val="20"/>
                                  </w:rPr>
                                </w:pPr>
                                <w:r>
                                  <w:rPr>
                                    <w:rFonts w:cs="Arial"/>
                                    <w:sz w:val="20"/>
                                    <w:szCs w:val="20"/>
                                  </w:rPr>
                                  <w:t>Behandeling in MT / DB / AB</w:t>
                                </w:r>
                              </w:p>
                            </w:tc>
                            <w:tc>
                              <w:tcPr>
                                <w:tcW w:w="2801" w:type="dxa"/>
                                <w:shd w:val="clear" w:color="auto" w:fill="auto"/>
                              </w:tcPr>
                              <w:p w14:paraId="412D0159" w14:textId="77777777" w:rsidR="00060A21" w:rsidRPr="00B40237" w:rsidRDefault="00060A21" w:rsidP="00A54407">
                                <w:pPr>
                                  <w:spacing w:line="276" w:lineRule="auto"/>
                                  <w:rPr>
                                    <w:rFonts w:cs="Arial"/>
                                    <w:sz w:val="16"/>
                                    <w:szCs w:val="16"/>
                                  </w:rPr>
                                </w:pPr>
                                <w:r w:rsidRPr="00B40237">
                                  <w:rPr>
                                    <w:rFonts w:cs="Arial"/>
                                    <w:sz w:val="16"/>
                                    <w:szCs w:val="16"/>
                                  </w:rPr>
                                  <w:t>26-09-2023 (MT), 04-10-2023 (DB), 11-10-2023 (AB)</w:t>
                                </w:r>
                              </w:p>
                            </w:tc>
                            <w:tc>
                              <w:tcPr>
                                <w:tcW w:w="2354" w:type="dxa"/>
                              </w:tcPr>
                              <w:p w14:paraId="76997CFC" w14:textId="77777777" w:rsidR="00060A21" w:rsidRPr="00B40237" w:rsidRDefault="00060A21" w:rsidP="00A54407">
                                <w:pPr>
                                  <w:spacing w:line="276" w:lineRule="auto"/>
                                  <w:rPr>
                                    <w:rFonts w:cs="Arial"/>
                                    <w:sz w:val="20"/>
                                    <w:szCs w:val="20"/>
                                  </w:rPr>
                                </w:pPr>
                                <w:r w:rsidRPr="00B40237">
                                  <w:rPr>
                                    <w:rFonts w:cs="Arial"/>
                                    <w:sz w:val="20"/>
                                    <w:szCs w:val="20"/>
                                  </w:rPr>
                                  <w:t>24-10-2023 MT</w:t>
                                </w:r>
                              </w:p>
                            </w:tc>
                            <w:tc>
                              <w:tcPr>
                                <w:tcW w:w="2341" w:type="dxa"/>
                                <w:shd w:val="clear" w:color="auto" w:fill="auto"/>
                              </w:tcPr>
                              <w:p w14:paraId="795CBE96" w14:textId="77777777" w:rsidR="00060A21" w:rsidRPr="00B40237" w:rsidRDefault="00060A21" w:rsidP="00A54407">
                                <w:pPr>
                                  <w:spacing w:line="276" w:lineRule="auto"/>
                                  <w:rPr>
                                    <w:rFonts w:cs="Arial"/>
                                    <w:sz w:val="20"/>
                                    <w:szCs w:val="20"/>
                                  </w:rPr>
                                </w:pPr>
                                <w:r w:rsidRPr="00B40237">
                                  <w:rPr>
                                    <w:rFonts w:cs="Arial"/>
                                    <w:sz w:val="20"/>
                                    <w:szCs w:val="20"/>
                                  </w:rPr>
                                  <w:t>24-10-2023 MT</w:t>
                                </w:r>
                              </w:p>
                            </w:tc>
                          </w:tr>
                          <w:tr w:rsidR="00060A21" w14:paraId="5E991C15" w14:textId="77777777" w:rsidTr="00E50CBA">
                            <w:trPr>
                              <w:trHeight w:val="328"/>
                            </w:trPr>
                            <w:tc>
                              <w:tcPr>
                                <w:tcW w:w="3242" w:type="dxa"/>
                                <w:shd w:val="clear" w:color="auto" w:fill="auto"/>
                              </w:tcPr>
                              <w:p w14:paraId="405D717B" w14:textId="77777777" w:rsidR="00060A21" w:rsidRDefault="00060A21" w:rsidP="00A54407">
                                <w:pPr>
                                  <w:rPr>
                                    <w:rFonts w:cs="Arial"/>
                                    <w:sz w:val="20"/>
                                    <w:szCs w:val="20"/>
                                  </w:rPr>
                                </w:pPr>
                                <w:r>
                                  <w:rPr>
                                    <w:rFonts w:cs="Arial"/>
                                    <w:sz w:val="20"/>
                                    <w:szCs w:val="20"/>
                                  </w:rPr>
                                  <w:t>Zienswijzeperiode</w:t>
                                </w:r>
                              </w:p>
                            </w:tc>
                            <w:tc>
                              <w:tcPr>
                                <w:tcW w:w="2801" w:type="dxa"/>
                                <w:shd w:val="clear" w:color="auto" w:fill="auto"/>
                              </w:tcPr>
                              <w:p w14:paraId="5BD73FA4"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6BB16D1D" w14:textId="77777777" w:rsidR="00060A21" w:rsidRPr="00B40237" w:rsidRDefault="00060A21" w:rsidP="00A54407">
                                <w:pPr>
                                  <w:spacing w:line="276" w:lineRule="auto"/>
                                  <w:rPr>
                                    <w:rFonts w:cs="Arial"/>
                                    <w:sz w:val="20"/>
                                    <w:szCs w:val="20"/>
                                  </w:rPr>
                                </w:pPr>
                              </w:p>
                            </w:tc>
                            <w:tc>
                              <w:tcPr>
                                <w:tcW w:w="2341" w:type="dxa"/>
                                <w:shd w:val="clear" w:color="auto" w:fill="auto"/>
                              </w:tcPr>
                              <w:p w14:paraId="10B3D904" w14:textId="77777777" w:rsidR="00060A21" w:rsidRPr="00B40237" w:rsidRDefault="00060A21" w:rsidP="00A54407">
                                <w:pPr>
                                  <w:spacing w:line="276" w:lineRule="auto"/>
                                  <w:rPr>
                                    <w:rFonts w:cs="Arial"/>
                                    <w:sz w:val="20"/>
                                    <w:szCs w:val="20"/>
                                  </w:rPr>
                                </w:pPr>
                              </w:p>
                            </w:tc>
                          </w:tr>
                          <w:tr w:rsidR="00060A21" w14:paraId="54A6C3B6" w14:textId="77777777" w:rsidTr="00E50CBA">
                            <w:trPr>
                              <w:trHeight w:val="328"/>
                            </w:trPr>
                            <w:tc>
                              <w:tcPr>
                                <w:tcW w:w="3242" w:type="dxa"/>
                                <w:shd w:val="clear" w:color="auto" w:fill="auto"/>
                              </w:tcPr>
                              <w:p w14:paraId="32D74339" w14:textId="77777777" w:rsidR="00060A21" w:rsidRDefault="00060A21" w:rsidP="00A54407">
                                <w:pPr>
                                  <w:rPr>
                                    <w:rFonts w:cs="Arial"/>
                                    <w:sz w:val="20"/>
                                    <w:szCs w:val="20"/>
                                  </w:rPr>
                                </w:pPr>
                                <w:r>
                                  <w:rPr>
                                    <w:rFonts w:cs="Arial"/>
                                    <w:sz w:val="20"/>
                                    <w:szCs w:val="20"/>
                                  </w:rPr>
                                  <w:t>Behandeling in staf BV</w:t>
                                </w:r>
                              </w:p>
                            </w:tc>
                            <w:tc>
                              <w:tcPr>
                                <w:tcW w:w="2801" w:type="dxa"/>
                                <w:shd w:val="clear" w:color="auto" w:fill="auto"/>
                              </w:tcPr>
                              <w:p w14:paraId="073AA346"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6F96656E" w14:textId="77777777" w:rsidR="00060A21" w:rsidRPr="00B40237" w:rsidRDefault="00060A21" w:rsidP="00A54407">
                                <w:pPr>
                                  <w:spacing w:line="276" w:lineRule="auto"/>
                                  <w:rPr>
                                    <w:rFonts w:cs="Arial"/>
                                    <w:sz w:val="20"/>
                                    <w:szCs w:val="20"/>
                                  </w:rPr>
                                </w:pPr>
                                <w:r w:rsidRPr="00B40237">
                                  <w:rPr>
                                    <w:rFonts w:cs="Arial"/>
                                    <w:sz w:val="20"/>
                                    <w:szCs w:val="20"/>
                                  </w:rPr>
                                  <w:t>30-10-2023</w:t>
                                </w:r>
                              </w:p>
                            </w:tc>
                            <w:tc>
                              <w:tcPr>
                                <w:tcW w:w="2341" w:type="dxa"/>
                                <w:shd w:val="clear" w:color="auto" w:fill="auto"/>
                              </w:tcPr>
                              <w:p w14:paraId="77BE2538" w14:textId="77777777" w:rsidR="00060A21" w:rsidRPr="00B40237" w:rsidRDefault="00060A21" w:rsidP="00A54407">
                                <w:pPr>
                                  <w:spacing w:line="276" w:lineRule="auto"/>
                                  <w:rPr>
                                    <w:rFonts w:cs="Arial"/>
                                    <w:sz w:val="20"/>
                                    <w:szCs w:val="20"/>
                                  </w:rPr>
                                </w:pPr>
                                <w:r w:rsidRPr="00B40237">
                                  <w:rPr>
                                    <w:rFonts w:cs="Arial"/>
                                    <w:sz w:val="20"/>
                                    <w:szCs w:val="20"/>
                                  </w:rPr>
                                  <w:t>30-10-2023</w:t>
                                </w:r>
                              </w:p>
                            </w:tc>
                          </w:tr>
                          <w:tr w:rsidR="00060A21" w14:paraId="29593241" w14:textId="77777777" w:rsidTr="00E50CBA">
                            <w:trPr>
                              <w:trHeight w:val="328"/>
                            </w:trPr>
                            <w:tc>
                              <w:tcPr>
                                <w:tcW w:w="3242" w:type="dxa"/>
                                <w:shd w:val="clear" w:color="auto" w:fill="auto"/>
                              </w:tcPr>
                              <w:p w14:paraId="1CAF0C63" w14:textId="77777777" w:rsidR="00060A21" w:rsidRDefault="00060A21" w:rsidP="00A54407">
                                <w:pPr>
                                  <w:rPr>
                                    <w:rFonts w:cs="Arial"/>
                                    <w:sz w:val="20"/>
                                    <w:szCs w:val="20"/>
                                  </w:rPr>
                                </w:pPr>
                                <w:r>
                                  <w:rPr>
                                    <w:rFonts w:cs="Arial"/>
                                    <w:sz w:val="20"/>
                                    <w:szCs w:val="20"/>
                                  </w:rPr>
                                  <w:t>Behandeling in stafoverleggen</w:t>
                                </w:r>
                              </w:p>
                            </w:tc>
                            <w:tc>
                              <w:tcPr>
                                <w:tcW w:w="2801" w:type="dxa"/>
                                <w:shd w:val="clear" w:color="auto" w:fill="auto"/>
                              </w:tcPr>
                              <w:p w14:paraId="027B01B1" w14:textId="77777777" w:rsidR="00060A21" w:rsidRPr="00B40237" w:rsidRDefault="00060A21" w:rsidP="00A54407">
                                <w:pPr>
                                  <w:spacing w:line="276" w:lineRule="auto"/>
                                  <w:rPr>
                                    <w:rFonts w:cs="Arial"/>
                                    <w:sz w:val="16"/>
                                    <w:szCs w:val="16"/>
                                  </w:rPr>
                                </w:pPr>
                                <w:r w:rsidRPr="00B40237">
                                  <w:rPr>
                                    <w:rFonts w:cs="Arial"/>
                                    <w:sz w:val="16"/>
                                    <w:szCs w:val="16"/>
                                  </w:rPr>
                                  <w:t>n.v.t.</w:t>
                                </w:r>
                              </w:p>
                            </w:tc>
                            <w:tc>
                              <w:tcPr>
                                <w:tcW w:w="2354" w:type="dxa"/>
                              </w:tcPr>
                              <w:p w14:paraId="43FCA0F8" w14:textId="77777777" w:rsidR="00060A21" w:rsidRPr="00B40237" w:rsidRDefault="00060A21" w:rsidP="00A54407">
                                <w:pPr>
                                  <w:spacing w:line="276" w:lineRule="auto"/>
                                  <w:rPr>
                                    <w:rFonts w:cs="Arial"/>
                                    <w:sz w:val="20"/>
                                    <w:szCs w:val="20"/>
                                  </w:rPr>
                                </w:pPr>
                                <w:r w:rsidRPr="00B40237">
                                  <w:rPr>
                                    <w:rFonts w:cs="Arial"/>
                                    <w:sz w:val="20"/>
                                    <w:szCs w:val="20"/>
                                  </w:rPr>
                                  <w:t>06-11-2023</w:t>
                                </w:r>
                              </w:p>
                            </w:tc>
                            <w:tc>
                              <w:tcPr>
                                <w:tcW w:w="2341" w:type="dxa"/>
                                <w:shd w:val="clear" w:color="auto" w:fill="auto"/>
                              </w:tcPr>
                              <w:p w14:paraId="4DB81061" w14:textId="77777777" w:rsidR="00060A21" w:rsidRPr="00B40237" w:rsidRDefault="00060A21" w:rsidP="00A54407">
                                <w:pPr>
                                  <w:spacing w:line="276" w:lineRule="auto"/>
                                  <w:rPr>
                                    <w:rFonts w:cs="Arial"/>
                                    <w:sz w:val="20"/>
                                    <w:szCs w:val="20"/>
                                  </w:rPr>
                                </w:pPr>
                                <w:r w:rsidRPr="00B40237">
                                  <w:rPr>
                                    <w:rFonts w:cs="Arial"/>
                                    <w:sz w:val="20"/>
                                    <w:szCs w:val="20"/>
                                  </w:rPr>
                                  <w:t>06-11-2023</w:t>
                                </w:r>
                              </w:p>
                            </w:tc>
                          </w:tr>
                          <w:tr w:rsidR="00060A21" w14:paraId="49581BE4" w14:textId="77777777" w:rsidTr="00E50CBA">
                            <w:trPr>
                              <w:trHeight w:val="328"/>
                            </w:trPr>
                            <w:tc>
                              <w:tcPr>
                                <w:tcW w:w="3242" w:type="dxa"/>
                                <w:shd w:val="clear" w:color="auto" w:fill="auto"/>
                              </w:tcPr>
                              <w:p w14:paraId="5DE9B95C" w14:textId="77777777" w:rsidR="00060A21" w:rsidRPr="0070325F" w:rsidRDefault="00060A21" w:rsidP="00A54407">
                                <w:pPr>
                                  <w:rPr>
                                    <w:rFonts w:cs="Arial"/>
                                    <w:sz w:val="20"/>
                                    <w:szCs w:val="20"/>
                                  </w:rPr>
                                </w:pPr>
                                <w:r>
                                  <w:rPr>
                                    <w:rFonts w:cs="Arial"/>
                                    <w:sz w:val="20"/>
                                    <w:szCs w:val="20"/>
                                  </w:rPr>
                                  <w:t>Besluitvorming B</w:t>
                                </w:r>
                                <w:r w:rsidRPr="0070325F">
                                  <w:rPr>
                                    <w:rFonts w:cs="Arial"/>
                                    <w:sz w:val="20"/>
                                    <w:szCs w:val="20"/>
                                  </w:rPr>
                                  <w:t>&amp;W</w:t>
                                </w:r>
                              </w:p>
                            </w:tc>
                            <w:tc>
                              <w:tcPr>
                                <w:tcW w:w="2801" w:type="dxa"/>
                                <w:shd w:val="clear" w:color="auto" w:fill="auto"/>
                              </w:tcPr>
                              <w:p w14:paraId="6A78DEC7" w14:textId="266BC4C3" w:rsidR="00060A21" w:rsidRPr="00B40237" w:rsidRDefault="00060A21" w:rsidP="00A54407">
                                <w:pPr>
                                  <w:spacing w:line="276" w:lineRule="auto"/>
                                  <w:rPr>
                                    <w:rFonts w:cs="Arial"/>
                                    <w:sz w:val="16"/>
                                    <w:szCs w:val="16"/>
                                  </w:rPr>
                                </w:pPr>
                                <w:r w:rsidRPr="00B40237">
                                  <w:rPr>
                                    <w:rFonts w:cs="Arial"/>
                                    <w:sz w:val="16"/>
                                    <w:szCs w:val="16"/>
                                  </w:rPr>
                                  <w:t>24-10-2023 (herfstvakantie)</w:t>
                                </w:r>
                                <w:r>
                                  <w:rPr>
                                    <w:rFonts w:cs="Arial"/>
                                    <w:sz w:val="16"/>
                                    <w:szCs w:val="16"/>
                                  </w:rPr>
                                  <w:t xml:space="preserve">  /</w:t>
                                </w:r>
                                <w:r>
                                  <w:rPr>
                                    <w:rFonts w:cs="Arial"/>
                                    <w:sz w:val="16"/>
                                    <w:szCs w:val="16"/>
                                  </w:rPr>
                                  <w:br/>
                                </w:r>
                                <w:r w:rsidRPr="00B40237">
                                  <w:rPr>
                                    <w:rFonts w:cs="Arial"/>
                                    <w:sz w:val="16"/>
                                    <w:szCs w:val="16"/>
                                  </w:rPr>
                                  <w:t>31-10-2023</w:t>
                                </w:r>
                              </w:p>
                            </w:tc>
                            <w:tc>
                              <w:tcPr>
                                <w:tcW w:w="2354" w:type="dxa"/>
                              </w:tcPr>
                              <w:p w14:paraId="3A0768C3" w14:textId="2C9BFE70" w:rsidR="00060A21" w:rsidRPr="00B40237" w:rsidRDefault="00060A21" w:rsidP="00A54407">
                                <w:pPr>
                                  <w:spacing w:line="276" w:lineRule="auto"/>
                                  <w:rPr>
                                    <w:rFonts w:cs="Arial"/>
                                    <w:sz w:val="20"/>
                                    <w:szCs w:val="20"/>
                                  </w:rPr>
                                </w:pPr>
                                <w:r w:rsidRPr="00B40237">
                                  <w:rPr>
                                    <w:rFonts w:cs="Arial"/>
                                    <w:sz w:val="20"/>
                                    <w:szCs w:val="20"/>
                                  </w:rPr>
                                  <w:t>14-11-2023</w:t>
                                </w:r>
                                <w:r>
                                  <w:rPr>
                                    <w:rFonts w:cs="Arial"/>
                                    <w:sz w:val="20"/>
                                    <w:szCs w:val="20"/>
                                  </w:rPr>
                                  <w:t xml:space="preserve"> /</w:t>
                                </w:r>
                              </w:p>
                              <w:p w14:paraId="494ACCF7" w14:textId="77777777" w:rsidR="00060A21" w:rsidRPr="00B40237" w:rsidRDefault="00060A21" w:rsidP="00A54407">
                                <w:pPr>
                                  <w:spacing w:line="276" w:lineRule="auto"/>
                                  <w:rPr>
                                    <w:rFonts w:cs="Arial"/>
                                    <w:sz w:val="20"/>
                                    <w:szCs w:val="20"/>
                                  </w:rPr>
                                </w:pPr>
                                <w:r w:rsidRPr="00B40237">
                                  <w:rPr>
                                    <w:rFonts w:cs="Arial"/>
                                    <w:sz w:val="20"/>
                                    <w:szCs w:val="20"/>
                                  </w:rPr>
                                  <w:t>21-11-2023</w:t>
                                </w:r>
                              </w:p>
                            </w:tc>
                            <w:tc>
                              <w:tcPr>
                                <w:tcW w:w="2341" w:type="dxa"/>
                                <w:shd w:val="clear" w:color="auto" w:fill="auto"/>
                              </w:tcPr>
                              <w:p w14:paraId="55A60E8C" w14:textId="7858E376" w:rsidR="00060A21" w:rsidRPr="00B40237" w:rsidRDefault="00060A21" w:rsidP="00387460">
                                <w:pPr>
                                  <w:spacing w:line="276" w:lineRule="auto"/>
                                  <w:rPr>
                                    <w:rFonts w:cs="Arial"/>
                                    <w:sz w:val="20"/>
                                    <w:szCs w:val="20"/>
                                  </w:rPr>
                                </w:pPr>
                                <w:r w:rsidRPr="00B40237">
                                  <w:rPr>
                                    <w:rFonts w:cs="Arial"/>
                                    <w:sz w:val="20"/>
                                    <w:szCs w:val="20"/>
                                  </w:rPr>
                                  <w:t>14-11-2023</w:t>
                                </w:r>
                                <w:r>
                                  <w:rPr>
                                    <w:rFonts w:cs="Arial"/>
                                    <w:sz w:val="20"/>
                                    <w:szCs w:val="20"/>
                                  </w:rPr>
                                  <w:t xml:space="preserve"> /</w:t>
                                </w:r>
                              </w:p>
                              <w:p w14:paraId="5E890380" w14:textId="77777777" w:rsidR="00060A21" w:rsidRPr="00B40237" w:rsidRDefault="00060A21" w:rsidP="00387460">
                                <w:pPr>
                                  <w:spacing w:line="276" w:lineRule="auto"/>
                                  <w:rPr>
                                    <w:rFonts w:cs="Arial"/>
                                    <w:sz w:val="20"/>
                                    <w:szCs w:val="20"/>
                                  </w:rPr>
                                </w:pPr>
                                <w:r w:rsidRPr="00B40237">
                                  <w:rPr>
                                    <w:rFonts w:cs="Arial"/>
                                    <w:sz w:val="20"/>
                                    <w:szCs w:val="20"/>
                                  </w:rPr>
                                  <w:t>21-11-2023</w:t>
                                </w:r>
                              </w:p>
                            </w:tc>
                          </w:tr>
                          <w:tr w:rsidR="00060A21" w14:paraId="5CB6D6ED" w14:textId="77777777" w:rsidTr="00E50CBA">
                            <w:trPr>
                              <w:trHeight w:val="328"/>
                            </w:trPr>
                            <w:tc>
                              <w:tcPr>
                                <w:tcW w:w="3242" w:type="dxa"/>
                                <w:shd w:val="clear" w:color="auto" w:fill="auto"/>
                              </w:tcPr>
                              <w:p w14:paraId="5432E43A" w14:textId="77777777" w:rsidR="00060A21" w:rsidRPr="0070325F" w:rsidRDefault="00060A21" w:rsidP="00A54407">
                                <w:pPr>
                                  <w:rPr>
                                    <w:rFonts w:cs="Arial"/>
                                    <w:sz w:val="20"/>
                                    <w:szCs w:val="20"/>
                                  </w:rPr>
                                </w:pPr>
                                <w:r w:rsidRPr="0070325F">
                                  <w:rPr>
                                    <w:rFonts w:cs="Arial"/>
                                    <w:sz w:val="20"/>
                                    <w:szCs w:val="20"/>
                                  </w:rPr>
                                  <w:t>Verzending aan griffie</w:t>
                                </w:r>
                              </w:p>
                            </w:tc>
                            <w:tc>
                              <w:tcPr>
                                <w:tcW w:w="2801" w:type="dxa"/>
                                <w:shd w:val="clear" w:color="auto" w:fill="auto"/>
                              </w:tcPr>
                              <w:p w14:paraId="3F6A5C36" w14:textId="6293A463" w:rsidR="00060A21" w:rsidRPr="00B40237" w:rsidRDefault="00060A21" w:rsidP="00A54407">
                                <w:pPr>
                                  <w:spacing w:line="276" w:lineRule="auto"/>
                                  <w:rPr>
                                    <w:rFonts w:cs="Arial"/>
                                    <w:sz w:val="16"/>
                                    <w:szCs w:val="16"/>
                                  </w:rPr>
                                </w:pPr>
                                <w:r w:rsidRPr="00B40237">
                                  <w:rPr>
                                    <w:rFonts w:cs="Arial"/>
                                    <w:sz w:val="16"/>
                                    <w:szCs w:val="16"/>
                                  </w:rPr>
                                  <w:t xml:space="preserve">24-10-2023 (herfstvakantie) </w:t>
                                </w:r>
                                <w:r>
                                  <w:rPr>
                                    <w:rFonts w:cs="Arial"/>
                                    <w:sz w:val="16"/>
                                    <w:szCs w:val="16"/>
                                  </w:rPr>
                                  <w:t xml:space="preserve"> /</w:t>
                                </w:r>
                                <w:r>
                                  <w:rPr>
                                    <w:rFonts w:cs="Arial"/>
                                    <w:sz w:val="16"/>
                                    <w:szCs w:val="16"/>
                                  </w:rPr>
                                  <w:br/>
                                </w:r>
                                <w:r w:rsidRPr="00B40237">
                                  <w:rPr>
                                    <w:rFonts w:cs="Arial"/>
                                    <w:sz w:val="16"/>
                                    <w:szCs w:val="16"/>
                                  </w:rPr>
                                  <w:t>31-10-2023</w:t>
                                </w:r>
                              </w:p>
                            </w:tc>
                            <w:tc>
                              <w:tcPr>
                                <w:tcW w:w="2354" w:type="dxa"/>
                              </w:tcPr>
                              <w:p w14:paraId="6E6066F8" w14:textId="77777777" w:rsidR="00060A21" w:rsidRPr="00B40237" w:rsidRDefault="00060A21" w:rsidP="00A54407">
                                <w:pPr>
                                  <w:spacing w:line="276" w:lineRule="auto"/>
                                  <w:rPr>
                                    <w:rFonts w:cs="Arial"/>
                                    <w:sz w:val="20"/>
                                    <w:szCs w:val="20"/>
                                  </w:rPr>
                                </w:pPr>
                                <w:r w:rsidRPr="00B40237">
                                  <w:rPr>
                                    <w:rFonts w:cs="Arial"/>
                                    <w:sz w:val="20"/>
                                    <w:szCs w:val="20"/>
                                  </w:rPr>
                                  <w:t>21-11-2023</w:t>
                                </w:r>
                              </w:p>
                            </w:tc>
                            <w:tc>
                              <w:tcPr>
                                <w:tcW w:w="2341" w:type="dxa"/>
                                <w:shd w:val="clear" w:color="auto" w:fill="auto"/>
                              </w:tcPr>
                              <w:p w14:paraId="035B32C1" w14:textId="77777777" w:rsidR="00060A21" w:rsidRPr="00B40237" w:rsidRDefault="00060A21" w:rsidP="00A54407">
                                <w:pPr>
                                  <w:spacing w:line="276" w:lineRule="auto"/>
                                  <w:rPr>
                                    <w:rFonts w:cs="Arial"/>
                                    <w:sz w:val="20"/>
                                    <w:szCs w:val="20"/>
                                  </w:rPr>
                                </w:pPr>
                                <w:r w:rsidRPr="00B40237">
                                  <w:rPr>
                                    <w:rFonts w:cs="Arial"/>
                                    <w:sz w:val="20"/>
                                    <w:szCs w:val="20"/>
                                  </w:rPr>
                                  <w:t>21-11-2023</w:t>
                                </w:r>
                              </w:p>
                            </w:tc>
                          </w:tr>
                          <w:tr w:rsidR="00060A21" w14:paraId="0FA26930" w14:textId="77777777" w:rsidTr="00E50CBA">
                            <w:trPr>
                              <w:trHeight w:val="328"/>
                            </w:trPr>
                            <w:tc>
                              <w:tcPr>
                                <w:tcW w:w="3242" w:type="dxa"/>
                                <w:shd w:val="clear" w:color="auto" w:fill="auto"/>
                              </w:tcPr>
                              <w:p w14:paraId="6D602081" w14:textId="77777777" w:rsidR="00060A21" w:rsidRPr="0070325F" w:rsidRDefault="00060A21" w:rsidP="00A54407">
                                <w:pPr>
                                  <w:rPr>
                                    <w:rFonts w:cs="Arial"/>
                                    <w:sz w:val="20"/>
                                    <w:szCs w:val="20"/>
                                  </w:rPr>
                                </w:pPr>
                                <w:r>
                                  <w:rPr>
                                    <w:rFonts w:cs="Arial"/>
                                    <w:sz w:val="20"/>
                                    <w:szCs w:val="20"/>
                                  </w:rPr>
                                  <w:t>Voorronde/commissiebehandeling</w:t>
                                </w:r>
                              </w:p>
                            </w:tc>
                            <w:tc>
                              <w:tcPr>
                                <w:tcW w:w="2801" w:type="dxa"/>
                                <w:shd w:val="clear" w:color="auto" w:fill="auto"/>
                              </w:tcPr>
                              <w:p w14:paraId="1BCBEFF9" w14:textId="77777777" w:rsidR="00060A21" w:rsidRPr="00B40237" w:rsidRDefault="00060A21" w:rsidP="00A54407">
                                <w:pPr>
                                  <w:spacing w:line="276" w:lineRule="auto"/>
                                  <w:rPr>
                                    <w:rFonts w:cs="Arial"/>
                                    <w:sz w:val="16"/>
                                    <w:szCs w:val="16"/>
                                  </w:rPr>
                                </w:pPr>
                                <w:r w:rsidRPr="00B40237">
                                  <w:rPr>
                                    <w:rFonts w:cs="Arial"/>
                                    <w:sz w:val="16"/>
                                    <w:szCs w:val="16"/>
                                  </w:rPr>
                                  <w:t>12-12-2023 (WL), 30-11-2023 (OZ)</w:t>
                                </w:r>
                              </w:p>
                            </w:tc>
                            <w:tc>
                              <w:tcPr>
                                <w:tcW w:w="2354" w:type="dxa"/>
                              </w:tcPr>
                              <w:p w14:paraId="79C1E7B7" w14:textId="77777777" w:rsidR="00060A21" w:rsidRPr="00B40237" w:rsidRDefault="00060A21" w:rsidP="00A54407">
                                <w:pPr>
                                  <w:spacing w:line="276" w:lineRule="auto"/>
                                  <w:rPr>
                                    <w:rFonts w:cs="Arial"/>
                                    <w:sz w:val="20"/>
                                    <w:szCs w:val="20"/>
                                  </w:rPr>
                                </w:pPr>
                                <w:r w:rsidRPr="00B40237">
                                  <w:rPr>
                                    <w:rFonts w:cs="Arial"/>
                                    <w:sz w:val="20"/>
                                    <w:szCs w:val="20"/>
                                  </w:rPr>
                                  <w:t>12-12-2023</w:t>
                                </w:r>
                              </w:p>
                            </w:tc>
                            <w:tc>
                              <w:tcPr>
                                <w:tcW w:w="2341" w:type="dxa"/>
                                <w:shd w:val="clear" w:color="auto" w:fill="auto"/>
                              </w:tcPr>
                              <w:p w14:paraId="1EE34388" w14:textId="77777777" w:rsidR="00060A21" w:rsidRPr="00B40237" w:rsidRDefault="00060A21" w:rsidP="00A54407">
                                <w:pPr>
                                  <w:spacing w:line="276" w:lineRule="auto"/>
                                  <w:rPr>
                                    <w:rFonts w:cs="Arial"/>
                                    <w:sz w:val="20"/>
                                    <w:szCs w:val="20"/>
                                  </w:rPr>
                                </w:pPr>
                                <w:r w:rsidRPr="00B40237">
                                  <w:rPr>
                                    <w:rFonts w:cs="Arial"/>
                                    <w:sz w:val="20"/>
                                    <w:szCs w:val="20"/>
                                  </w:rPr>
                                  <w:t>30-11-2023</w:t>
                                </w:r>
                              </w:p>
                            </w:tc>
                          </w:tr>
                          <w:tr w:rsidR="00060A21" w14:paraId="252E649A" w14:textId="77777777" w:rsidTr="00E50CBA">
                            <w:trPr>
                              <w:trHeight w:val="328"/>
                            </w:trPr>
                            <w:tc>
                              <w:tcPr>
                                <w:tcW w:w="3242" w:type="dxa"/>
                                <w:shd w:val="clear" w:color="auto" w:fill="auto"/>
                              </w:tcPr>
                              <w:p w14:paraId="64AA136D" w14:textId="77777777" w:rsidR="00060A21" w:rsidRPr="0070325F" w:rsidRDefault="00060A21" w:rsidP="00A54407">
                                <w:pPr>
                                  <w:rPr>
                                    <w:rFonts w:cs="Arial"/>
                                    <w:sz w:val="20"/>
                                    <w:szCs w:val="20"/>
                                  </w:rPr>
                                </w:pPr>
                                <w:r>
                                  <w:rPr>
                                    <w:rFonts w:cs="Arial"/>
                                    <w:sz w:val="20"/>
                                    <w:szCs w:val="20"/>
                                  </w:rPr>
                                  <w:t>Raad</w:t>
                                </w:r>
                              </w:p>
                            </w:tc>
                            <w:tc>
                              <w:tcPr>
                                <w:tcW w:w="2801" w:type="dxa"/>
                                <w:shd w:val="clear" w:color="auto" w:fill="auto"/>
                              </w:tcPr>
                              <w:p w14:paraId="6BB83741" w14:textId="77777777" w:rsidR="00060A21" w:rsidRPr="00B40237" w:rsidRDefault="00060A21" w:rsidP="00A54407">
                                <w:pPr>
                                  <w:spacing w:line="276" w:lineRule="auto"/>
                                  <w:rPr>
                                    <w:rFonts w:cs="Arial"/>
                                    <w:sz w:val="16"/>
                                    <w:szCs w:val="16"/>
                                  </w:rPr>
                                </w:pPr>
                                <w:r w:rsidRPr="00B40237">
                                  <w:rPr>
                                    <w:rFonts w:cs="Arial"/>
                                    <w:sz w:val="16"/>
                                    <w:szCs w:val="16"/>
                                  </w:rPr>
                                  <w:t>19-12-2023 (WL), 14-12-2023 (OZ)</w:t>
                                </w:r>
                              </w:p>
                            </w:tc>
                            <w:tc>
                              <w:tcPr>
                                <w:tcW w:w="2354" w:type="dxa"/>
                              </w:tcPr>
                              <w:p w14:paraId="152C9FB8" w14:textId="77777777" w:rsidR="00060A21" w:rsidRPr="00B40237" w:rsidRDefault="00060A21" w:rsidP="00A54407">
                                <w:pPr>
                                  <w:spacing w:line="276" w:lineRule="auto"/>
                                  <w:rPr>
                                    <w:rFonts w:cs="Arial"/>
                                    <w:sz w:val="20"/>
                                    <w:szCs w:val="20"/>
                                  </w:rPr>
                                </w:pPr>
                                <w:r w:rsidRPr="00B40237">
                                  <w:rPr>
                                    <w:rFonts w:cs="Arial"/>
                                    <w:sz w:val="20"/>
                                    <w:szCs w:val="20"/>
                                  </w:rPr>
                                  <w:t>19-12-2023</w:t>
                                </w:r>
                              </w:p>
                            </w:tc>
                            <w:tc>
                              <w:tcPr>
                                <w:tcW w:w="2341" w:type="dxa"/>
                                <w:shd w:val="clear" w:color="auto" w:fill="auto"/>
                              </w:tcPr>
                              <w:p w14:paraId="6BF806EB" w14:textId="77777777" w:rsidR="00060A21" w:rsidRPr="00B40237" w:rsidRDefault="00060A21" w:rsidP="00A54407">
                                <w:pPr>
                                  <w:spacing w:line="276" w:lineRule="auto"/>
                                  <w:rPr>
                                    <w:rFonts w:cs="Arial"/>
                                    <w:sz w:val="20"/>
                                    <w:szCs w:val="20"/>
                                  </w:rPr>
                                </w:pPr>
                                <w:r w:rsidRPr="00B40237">
                                  <w:rPr>
                                    <w:rFonts w:cs="Arial"/>
                                    <w:sz w:val="20"/>
                                    <w:szCs w:val="20"/>
                                  </w:rPr>
                                  <w:t>14-12-2023</w:t>
                                </w:r>
                              </w:p>
                            </w:tc>
                          </w:tr>
                        </w:tbl>
                        <w:p w14:paraId="7FD62BE7" w14:textId="77777777" w:rsidR="00060A21" w:rsidRPr="0070325F" w:rsidRDefault="00060A21" w:rsidP="007F5DBE">
                          <w:pPr>
                            <w:tabs>
                              <w:tab w:val="left" w:pos="5387"/>
                            </w:tabs>
                            <w:spacing w:line="276" w:lineRule="auto"/>
                            <w:rPr>
                              <w:rFonts w:cs="Arial"/>
                            </w:rPr>
                          </w:pPr>
                        </w:p>
                      </w:txbxContent>
                    </v:textbox>
                  </v:roundrect>
                  <v:roundrect id="_x0000_s1074" style="position:absolute;left:36722;top:-10707;width:35274;height:11040;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" stroked="f">
                    <v:textbox>
                      <w:txbxContent>
                        <w:p w14:paraId="1D45D0C5" w14:textId="77777777" w:rsidR="00060A21" w:rsidRDefault="00060A21" w:rsidP="008534A3">
                          <w:pPr>
                            <w:rPr>
                              <w:rFonts w:cs="Arial"/>
                              <w:sz w:val="20"/>
                              <w:szCs w:val="20"/>
                            </w:rPr>
                          </w:pPr>
                          <w:r w:rsidRPr="00881D62">
                            <w:rPr>
                              <w:rFonts w:cs="Arial"/>
                              <w:color w:val="0066B6"/>
                              <w:sz w:val="20"/>
                              <w:szCs w:val="20"/>
                            </w:rPr>
                            <w:t>DOEL</w:t>
                          </w:r>
                          <w:r>
                            <w:rPr>
                              <w:rFonts w:cs="Arial"/>
                              <w:color w:val="0066B6"/>
                            </w:rPr>
                            <w:t xml:space="preserve"> </w:t>
                          </w:r>
                        </w:p>
                        <w:p w14:paraId="1A66D110" w14:textId="77777777" w:rsidR="00060A21" w:rsidRDefault="00060A21" w:rsidP="005854F5">
                          <w:pPr>
                            <w:spacing w:line="280" w:lineRule="atLeast"/>
                            <w:rPr>
                              <w:rFonts w:cs="Arial"/>
                              <w:noProof/>
                              <w:sz w:val="20"/>
                              <w:szCs w:val="20"/>
                            </w:rPr>
                          </w:pPr>
                          <w:r>
                            <w:rPr>
                              <w:rFonts w:cs="Arial"/>
                              <w:sz w:val="20"/>
                              <w:szCs w:val="20"/>
                            </w:rPr>
                            <w:t>Het college/DB informeert de raad/AB over ontwikkelingen in gepland beleid en de financiële voortgang.</w:t>
                          </w:r>
                        </w:p>
                        <w:p w14:paraId="756F0ED4" w14:textId="77777777" w:rsidR="00060A21" w:rsidRPr="00F075BF" w:rsidRDefault="00060A21" w:rsidP="005854F5">
                          <w:pPr>
                            <w:spacing w:line="280" w:lineRule="atLeast"/>
                            <w:rPr>
                              <w:rFonts w:cs="Arial"/>
                              <w:sz w:val="20"/>
                              <w:szCs w:val="20"/>
                            </w:rPr>
                          </w:pPr>
                          <w:r>
                            <w:rPr>
                              <w:rFonts w:cs="Arial"/>
                              <w:sz w:val="20"/>
                              <w:szCs w:val="20"/>
                            </w:rPr>
                            <w:t>Het college/DB biedt de rapportage aan de raad/AB aan ter vaststelling. Na vaststelling wordt de begroting hierop aangepast.</w:t>
                          </w:r>
                        </w:p>
                        <w:p w14:paraId="4098C7D0" w14:textId="77777777" w:rsidR="00060A21" w:rsidRPr="00F075BF" w:rsidRDefault="00060A21" w:rsidP="008534A3">
                          <w:pPr>
                            <w:rPr>
                              <w:rFonts w:cs="Arial"/>
                              <w:sz w:val="20"/>
                              <w:szCs w:val="20"/>
                            </w:rPr>
                          </w:pPr>
                        </w:p>
                      </w:txbxContent>
                    </v:textbox>
                  </v:roundrect>
                  <v:roundrect id="_x0000_s1075" style="position:absolute;left:252;top:-10800;width:35275;height:11040;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" stroked="f">
                    <v:textbox>
                      <w:txbxContent>
                        <w:p w14:paraId="7D3BE228" w14:textId="77777777" w:rsidR="00060A21" w:rsidRPr="004B5C39" w:rsidRDefault="00060A21" w:rsidP="004B5C39">
                          <w:pPr>
                            <w:rPr>
                              <w:rFonts w:asciiTheme="minorHAnsi" w:hAnsiTheme="minorHAnsi" w:cs="Arial"/>
                              <w:sz w:val="20"/>
                              <w:szCs w:val="20"/>
                            </w:rPr>
                          </w:pPr>
                          <w:r>
                            <w:rPr>
                              <w:rFonts w:cs="Arial"/>
                              <w:color w:val="0066B6"/>
                              <w:sz w:val="20"/>
                              <w:szCs w:val="20"/>
                            </w:rPr>
                            <w:t>INPUT</w:t>
                          </w:r>
                        </w:p>
                        <w:p w14:paraId="7D601F2D" w14:textId="77777777" w:rsidR="00060A21" w:rsidRPr="00AD5498" w:rsidRDefault="00060A21" w:rsidP="004B5C39">
                          <w:pPr>
                            <w:numPr>
                              <w:ilvl w:val="0"/>
                              <w:numId w:val="15"/>
                            </w:numPr>
                            <w:spacing w:line="280" w:lineRule="atLeast"/>
                            <w:rPr>
                              <w:rFonts w:cs="Arial"/>
                              <w:sz w:val="20"/>
                              <w:szCs w:val="20"/>
                            </w:rPr>
                          </w:pPr>
                          <w:r>
                            <w:rPr>
                              <w:rFonts w:cs="Arial"/>
                              <w:sz w:val="20"/>
                              <w:szCs w:val="20"/>
                            </w:rPr>
                            <w:t>September</w:t>
                          </w:r>
                          <w:r w:rsidRPr="00AD5498">
                            <w:rPr>
                              <w:rFonts w:cs="Arial"/>
                              <w:sz w:val="20"/>
                              <w:szCs w:val="20"/>
                            </w:rPr>
                            <w:t xml:space="preserve">circulaire Gemeentefonds </w:t>
                          </w:r>
                        </w:p>
                        <w:p w14:paraId="6B98EAEB" w14:textId="77777777" w:rsidR="00060A21" w:rsidRPr="00AD5498" w:rsidRDefault="00060A21" w:rsidP="004B5C39">
                          <w:pPr>
                            <w:numPr>
                              <w:ilvl w:val="0"/>
                              <w:numId w:val="15"/>
                            </w:numPr>
                            <w:spacing w:line="280" w:lineRule="atLeast"/>
                            <w:rPr>
                              <w:rFonts w:cs="Arial"/>
                              <w:sz w:val="20"/>
                              <w:szCs w:val="20"/>
                            </w:rPr>
                          </w:pPr>
                          <w:r w:rsidRPr="00AD5498">
                            <w:rPr>
                              <w:rFonts w:cs="Arial"/>
                              <w:sz w:val="20"/>
                              <w:szCs w:val="20"/>
                            </w:rPr>
                            <w:t>Autonome ontwikkelingen</w:t>
                          </w:r>
                        </w:p>
                        <w:p w14:paraId="64793706" w14:textId="77777777" w:rsidR="00060A21" w:rsidRDefault="00060A21" w:rsidP="00676305">
                          <w:pPr>
                            <w:numPr>
                              <w:ilvl w:val="0"/>
                              <w:numId w:val="15"/>
                            </w:numPr>
                            <w:spacing w:line="280" w:lineRule="atLeast"/>
                            <w:rPr>
                              <w:rFonts w:cs="Arial"/>
                              <w:sz w:val="20"/>
                              <w:szCs w:val="20"/>
                            </w:rPr>
                          </w:pPr>
                          <w:r w:rsidRPr="00BC5CAA">
                            <w:rPr>
                              <w:rFonts w:cs="Arial"/>
                              <w:sz w:val="20"/>
                              <w:szCs w:val="20"/>
                            </w:rPr>
                            <w:t>Afwijkingen in budgetten en gepland beleid</w:t>
                          </w:r>
                        </w:p>
                        <w:p w14:paraId="1940D28D" w14:textId="77777777" w:rsidR="00060A21" w:rsidRPr="00F075BF" w:rsidRDefault="00060A21" w:rsidP="004B5C39">
                          <w:pPr>
                            <w:spacing w:line="280" w:lineRule="atLeast"/>
                            <w:rPr>
                              <w:rFonts w:cs="Arial"/>
                              <w:sz w:val="20"/>
                              <w:szCs w:val="20"/>
                            </w:rPr>
                          </w:pPr>
                        </w:p>
                      </w:txbxContent>
                    </v:textbox>
                  </v:roundrect>
                </v:group>
              </v:group>
            </w:pict>
          </mc:Fallback>
        </mc:AlternateContent>
      </w:r>
      <w:r w:rsidR="00DB17BB" w:rsidRPr="008261C1">
        <w:rPr>
          <w:rFonts w:cs="Arial"/>
          <w:noProof/>
        </w:rPr>
        <mc:AlternateContent>
          <mc:Choice Requires="wps">
            <w:drawing>
              <wp:anchor distT="0" distB="0" distL="114300" distR="114300" simplePos="0" relativeHeight="251718656" behindDoc="1" locked="0" layoutInCell="1" allowOverlap="1" wp14:anchorId="0223919B" wp14:editId="29959218">
                <wp:simplePos x="0" y="0"/>
                <wp:positionH relativeFrom="page">
                  <wp:align>left</wp:align>
                </wp:positionH>
                <wp:positionV relativeFrom="paragraph">
                  <wp:posOffset>-880744</wp:posOffset>
                </wp:positionV>
                <wp:extent cx="7741920" cy="11249660"/>
                <wp:effectExtent l="0" t="0" r="0" b="8890"/>
                <wp:wrapNone/>
                <wp:docPr id="18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1920" cy="11249660"/>
                        </a:xfrm>
                        <a:prstGeom prst="rect">
                          <a:avLst/>
                        </a:prstGeom>
                        <a:solidFill>
                          <a:schemeClr val="accent1">
                            <a:lumMod val="40000"/>
                            <a:lumOff val="60000"/>
                          </a:schemeClr>
                        </a:solidFill>
                        <a:ln>
                          <a:noFill/>
                        </a:ln>
                        <a:extLst/>
                      </wps:spPr>
                      <wps:txbx>
                        <w:txbxContent>
                          <w:p w14:paraId="57D2F677" w14:textId="77777777" w:rsidR="00060A21" w:rsidRDefault="00060A21" w:rsidP="0097560F">
                            <w:pPr>
                              <w:jc w:val="center"/>
                              <w:rPr>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3919B" id="_x0000_s1076" style="position:absolute;margin-left:0;margin-top:-69.35pt;width:609.6pt;height:885.8pt;z-index:-25159782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" fillcolor="#bdd6ee [1300]" stroked="f">
                <v:textbox>
                  <w:txbxContent>
                    <w:p w14:paraId="57D2F677" w14:textId="77777777" w:rsidR="00060A21" w:rsidRDefault="00060A21" w:rsidP="0097560F">
                      <w:pPr>
                        <w:jc w:val="center"/>
                        <w:rPr>
                          <w:color w:val="FFFFFF" w:themeColor="background1"/>
                        </w:rPr>
                      </w:pPr>
                    </w:p>
                  </w:txbxContent>
                </v:textbox>
                <w10:wrap anchorx="page"/>
              </v:rect>
            </w:pict>
          </mc:Fallback>
        </mc:AlternateContent>
      </w:r>
    </w:p>
    <w:p w14:paraId="33017ABF" w14:textId="77777777" w:rsidR="0048083D" w:rsidRDefault="0048083D">
      <w:pPr>
        <w:rPr>
          <w:rFonts w:cs="Arial"/>
          <w:sz w:val="20"/>
          <w:szCs w:val="20"/>
        </w:rPr>
      </w:pPr>
    </w:p>
    <w:p w14:paraId="5ACEB80B" w14:textId="77777777" w:rsidR="000C38A7" w:rsidRPr="008261C1" w:rsidRDefault="000C38A7">
      <w:pPr>
        <w:rPr>
          <w:rFonts w:cs="Arial"/>
          <w:sz w:val="20"/>
          <w:szCs w:val="20"/>
        </w:rPr>
      </w:pPr>
    </w:p>
    <w:p w14:paraId="477762D9" w14:textId="2BEE7317" w:rsidR="00F0080A" w:rsidRPr="008261C1" w:rsidRDefault="00AD5F41">
      <w:pPr>
        <w:rPr>
          <w:rFonts w:cs="Arial"/>
          <w:sz w:val="20"/>
          <w:szCs w:val="20"/>
        </w:rPr>
      </w:pPr>
      <w:r w:rsidRPr="008261C1">
        <w:rPr>
          <w:rFonts w:cs="Arial"/>
          <w:noProof/>
        </w:rPr>
        <mc:AlternateContent>
          <mc:Choice Requires="wps">
            <w:drawing>
              <wp:anchor distT="0" distB="0" distL="114300" distR="114300" simplePos="0" relativeHeight="251748352" behindDoc="1" locked="0" layoutInCell="1" allowOverlap="1" wp14:anchorId="6A1271B1" wp14:editId="3F47B5E3">
                <wp:simplePos x="0" y="0"/>
                <wp:positionH relativeFrom="page">
                  <wp:posOffset>-285750</wp:posOffset>
                </wp:positionH>
                <wp:positionV relativeFrom="paragraph">
                  <wp:posOffset>9349105</wp:posOffset>
                </wp:positionV>
                <wp:extent cx="7741920" cy="10722610"/>
                <wp:effectExtent l="0" t="0" r="0" b="2540"/>
                <wp:wrapNone/>
                <wp:docPr id="24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1920" cy="10722610"/>
                        </a:xfrm>
                        <a:prstGeom prst="rect">
                          <a:avLst/>
                        </a:prstGeom>
                        <a:solidFill>
                          <a:srgbClr val="E48512"/>
                        </a:solidFill>
                        <a:ln>
                          <a:noFill/>
                        </a:ln>
                        <a:extLst/>
                      </wps:spPr>
                      <wps:txbx>
                        <w:txbxContent>
                          <w:p w14:paraId="45D42AA5" w14:textId="77777777" w:rsidR="00060A21" w:rsidRDefault="00060A21" w:rsidP="002C55D1">
                            <w:pPr>
                              <w:jc w:val="right"/>
                              <w:rPr>
                                <w:color w:val="FFFFFF" w:themeColor="background1"/>
                              </w:rPr>
                            </w:pPr>
                          </w:p>
                          <w:p w14:paraId="7774D541" w14:textId="77777777" w:rsidR="00060A21" w:rsidRDefault="00060A21" w:rsidP="002C55D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271B1" id="_x0000_s1077" style="position:absolute;margin-left:-22.5pt;margin-top:736.15pt;width:609.6pt;height:844.3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" fillcolor="#e48512" stroked="f">
                <v:textbox>
                  <w:txbxContent>
                    <w:p w14:paraId="45D42AA5" w14:textId="77777777" w:rsidR="00060A21" w:rsidRDefault="00060A21" w:rsidP="002C55D1">
                      <w:pPr>
                        <w:jc w:val="right"/>
                        <w:rPr>
                          <w:color w:val="FFFFFF" w:themeColor="background1"/>
                        </w:rPr>
                      </w:pPr>
                    </w:p>
                    <w:p w14:paraId="7774D541" w14:textId="77777777" w:rsidR="00060A21" w:rsidRDefault="00060A21" w:rsidP="002C55D1">
                      <w:pPr>
                        <w:jc w:val="center"/>
                      </w:pPr>
                    </w:p>
                  </w:txbxContent>
                </v:textbox>
                <w10:wrap anchorx="page"/>
              </v:rect>
            </w:pict>
          </mc:Fallback>
        </mc:AlternateContent>
      </w:r>
      <w:r w:rsidR="005955BC" w:rsidRPr="008261C1">
        <w:rPr>
          <w:rFonts w:cs="Arial"/>
          <w:noProof/>
          <w:sz w:val="20"/>
          <w:szCs w:val="20"/>
        </w:rPr>
        <mc:AlternateContent>
          <mc:Choice Requires="wps">
            <w:drawing>
              <wp:anchor distT="0" distB="0" distL="114300" distR="114300" simplePos="0" relativeHeight="251572224" behindDoc="0" locked="0" layoutInCell="1" allowOverlap="1" wp14:anchorId="0B8F6A4E" wp14:editId="17EDF16E">
                <wp:simplePos x="0" y="0"/>
                <wp:positionH relativeFrom="page">
                  <wp:posOffset>7651115</wp:posOffset>
                </wp:positionH>
                <wp:positionV relativeFrom="paragraph">
                  <wp:posOffset>8825230</wp:posOffset>
                </wp:positionV>
                <wp:extent cx="8999855" cy="12600305"/>
                <wp:effectExtent l="0" t="0" r="0" b="0"/>
                <wp:wrapNone/>
                <wp:docPr id="6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9855" cy="12600305"/>
                        </a:xfrm>
                        <a:prstGeom prst="rect">
                          <a:avLst/>
                        </a:prstGeom>
                        <a:solidFill>
                          <a:srgbClr val="E48512"/>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3EE21" id="Rectangle 2" o:spid="_x0000_s1026" style="position:absolute;margin-left:602.45pt;margin-top:694.9pt;width:708.65pt;height:992.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" fillcolor="#e48512" stroked="f">
                <w10:wrap anchorx="page"/>
              </v:rect>
            </w:pict>
          </mc:Fallback>
        </mc:AlternateContent>
      </w:r>
      <w:r w:rsidR="00F0080A" w:rsidRPr="008261C1">
        <w:rPr>
          <w:rFonts w:cs="Arial"/>
          <w:sz w:val="20"/>
          <w:szCs w:val="20"/>
        </w:rPr>
        <w:br w:type="page"/>
      </w:r>
    </w:p>
    <w:p w14:paraId="4A180B67" w14:textId="77777777" w:rsidR="004A17EA" w:rsidRPr="008261C1" w:rsidRDefault="000944DF" w:rsidP="00067022">
      <w:pPr>
        <w:rPr>
          <w:rFonts w:cs="Arial"/>
          <w:sz w:val="20"/>
          <w:szCs w:val="20"/>
        </w:rPr>
      </w:pPr>
      <w:r>
        <w:rPr>
          <w:rFonts w:cs="Arial"/>
          <w:noProof/>
        </w:rPr>
        <mc:AlternateContent>
          <mc:Choice Requires="wpg">
            <w:drawing>
              <wp:anchor distT="0" distB="0" distL="114300" distR="114300" simplePos="0" relativeHeight="251710464" behindDoc="0" locked="0" layoutInCell="1" allowOverlap="1" wp14:anchorId="1E53BA31" wp14:editId="12D5FF14">
                <wp:simplePos x="0" y="0"/>
                <wp:positionH relativeFrom="page">
                  <wp:posOffset>200025</wp:posOffset>
                </wp:positionH>
                <wp:positionV relativeFrom="paragraph">
                  <wp:posOffset>-452120</wp:posOffset>
                </wp:positionV>
                <wp:extent cx="7265670" cy="10001250"/>
                <wp:effectExtent l="0" t="0" r="0" b="0"/>
                <wp:wrapNone/>
                <wp:docPr id="170" name="Groep 170"/>
                <wp:cNvGraphicFramePr/>
                <a:graphic xmlns:a="http://schemas.openxmlformats.org/drawingml/2006/main">
                  <a:graphicData uri="http://schemas.microsoft.com/office/word/2010/wordprocessingGroup">
                    <wpg:wgp>
                      <wpg:cNvGrpSpPr/>
                      <wpg:grpSpPr>
                        <a:xfrm>
                          <a:off x="0" y="0"/>
                          <a:ext cx="7265670" cy="10001250"/>
                          <a:chOff x="-31862" y="0"/>
                          <a:chExt cx="7266200" cy="9899218"/>
                        </a:xfrm>
                      </wpg:grpSpPr>
                      <wps:wsp>
                        <wps:cNvPr id="171" name="AutoShape 3"/>
                        <wps:cNvSpPr>
                          <a:spLocks noChangeArrowheads="1"/>
                        </wps:cNvSpPr>
                        <wps:spPr bwMode="auto">
                          <a:xfrm>
                            <a:off x="15766" y="0"/>
                            <a:ext cx="7199630" cy="899795"/>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B029BF" w14:textId="77777777" w:rsidR="00060A21" w:rsidRPr="006F5C58" w:rsidRDefault="00060A21" w:rsidP="006F5C58">
                              <w:pPr>
                                <w:jc w:val="center"/>
                                <w:rPr>
                                  <w:sz w:val="20"/>
                                  <w:szCs w:val="20"/>
                                </w:rPr>
                              </w:pPr>
                              <w:bookmarkStart w:id="21" w:name="_Toc118383059"/>
                              <w:r w:rsidRPr="006F5C58">
                                <w:rPr>
                                  <w:rStyle w:val="Kop2Char"/>
                                  <w:rFonts w:ascii="Verdana" w:hAnsi="Verdana"/>
                                  <w:i w:val="0"/>
                                  <w:sz w:val="40"/>
                                  <w:szCs w:val="40"/>
                                </w:rPr>
                                <w:t>Begroting 2024-2027</w:t>
                              </w:r>
                              <w:bookmarkEnd w:id="21"/>
                              <w:r>
                                <w:rPr>
                                  <w:rFonts w:ascii="Verdana" w:hAnsi="Verdana"/>
                                  <w:i/>
                                  <w:sz w:val="40"/>
                                  <w:szCs w:val="40"/>
                                </w:rPr>
                                <w:br/>
                              </w:r>
                              <w:r w:rsidRPr="006948F9">
                                <w:rPr>
                                  <w:sz w:val="20"/>
                                  <w:szCs w:val="20"/>
                                </w:rPr>
                                <w:t>OVER: Voorjaarsbericht 2023 gelijk met Begroting 2024</w:t>
                              </w:r>
                            </w:p>
                          </w:txbxContent>
                        </wps:txbx>
                        <wps:bodyPr rot="0" vert="horz" wrap="square" lIns="91440" tIns="45720" rIns="91440" bIns="45720" anchor="ctr" anchorCtr="0" upright="1">
                          <a:noAutofit/>
                        </wps:bodyPr>
                      </wps:wsp>
                      <wpg:grpSp>
                        <wpg:cNvPr id="172" name="Groep 172"/>
                        <wpg:cNvGrpSpPr/>
                        <wpg:grpSpPr>
                          <a:xfrm>
                            <a:off x="15765" y="993229"/>
                            <a:ext cx="7169150" cy="3748968"/>
                            <a:chOff x="-1" y="1"/>
                            <a:chExt cx="7169150" cy="3748968"/>
                          </a:xfrm>
                        </wpg:grpSpPr>
                        <wps:wsp>
                          <wps:cNvPr id="173" name="AutoShape 4"/>
                          <wps:cNvSpPr>
                            <a:spLocks noChangeArrowheads="1"/>
                          </wps:cNvSpPr>
                          <wps:spPr bwMode="auto">
                            <a:xfrm>
                              <a:off x="-1" y="1"/>
                              <a:ext cx="3527425" cy="3748968"/>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9AD549" w14:textId="77777777" w:rsidR="00060A21" w:rsidRDefault="00060A21" w:rsidP="008534A3">
                                <w:pPr>
                                  <w:rPr>
                                    <w:rFonts w:cs="Arial"/>
                                    <w:color w:val="0066B6"/>
                                    <w:sz w:val="20"/>
                                    <w:szCs w:val="20"/>
                                  </w:rPr>
                                </w:pPr>
                                <w:r>
                                  <w:rPr>
                                    <w:rFonts w:cs="Arial"/>
                                    <w:color w:val="0066B6"/>
                                    <w:sz w:val="20"/>
                                    <w:szCs w:val="20"/>
                                  </w:rPr>
                                  <w:t xml:space="preserve">WAT  </w:t>
                                </w:r>
                              </w:p>
                              <w:p w14:paraId="5FF53B18" w14:textId="77777777" w:rsidR="00060A21" w:rsidRDefault="00060A21" w:rsidP="008534A3">
                                <w:pPr>
                                  <w:spacing w:line="276" w:lineRule="auto"/>
                                  <w:rPr>
                                    <w:rFonts w:cs="Arial"/>
                                    <w:sz w:val="20"/>
                                    <w:szCs w:val="20"/>
                                  </w:rPr>
                                </w:pPr>
                                <w:r w:rsidRPr="00EF415B">
                                  <w:rPr>
                                    <w:rFonts w:cs="Arial"/>
                                    <w:sz w:val="20"/>
                                    <w:szCs w:val="20"/>
                                  </w:rPr>
                                  <w:t xml:space="preserve">De programmabegroting is </w:t>
                                </w:r>
                                <w:r>
                                  <w:rPr>
                                    <w:rFonts w:cs="Arial"/>
                                    <w:sz w:val="20"/>
                                    <w:szCs w:val="20"/>
                                  </w:rPr>
                                  <w:t xml:space="preserve">voor de gemeente het </w:t>
                                </w:r>
                                <w:r w:rsidRPr="00EF415B">
                                  <w:rPr>
                                    <w:rFonts w:cs="Arial"/>
                                    <w:sz w:val="20"/>
                                    <w:szCs w:val="20"/>
                                  </w:rPr>
                                  <w:t xml:space="preserve">planningsinstrument </w:t>
                                </w:r>
                                <w:r>
                                  <w:rPr>
                                    <w:rFonts w:cs="Arial"/>
                                    <w:sz w:val="20"/>
                                    <w:szCs w:val="20"/>
                                  </w:rPr>
                                  <w:t>met daarin</w:t>
                                </w:r>
                                <w:r w:rsidRPr="00EF415B">
                                  <w:rPr>
                                    <w:rFonts w:cs="Arial"/>
                                    <w:sz w:val="20"/>
                                    <w:szCs w:val="20"/>
                                  </w:rPr>
                                  <w:t xml:space="preserve"> een verzameling van activiteit</w:t>
                                </w:r>
                                <w:r>
                                  <w:rPr>
                                    <w:rFonts w:cs="Arial"/>
                                    <w:sz w:val="20"/>
                                    <w:szCs w:val="20"/>
                                  </w:rPr>
                                  <w:t>en</w:t>
                                </w:r>
                                <w:r w:rsidRPr="00EF415B">
                                  <w:rPr>
                                    <w:rFonts w:cs="Arial"/>
                                    <w:sz w:val="20"/>
                                    <w:szCs w:val="20"/>
                                  </w:rPr>
                                  <w:t xml:space="preserve"> en budgetten, gericht op het bereiken van de gewenste maatschappelijke effecten, uitgezet in doelstellingen. </w:t>
                                </w:r>
                                <w:r>
                                  <w:rPr>
                                    <w:rFonts w:cs="Arial"/>
                                    <w:sz w:val="20"/>
                                    <w:szCs w:val="20"/>
                                  </w:rPr>
                                  <w:t xml:space="preserve">Deze zijn gebaseerd op het collegeprogramma. </w:t>
                                </w:r>
                                <w:r>
                                  <w:rPr>
                                    <w:rFonts w:cs="Arial"/>
                                    <w:sz w:val="20"/>
                                    <w:szCs w:val="20"/>
                                  </w:rPr>
                                  <w:br/>
                                </w:r>
                              </w:p>
                              <w:p w14:paraId="5DE8DEEF" w14:textId="77777777" w:rsidR="00060A21" w:rsidRDefault="00060A21" w:rsidP="008534A3">
                                <w:pPr>
                                  <w:spacing w:line="276" w:lineRule="auto"/>
                                  <w:rPr>
                                    <w:rFonts w:cs="Arial"/>
                                    <w:sz w:val="20"/>
                                    <w:szCs w:val="20"/>
                                  </w:rPr>
                                </w:pPr>
                                <w:r w:rsidRPr="00EF415B">
                                  <w:rPr>
                                    <w:rFonts w:cs="Arial"/>
                                    <w:sz w:val="20"/>
                                    <w:szCs w:val="20"/>
                                  </w:rPr>
                                  <w:t xml:space="preserve">In de begroting staan de </w:t>
                                </w:r>
                                <w:r>
                                  <w:rPr>
                                    <w:rFonts w:cs="Arial"/>
                                    <w:sz w:val="20"/>
                                    <w:szCs w:val="20"/>
                                  </w:rPr>
                                  <w:t xml:space="preserve">3 </w:t>
                                </w:r>
                                <w:r w:rsidRPr="00EF415B">
                                  <w:rPr>
                                    <w:rFonts w:cs="Arial"/>
                                    <w:sz w:val="20"/>
                                    <w:szCs w:val="20"/>
                                  </w:rPr>
                                  <w:t xml:space="preserve">vragen centraal: </w:t>
                                </w:r>
                                <w:r>
                                  <w:rPr>
                                    <w:rFonts w:cs="Arial"/>
                                    <w:sz w:val="20"/>
                                    <w:szCs w:val="20"/>
                                  </w:rPr>
                                  <w:t>W</w:t>
                                </w:r>
                                <w:r w:rsidRPr="00EF415B">
                                  <w:rPr>
                                    <w:rFonts w:cs="Arial"/>
                                    <w:sz w:val="20"/>
                                    <w:szCs w:val="20"/>
                                  </w:rPr>
                                  <w:t xml:space="preserve">at willen we bereiken, </w:t>
                                </w:r>
                                <w:r>
                                  <w:rPr>
                                    <w:rFonts w:cs="Arial"/>
                                    <w:sz w:val="20"/>
                                    <w:szCs w:val="20"/>
                                  </w:rPr>
                                  <w:t>W</w:t>
                                </w:r>
                                <w:r w:rsidRPr="00EF415B">
                                  <w:rPr>
                                    <w:rFonts w:cs="Arial"/>
                                    <w:sz w:val="20"/>
                                    <w:szCs w:val="20"/>
                                  </w:rPr>
                                  <w:t xml:space="preserve">at gaan we ervoor doen en </w:t>
                                </w:r>
                                <w:r>
                                  <w:rPr>
                                    <w:rFonts w:cs="Arial"/>
                                    <w:sz w:val="20"/>
                                    <w:szCs w:val="20"/>
                                  </w:rPr>
                                  <w:t>W</w:t>
                                </w:r>
                                <w:r w:rsidRPr="00EF415B">
                                  <w:rPr>
                                    <w:rFonts w:cs="Arial"/>
                                    <w:sz w:val="20"/>
                                    <w:szCs w:val="20"/>
                                  </w:rPr>
                                  <w:t xml:space="preserve">at gaat het kosten. De activiteiten staan geclusterd op basis van hun samenhang in de door de raad bepaalde 6 programma’s. </w:t>
                                </w:r>
                              </w:p>
                              <w:p w14:paraId="49BD6126" w14:textId="77777777" w:rsidR="00060A21" w:rsidRDefault="00060A21" w:rsidP="008534A3">
                                <w:pPr>
                                  <w:spacing w:line="276" w:lineRule="auto"/>
                                  <w:rPr>
                                    <w:rFonts w:cs="Arial"/>
                                    <w:sz w:val="20"/>
                                    <w:szCs w:val="20"/>
                                  </w:rPr>
                                </w:pPr>
                                <w:r w:rsidRPr="00EF415B">
                                  <w:rPr>
                                    <w:rFonts w:cs="Arial"/>
                                    <w:sz w:val="20"/>
                                    <w:szCs w:val="20"/>
                                  </w:rPr>
                                  <w:t xml:space="preserve">Naast deze programma’s bevat de begroting (verplichte) paragrafen. Deze geven de raad </w:t>
                                </w:r>
                                <w:r>
                                  <w:rPr>
                                    <w:rFonts w:cs="Arial"/>
                                    <w:sz w:val="20"/>
                                    <w:szCs w:val="20"/>
                                  </w:rPr>
                                  <w:t xml:space="preserve">o.a. </w:t>
                                </w:r>
                                <w:r w:rsidRPr="00EF415B">
                                  <w:rPr>
                                    <w:rFonts w:cs="Arial"/>
                                    <w:sz w:val="20"/>
                                    <w:szCs w:val="20"/>
                                  </w:rPr>
                                  <w:t xml:space="preserve">inzicht in de financiële positie van de gemeente en geven </w:t>
                                </w:r>
                                <w:r>
                                  <w:rPr>
                                    <w:rFonts w:cs="Arial"/>
                                    <w:sz w:val="20"/>
                                    <w:szCs w:val="20"/>
                                  </w:rPr>
                                  <w:t>van bepaalde onderwerpen een dwarsdoorsnede door</w:t>
                                </w:r>
                                <w:r w:rsidRPr="00EF415B">
                                  <w:rPr>
                                    <w:rFonts w:cs="Arial"/>
                                    <w:sz w:val="20"/>
                                    <w:szCs w:val="20"/>
                                  </w:rPr>
                                  <w:t xml:space="preserve"> de programma’s heen. </w:t>
                                </w:r>
                                <w:r>
                                  <w:rPr>
                                    <w:rFonts w:cs="Arial"/>
                                    <w:sz w:val="20"/>
                                    <w:szCs w:val="20"/>
                                  </w:rPr>
                                  <w:br/>
                                </w:r>
                              </w:p>
                              <w:p w14:paraId="0144BEFB" w14:textId="77777777" w:rsidR="00060A21" w:rsidRDefault="00060A21" w:rsidP="008534A3">
                                <w:pPr>
                                  <w:spacing w:line="276" w:lineRule="auto"/>
                                  <w:rPr>
                                    <w:rFonts w:cs="Arial"/>
                                    <w:sz w:val="20"/>
                                    <w:szCs w:val="20"/>
                                  </w:rPr>
                                </w:pPr>
                                <w:r>
                                  <w:rPr>
                                    <w:rFonts w:cs="Arial"/>
                                    <w:sz w:val="20"/>
                                    <w:szCs w:val="20"/>
                                  </w:rPr>
                                  <w:t xml:space="preserve">De doorberekening van de gemeentelijke bijdragen uit de begroting van OVER-gemeenten wordt verwerkt in de gemeentebegrotingen. </w:t>
                                </w:r>
                              </w:p>
                            </w:txbxContent>
                          </wps:txbx>
                          <wps:bodyPr rot="0" vert="horz" wrap="square" lIns="91440" tIns="45720" rIns="91440" bIns="45720" anchor="t" anchorCtr="0" upright="1">
                            <a:noAutofit/>
                          </wps:bodyPr>
                        </wps:wsp>
                        <wps:wsp>
                          <wps:cNvPr id="174" name="AutoShape 6"/>
                          <wps:cNvSpPr>
                            <a:spLocks noChangeArrowheads="1"/>
                          </wps:cNvSpPr>
                          <wps:spPr bwMode="auto">
                            <a:xfrm>
                              <a:off x="3641724" y="1"/>
                              <a:ext cx="3527425" cy="3748968"/>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978B87" w14:textId="77777777" w:rsidR="00060A21" w:rsidRDefault="00060A21" w:rsidP="008534A3">
                                <w:pPr>
                                  <w:rPr>
                                    <w:rFonts w:cs="Arial"/>
                                    <w:color w:val="0066B6"/>
                                    <w:sz w:val="20"/>
                                    <w:szCs w:val="20"/>
                                  </w:rPr>
                                </w:pPr>
                                <w:r>
                                  <w:rPr>
                                    <w:rFonts w:cs="Arial"/>
                                    <w:color w:val="0066B6"/>
                                    <w:sz w:val="20"/>
                                    <w:szCs w:val="20"/>
                                  </w:rPr>
                                  <w:t>CYCLUS</w:t>
                                </w:r>
                              </w:p>
                              <w:p w14:paraId="0BD0B022" w14:textId="77777777" w:rsidR="00060A21" w:rsidRDefault="00060A21" w:rsidP="008534A3">
                                <w:pPr>
                                  <w:rPr>
                                    <w:rFonts w:cs="Arial"/>
                                    <w:color w:val="0066B6"/>
                                    <w:sz w:val="20"/>
                                    <w:szCs w:val="20"/>
                                  </w:rPr>
                                </w:pPr>
                                <w:r w:rsidRPr="006D2ADF">
                                  <w:rPr>
                                    <w:rFonts w:ascii="Lucida Sans Unicode" w:hAnsi="Lucida Sans Unicode" w:cs="Lucida Sans Unicode"/>
                                    <w:noProof/>
                                  </w:rPr>
                                  <w:drawing>
                                    <wp:inline distT="0" distB="0" distL="0" distR="0" wp14:anchorId="4C2E5F21" wp14:editId="2A0464B5">
                                      <wp:extent cx="3028950" cy="2209800"/>
                                      <wp:effectExtent l="0" t="0" r="0" b="19050"/>
                                      <wp:docPr id="58" name="Diagram 5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7" r:lo="rId78" r:qs="rId79" r:cs="rId80"/>
                                        </a:graphicData>
                                      </a:graphic>
                                    </wp:inline>
                                  </w:drawing>
                                </w:r>
                              </w:p>
                              <w:p w14:paraId="6001C604" w14:textId="77777777" w:rsidR="00060A21" w:rsidRDefault="00060A21" w:rsidP="008534A3">
                                <w:pPr>
                                  <w:rPr>
                                    <w:rFonts w:cs="Arial"/>
                                    <w:color w:val="0066B6"/>
                                    <w:sz w:val="20"/>
                                    <w:szCs w:val="20"/>
                                  </w:rPr>
                                </w:pPr>
                              </w:p>
                              <w:p w14:paraId="3F167419" w14:textId="77777777" w:rsidR="00060A21" w:rsidRPr="006D2ADF" w:rsidRDefault="00060A21" w:rsidP="008534A3">
                                <w:pPr>
                                  <w:jc w:val="center"/>
                                  <w:rPr>
                                    <w:rFonts w:ascii="Lucida Sans Unicode" w:hAnsi="Lucida Sans Unicode" w:cs="Lucida Sans Unicode"/>
                                  </w:rPr>
                                </w:pPr>
                                <w:r w:rsidRPr="000C38A7">
                                  <w:rPr>
                                    <w:noProof/>
                                  </w:rPr>
                                  <w:drawing>
                                    <wp:inline distT="0" distB="0" distL="0" distR="0" wp14:anchorId="059846EE" wp14:editId="3DE5BD67">
                                      <wp:extent cx="1199652" cy="1133475"/>
                                      <wp:effectExtent l="0" t="0" r="635" b="0"/>
                                      <wp:docPr id="59" name="Afbeelding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01208" cy="1134945"/>
                                              </a:xfrm>
                                              <a:prstGeom prst="rect">
                                                <a:avLst/>
                                              </a:prstGeom>
                                              <a:noFill/>
                                              <a:ln>
                                                <a:noFill/>
                                              </a:ln>
                                            </pic:spPr>
                                          </pic:pic>
                                        </a:graphicData>
                                      </a:graphic>
                                    </wp:inline>
                                  </w:drawing>
                                </w:r>
                              </w:p>
                              <w:p w14:paraId="5B70CB75" w14:textId="77777777" w:rsidR="00060A21" w:rsidRPr="006D2ADF" w:rsidRDefault="00060A21" w:rsidP="008534A3">
                                <w:pPr>
                                  <w:jc w:val="center"/>
                                  <w:rPr>
                                    <w:rFonts w:ascii="Lucida Sans Unicode" w:hAnsi="Lucida Sans Unicode" w:cs="Lucida Sans Unicode"/>
                                  </w:rPr>
                                </w:pPr>
                              </w:p>
                              <w:p w14:paraId="113A2252" w14:textId="77777777" w:rsidR="00060A21" w:rsidRPr="006D2ADF" w:rsidRDefault="00060A21" w:rsidP="008534A3">
                                <w:pPr>
                                  <w:jc w:val="cente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175" name="Groep 175"/>
                        <wpg:cNvGrpSpPr/>
                        <wpg:grpSpPr>
                          <a:xfrm>
                            <a:off x="-31862" y="4808257"/>
                            <a:ext cx="7266200" cy="5090961"/>
                            <a:chOff x="-31862" y="-1356061"/>
                            <a:chExt cx="7266200" cy="5090961"/>
                          </a:xfrm>
                        </wpg:grpSpPr>
                        <wps:wsp>
                          <wps:cNvPr id="176" name="AutoShape 7"/>
                          <wps:cNvSpPr>
                            <a:spLocks noChangeArrowheads="1"/>
                          </wps:cNvSpPr>
                          <wps:spPr bwMode="auto">
                            <a:xfrm>
                              <a:off x="-31862" y="237176"/>
                              <a:ext cx="7266200" cy="3497724"/>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52138B" w14:textId="77777777" w:rsidR="00060A21" w:rsidRPr="0070325F" w:rsidRDefault="00060A21" w:rsidP="008534A3">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2972"/>
                                  <w:gridCol w:w="2977"/>
                                  <w:gridCol w:w="2460"/>
                                  <w:gridCol w:w="2460"/>
                                </w:tblGrid>
                                <w:tr w:rsidR="00060A21" w:rsidRPr="0070325F" w14:paraId="5858E411" w14:textId="77777777" w:rsidTr="004976CE">
                                  <w:trPr>
                                    <w:trHeight w:val="312"/>
                                  </w:trPr>
                                  <w:tc>
                                    <w:tcPr>
                                      <w:tcW w:w="2972" w:type="dxa"/>
                                      <w:shd w:val="clear" w:color="auto" w:fill="BDD6EE" w:themeFill="accent1" w:themeFillTint="66"/>
                                    </w:tcPr>
                                    <w:p w14:paraId="5CC4B51A"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977" w:type="dxa"/>
                                      <w:shd w:val="clear" w:color="auto" w:fill="BDD6EE" w:themeFill="accent1" w:themeFillTint="66"/>
                                    </w:tcPr>
                                    <w:p w14:paraId="01649F29"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r w:rsidRPr="00A32B8E">
                                        <w:rPr>
                                          <w:rFonts w:cs="Arial"/>
                                          <w:b/>
                                          <w:color w:val="FFFFFF" w:themeColor="background1"/>
                                          <w:sz w:val="16"/>
                                          <w:szCs w:val="16"/>
                                        </w:rPr>
                                        <w:t xml:space="preserve"> (gelijk aan v</w:t>
                                      </w:r>
                                      <w:r>
                                        <w:rPr>
                                          <w:rFonts w:cs="Arial"/>
                                          <w:b/>
                                          <w:color w:val="FFFFFF" w:themeColor="background1"/>
                                          <w:sz w:val="16"/>
                                          <w:szCs w:val="16"/>
                                        </w:rPr>
                                        <w:t>oorjaarsbericht</w:t>
                                      </w:r>
                                      <w:r w:rsidRPr="00A32B8E">
                                        <w:rPr>
                                          <w:rFonts w:cs="Arial"/>
                                          <w:b/>
                                          <w:color w:val="FFFFFF" w:themeColor="background1"/>
                                          <w:sz w:val="16"/>
                                          <w:szCs w:val="16"/>
                                        </w:rPr>
                                        <w:t>)</w:t>
                                      </w:r>
                                    </w:p>
                                  </w:tc>
                                  <w:tc>
                                    <w:tcPr>
                                      <w:tcW w:w="2460" w:type="dxa"/>
                                      <w:shd w:val="clear" w:color="auto" w:fill="BDD6EE" w:themeFill="accent1" w:themeFillTint="66"/>
                                    </w:tcPr>
                                    <w:p w14:paraId="0C3A8CEA"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460" w:type="dxa"/>
                                      <w:shd w:val="clear" w:color="auto" w:fill="BDD6EE" w:themeFill="accent1" w:themeFillTint="66"/>
                                    </w:tcPr>
                                    <w:p w14:paraId="3D3C9625"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2660917F" w14:textId="77777777" w:rsidTr="004976CE">
                                  <w:trPr>
                                    <w:trHeight w:val="328"/>
                                  </w:trPr>
                                  <w:tc>
                                    <w:tcPr>
                                      <w:tcW w:w="2972" w:type="dxa"/>
                                      <w:shd w:val="clear" w:color="auto" w:fill="auto"/>
                                    </w:tcPr>
                                    <w:p w14:paraId="6532416E" w14:textId="77777777" w:rsidR="00060A21" w:rsidRDefault="00060A21" w:rsidP="002C6B32">
                                      <w:pPr>
                                        <w:rPr>
                                          <w:rFonts w:cs="Arial"/>
                                          <w:sz w:val="20"/>
                                          <w:szCs w:val="20"/>
                                        </w:rPr>
                                      </w:pPr>
                                      <w:r>
                                        <w:rPr>
                                          <w:rFonts w:cs="Arial"/>
                                          <w:sz w:val="20"/>
                                          <w:szCs w:val="20"/>
                                        </w:rPr>
                                        <w:t xml:space="preserve">Behandeling in </w:t>
                                      </w:r>
                                      <w:r>
                                        <w:rPr>
                                          <w:rFonts w:cs="Arial"/>
                                          <w:sz w:val="20"/>
                                          <w:szCs w:val="20"/>
                                        </w:rPr>
                                        <w:t>MO’s</w:t>
                                      </w:r>
                                    </w:p>
                                  </w:tc>
                                  <w:tc>
                                    <w:tcPr>
                                      <w:tcW w:w="2977" w:type="dxa"/>
                                      <w:shd w:val="clear" w:color="auto" w:fill="auto"/>
                                    </w:tcPr>
                                    <w:p w14:paraId="54051052" w14:textId="2DA226F5" w:rsidR="00060A21" w:rsidRPr="00B40237" w:rsidRDefault="00060A21" w:rsidP="002C6B32">
                                      <w:pPr>
                                        <w:spacing w:line="276" w:lineRule="auto"/>
                                        <w:rPr>
                                          <w:rFonts w:cs="Arial"/>
                                          <w:sz w:val="16"/>
                                          <w:szCs w:val="16"/>
                                        </w:rPr>
                                      </w:pPr>
                                      <w:r>
                                        <w:rPr>
                                          <w:rFonts w:cs="Arial"/>
                                          <w:sz w:val="16"/>
                                          <w:szCs w:val="16"/>
                                        </w:rPr>
                                        <w:t>13-04</w:t>
                                      </w:r>
                                      <w:r w:rsidRPr="00B40237">
                                        <w:rPr>
                                          <w:rFonts w:cs="Arial"/>
                                          <w:sz w:val="16"/>
                                          <w:szCs w:val="16"/>
                                        </w:rPr>
                                        <w:t>-2023</w:t>
                                      </w:r>
                                    </w:p>
                                  </w:tc>
                                  <w:tc>
                                    <w:tcPr>
                                      <w:tcW w:w="2460" w:type="dxa"/>
                                    </w:tcPr>
                                    <w:p w14:paraId="61500130" w14:textId="24DE1119" w:rsidR="00060A21" w:rsidRPr="00B40237" w:rsidRDefault="00060A21" w:rsidP="002C6B32">
                                      <w:pPr>
                                        <w:spacing w:line="276" w:lineRule="auto"/>
                                        <w:rPr>
                                          <w:rFonts w:cs="Arial"/>
                                          <w:sz w:val="20"/>
                                          <w:szCs w:val="20"/>
                                        </w:rPr>
                                      </w:pPr>
                                      <w:r>
                                        <w:rPr>
                                          <w:rFonts w:cs="Arial"/>
                                          <w:sz w:val="20"/>
                                          <w:szCs w:val="20"/>
                                        </w:rPr>
                                        <w:t>31-08-2023</w:t>
                                      </w:r>
                                    </w:p>
                                  </w:tc>
                                  <w:tc>
                                    <w:tcPr>
                                      <w:tcW w:w="2460" w:type="dxa"/>
                                    </w:tcPr>
                                    <w:p w14:paraId="554A81C0" w14:textId="1E381078" w:rsidR="00060A21" w:rsidRPr="00B40237" w:rsidRDefault="00060A21" w:rsidP="002C6B32">
                                      <w:pPr>
                                        <w:spacing w:line="276" w:lineRule="auto"/>
                                        <w:rPr>
                                          <w:rFonts w:cs="Arial"/>
                                          <w:sz w:val="20"/>
                                          <w:szCs w:val="20"/>
                                        </w:rPr>
                                      </w:pPr>
                                      <w:r>
                                        <w:rPr>
                                          <w:rFonts w:cs="Arial"/>
                                          <w:sz w:val="20"/>
                                          <w:szCs w:val="20"/>
                                        </w:rPr>
                                        <w:t>31-08-2023</w:t>
                                      </w:r>
                                    </w:p>
                                  </w:tc>
                                </w:tr>
                                <w:tr w:rsidR="00060A21" w14:paraId="2D431BB2" w14:textId="77777777" w:rsidTr="004976CE">
                                  <w:trPr>
                                    <w:trHeight w:val="328"/>
                                  </w:trPr>
                                  <w:tc>
                                    <w:tcPr>
                                      <w:tcW w:w="2972" w:type="dxa"/>
                                      <w:shd w:val="clear" w:color="auto" w:fill="auto"/>
                                    </w:tcPr>
                                    <w:p w14:paraId="61BA7A72" w14:textId="77777777" w:rsidR="00060A21" w:rsidRDefault="00060A21" w:rsidP="002C6B32">
                                      <w:pPr>
                                        <w:rPr>
                                          <w:rFonts w:cs="Arial"/>
                                          <w:sz w:val="20"/>
                                          <w:szCs w:val="20"/>
                                        </w:rPr>
                                      </w:pPr>
                                      <w:r>
                                        <w:rPr>
                                          <w:rFonts w:cs="Arial"/>
                                          <w:sz w:val="20"/>
                                          <w:szCs w:val="20"/>
                                        </w:rPr>
                                        <w:t>Behandeling in MT / DB</w:t>
                                      </w:r>
                                    </w:p>
                                  </w:tc>
                                  <w:tc>
                                    <w:tcPr>
                                      <w:tcW w:w="2977" w:type="dxa"/>
                                      <w:shd w:val="clear" w:color="auto" w:fill="auto"/>
                                    </w:tcPr>
                                    <w:p w14:paraId="49F841ED" w14:textId="3A2BEA51" w:rsidR="00060A21" w:rsidRPr="00B40237" w:rsidRDefault="00060A21" w:rsidP="002C6B32">
                                      <w:pPr>
                                        <w:spacing w:line="276" w:lineRule="auto"/>
                                        <w:rPr>
                                          <w:rFonts w:cs="Arial"/>
                                          <w:sz w:val="16"/>
                                          <w:szCs w:val="16"/>
                                        </w:rPr>
                                      </w:pPr>
                                      <w:r>
                                        <w:rPr>
                                          <w:rFonts w:cs="Arial"/>
                                          <w:sz w:val="16"/>
                                          <w:szCs w:val="16"/>
                                        </w:rPr>
                                        <w:t>18-04</w:t>
                                      </w:r>
                                      <w:r w:rsidRPr="00B40237">
                                        <w:rPr>
                                          <w:rFonts w:cs="Arial"/>
                                          <w:sz w:val="16"/>
                                          <w:szCs w:val="16"/>
                                        </w:rPr>
                                        <w:t>-2023 (MT)</w:t>
                                      </w:r>
                                      <w:r>
                                        <w:rPr>
                                          <w:rFonts w:cs="Arial"/>
                                          <w:sz w:val="16"/>
                                          <w:szCs w:val="16"/>
                                        </w:rPr>
                                        <w:t>, 26-04</w:t>
                                      </w:r>
                                      <w:r w:rsidRPr="00B40237">
                                        <w:rPr>
                                          <w:rFonts w:cs="Arial"/>
                                          <w:sz w:val="16"/>
                                          <w:szCs w:val="16"/>
                                        </w:rPr>
                                        <w:t>-2023 (DB)</w:t>
                                      </w:r>
                                    </w:p>
                                  </w:tc>
                                  <w:tc>
                                    <w:tcPr>
                                      <w:tcW w:w="2460" w:type="dxa"/>
                                    </w:tcPr>
                                    <w:p w14:paraId="54060B1F" w14:textId="2A0D0408" w:rsidR="00060A21" w:rsidRPr="00B40237" w:rsidRDefault="00060A21" w:rsidP="002C6B32">
                                      <w:pPr>
                                        <w:spacing w:line="276" w:lineRule="auto"/>
                                        <w:rPr>
                                          <w:rFonts w:cs="Arial"/>
                                          <w:sz w:val="20"/>
                                          <w:szCs w:val="20"/>
                                        </w:rPr>
                                      </w:pPr>
                                      <w:r>
                                        <w:rPr>
                                          <w:rFonts w:cs="Arial"/>
                                          <w:sz w:val="20"/>
                                          <w:szCs w:val="20"/>
                                        </w:rPr>
                                        <w:t xml:space="preserve">05-09-2023 </w:t>
                                      </w:r>
                                      <w:r w:rsidRPr="00B40237">
                                        <w:rPr>
                                          <w:rFonts w:cs="Arial"/>
                                          <w:sz w:val="20"/>
                                          <w:szCs w:val="20"/>
                                        </w:rPr>
                                        <w:t>MT</w:t>
                                      </w:r>
                                      <w:r>
                                        <w:rPr>
                                          <w:rFonts w:cs="Arial"/>
                                          <w:sz w:val="20"/>
                                          <w:szCs w:val="20"/>
                                        </w:rPr>
                                        <w:br/>
                                      </w:r>
                                      <w:r w:rsidRPr="00AD5F41">
                                        <w:rPr>
                                          <w:rFonts w:cs="Arial"/>
                                          <w:sz w:val="16"/>
                                          <w:szCs w:val="16"/>
                                        </w:rPr>
                                        <w:t>(zelfde week als Staf BV)</w:t>
                                      </w:r>
                                    </w:p>
                                  </w:tc>
                                  <w:tc>
                                    <w:tcPr>
                                      <w:tcW w:w="2460" w:type="dxa"/>
                                    </w:tcPr>
                                    <w:p w14:paraId="06E57EEE" w14:textId="458398A3" w:rsidR="00060A21" w:rsidRPr="00B40237" w:rsidRDefault="00060A21" w:rsidP="002C6B32">
                                      <w:pPr>
                                        <w:spacing w:line="276" w:lineRule="auto"/>
                                        <w:rPr>
                                          <w:rFonts w:cs="Arial"/>
                                          <w:sz w:val="20"/>
                                          <w:szCs w:val="20"/>
                                        </w:rPr>
                                      </w:pPr>
                                      <w:r>
                                        <w:rPr>
                                          <w:rFonts w:cs="Arial"/>
                                          <w:sz w:val="20"/>
                                          <w:szCs w:val="20"/>
                                        </w:rPr>
                                        <w:t xml:space="preserve">05-09-2023 </w:t>
                                      </w:r>
                                      <w:r w:rsidRPr="00B40237">
                                        <w:rPr>
                                          <w:rFonts w:cs="Arial"/>
                                          <w:sz w:val="20"/>
                                          <w:szCs w:val="20"/>
                                        </w:rPr>
                                        <w:t>MT</w:t>
                                      </w:r>
                                      <w:r>
                                        <w:rPr>
                                          <w:rFonts w:cs="Arial"/>
                                          <w:sz w:val="20"/>
                                          <w:szCs w:val="20"/>
                                        </w:rPr>
                                        <w:br/>
                                      </w:r>
                                      <w:r w:rsidRPr="00AD5F41">
                                        <w:rPr>
                                          <w:rFonts w:cs="Arial"/>
                                          <w:sz w:val="16"/>
                                          <w:szCs w:val="16"/>
                                        </w:rPr>
                                        <w:t>(zelfde week als Staf BV)</w:t>
                                      </w:r>
                                      <w:r>
                                        <w:rPr>
                                          <w:rFonts w:cs="Arial"/>
                                          <w:sz w:val="16"/>
                                          <w:szCs w:val="16"/>
                                        </w:rPr>
                                        <w:t>0</w:t>
                                      </w:r>
                                    </w:p>
                                  </w:tc>
                                </w:tr>
                                <w:tr w:rsidR="00060A21" w14:paraId="578A32C8" w14:textId="77777777" w:rsidTr="004976CE">
                                  <w:trPr>
                                    <w:trHeight w:val="328"/>
                                  </w:trPr>
                                  <w:tc>
                                    <w:tcPr>
                                      <w:tcW w:w="2972" w:type="dxa"/>
                                      <w:shd w:val="clear" w:color="auto" w:fill="auto"/>
                                    </w:tcPr>
                                    <w:p w14:paraId="028A4E17" w14:textId="77777777" w:rsidR="00060A21" w:rsidRDefault="00060A21" w:rsidP="002C6B32">
                                      <w:pPr>
                                        <w:rPr>
                                          <w:rFonts w:cs="Arial"/>
                                          <w:sz w:val="20"/>
                                          <w:szCs w:val="20"/>
                                        </w:rPr>
                                      </w:pPr>
                                      <w:r>
                                        <w:rPr>
                                          <w:rFonts w:cs="Arial"/>
                                          <w:sz w:val="20"/>
                                          <w:szCs w:val="20"/>
                                        </w:rPr>
                                        <w:t>Zienswijzeperiode</w:t>
                                      </w:r>
                                    </w:p>
                                  </w:tc>
                                  <w:tc>
                                    <w:tcPr>
                                      <w:tcW w:w="2977" w:type="dxa"/>
                                      <w:shd w:val="clear" w:color="auto" w:fill="auto"/>
                                    </w:tcPr>
                                    <w:p w14:paraId="0EE27457" w14:textId="557FF630" w:rsidR="00060A21" w:rsidRPr="00B40237" w:rsidRDefault="00060A21" w:rsidP="002C6B32">
                                      <w:pPr>
                                        <w:spacing w:line="276" w:lineRule="auto"/>
                                        <w:rPr>
                                          <w:rFonts w:cs="Arial"/>
                                          <w:sz w:val="16"/>
                                          <w:szCs w:val="16"/>
                                        </w:rPr>
                                      </w:pPr>
                                      <w:r>
                                        <w:rPr>
                                          <w:rFonts w:cs="Arial"/>
                                          <w:sz w:val="16"/>
                                          <w:szCs w:val="16"/>
                                        </w:rPr>
                                        <w:t>27-04</w:t>
                                      </w:r>
                                      <w:r w:rsidRPr="00B40237">
                                        <w:rPr>
                                          <w:rFonts w:cs="Arial"/>
                                          <w:sz w:val="16"/>
                                          <w:szCs w:val="16"/>
                                        </w:rPr>
                                        <w:t>-2023 t/m</w:t>
                                      </w:r>
                                      <w:r>
                                        <w:rPr>
                                          <w:rFonts w:cs="Arial"/>
                                          <w:sz w:val="16"/>
                                          <w:szCs w:val="16"/>
                                        </w:rPr>
                                        <w:t xml:space="preserve"> </w:t>
                                      </w:r>
                                      <w:r w:rsidRPr="00B40237">
                                        <w:rPr>
                                          <w:rFonts w:cs="Arial"/>
                                          <w:sz w:val="16"/>
                                          <w:szCs w:val="16"/>
                                        </w:rPr>
                                        <w:t>13-07-2023 (</w:t>
                                      </w:r>
                                      <w:r>
                                        <w:rPr>
                                          <w:rFonts w:cs="Arial"/>
                                          <w:sz w:val="16"/>
                                          <w:szCs w:val="16"/>
                                        </w:rPr>
                                        <w:t>12</w:t>
                                      </w:r>
                                      <w:r w:rsidRPr="00B40237">
                                        <w:rPr>
                                          <w:rFonts w:cs="Arial"/>
                                          <w:sz w:val="16"/>
                                          <w:szCs w:val="16"/>
                                        </w:rPr>
                                        <w:t xml:space="preserve"> wk)</w:t>
                                      </w:r>
                                    </w:p>
                                  </w:tc>
                                  <w:tc>
                                    <w:tcPr>
                                      <w:tcW w:w="2460" w:type="dxa"/>
                                    </w:tcPr>
                                    <w:p w14:paraId="2095F8FD" w14:textId="77777777" w:rsidR="00060A21" w:rsidRPr="00B40237" w:rsidRDefault="00060A21" w:rsidP="002C6B32">
                                      <w:pPr>
                                        <w:spacing w:line="276" w:lineRule="auto"/>
                                        <w:rPr>
                                          <w:rFonts w:cs="Arial"/>
                                          <w:sz w:val="20"/>
                                          <w:szCs w:val="20"/>
                                        </w:rPr>
                                      </w:pPr>
                                    </w:p>
                                  </w:tc>
                                  <w:tc>
                                    <w:tcPr>
                                      <w:tcW w:w="2460" w:type="dxa"/>
                                    </w:tcPr>
                                    <w:p w14:paraId="347DC20D" w14:textId="77777777" w:rsidR="00060A21" w:rsidRPr="00B40237" w:rsidRDefault="00060A21" w:rsidP="002C6B32">
                                      <w:pPr>
                                        <w:spacing w:line="276" w:lineRule="auto"/>
                                        <w:rPr>
                                          <w:rFonts w:cs="Arial"/>
                                          <w:sz w:val="20"/>
                                          <w:szCs w:val="20"/>
                                        </w:rPr>
                                      </w:pPr>
                                    </w:p>
                                  </w:tc>
                                </w:tr>
                                <w:tr w:rsidR="00060A21" w14:paraId="3EE272E8" w14:textId="77777777" w:rsidTr="004976CE">
                                  <w:trPr>
                                    <w:trHeight w:val="328"/>
                                  </w:trPr>
                                  <w:tc>
                                    <w:tcPr>
                                      <w:tcW w:w="2972" w:type="dxa"/>
                                      <w:shd w:val="clear" w:color="auto" w:fill="auto"/>
                                    </w:tcPr>
                                    <w:p w14:paraId="6BCAF620" w14:textId="2D967FFD" w:rsidR="00060A21" w:rsidRDefault="00060A21" w:rsidP="002C6B32">
                                      <w:pPr>
                                        <w:rPr>
                                          <w:rFonts w:cs="Arial"/>
                                          <w:sz w:val="20"/>
                                          <w:szCs w:val="20"/>
                                        </w:rPr>
                                      </w:pPr>
                                      <w:r>
                                        <w:rPr>
                                          <w:rFonts w:cs="Arial"/>
                                          <w:sz w:val="20"/>
                                          <w:szCs w:val="20"/>
                                        </w:rPr>
                                        <w:t>Behandeling in staf BV</w:t>
                                      </w:r>
                                    </w:p>
                                  </w:tc>
                                  <w:tc>
                                    <w:tcPr>
                                      <w:tcW w:w="2977" w:type="dxa"/>
                                      <w:shd w:val="clear" w:color="auto" w:fill="auto"/>
                                    </w:tcPr>
                                    <w:p w14:paraId="645110CD" w14:textId="77777777" w:rsidR="00060A21" w:rsidRPr="00B40237" w:rsidRDefault="00060A21" w:rsidP="002C6B32">
                                      <w:pPr>
                                        <w:spacing w:line="276" w:lineRule="auto"/>
                                        <w:rPr>
                                          <w:rFonts w:cs="Arial"/>
                                          <w:sz w:val="16"/>
                                          <w:szCs w:val="16"/>
                                        </w:rPr>
                                      </w:pPr>
                                      <w:r w:rsidRPr="00B40237">
                                        <w:rPr>
                                          <w:rFonts w:cs="Arial"/>
                                          <w:sz w:val="16"/>
                                          <w:szCs w:val="16"/>
                                        </w:rPr>
                                        <w:t>n.v.t.</w:t>
                                      </w:r>
                                    </w:p>
                                  </w:tc>
                                  <w:tc>
                                    <w:tcPr>
                                      <w:tcW w:w="2460" w:type="dxa"/>
                                    </w:tcPr>
                                    <w:p w14:paraId="14FE66F6" w14:textId="7A67FF1D" w:rsidR="00060A21" w:rsidRPr="00B40237" w:rsidRDefault="00060A21" w:rsidP="002C6B32">
                                      <w:pPr>
                                        <w:spacing w:line="276" w:lineRule="auto"/>
                                        <w:rPr>
                                          <w:rFonts w:cs="Arial"/>
                                          <w:sz w:val="20"/>
                                          <w:szCs w:val="20"/>
                                        </w:rPr>
                                      </w:pPr>
                                      <w:r>
                                        <w:rPr>
                                          <w:rFonts w:cs="Arial"/>
                                          <w:sz w:val="20"/>
                                          <w:szCs w:val="20"/>
                                        </w:rPr>
                                        <w:t>04-09-2023</w:t>
                                      </w:r>
                                    </w:p>
                                  </w:tc>
                                  <w:tc>
                                    <w:tcPr>
                                      <w:tcW w:w="2460" w:type="dxa"/>
                                    </w:tcPr>
                                    <w:p w14:paraId="7EC0A0B6" w14:textId="27A1E8E0" w:rsidR="00060A21" w:rsidRPr="00B40237" w:rsidRDefault="00060A21" w:rsidP="002C6B32">
                                      <w:pPr>
                                        <w:spacing w:line="276" w:lineRule="auto"/>
                                        <w:rPr>
                                          <w:rFonts w:cs="Arial"/>
                                          <w:sz w:val="20"/>
                                          <w:szCs w:val="20"/>
                                        </w:rPr>
                                      </w:pPr>
                                      <w:r>
                                        <w:rPr>
                                          <w:rFonts w:cs="Arial"/>
                                          <w:sz w:val="20"/>
                                          <w:szCs w:val="20"/>
                                        </w:rPr>
                                        <w:t xml:space="preserve"> 04-09-2023</w:t>
                                      </w:r>
                                    </w:p>
                                  </w:tc>
                                </w:tr>
                                <w:tr w:rsidR="00060A21" w14:paraId="3F91A692" w14:textId="77777777" w:rsidTr="004976CE">
                                  <w:trPr>
                                    <w:trHeight w:val="328"/>
                                  </w:trPr>
                                  <w:tc>
                                    <w:tcPr>
                                      <w:tcW w:w="2972" w:type="dxa"/>
                                      <w:shd w:val="clear" w:color="auto" w:fill="auto"/>
                                    </w:tcPr>
                                    <w:p w14:paraId="105F13D0" w14:textId="77777777" w:rsidR="00060A21" w:rsidRDefault="00060A21" w:rsidP="002C6B32">
                                      <w:pPr>
                                        <w:rPr>
                                          <w:rFonts w:cs="Arial"/>
                                          <w:sz w:val="20"/>
                                          <w:szCs w:val="20"/>
                                        </w:rPr>
                                      </w:pPr>
                                      <w:r>
                                        <w:rPr>
                                          <w:rFonts w:cs="Arial"/>
                                          <w:sz w:val="20"/>
                                          <w:szCs w:val="20"/>
                                        </w:rPr>
                                        <w:t>Behandeling in stafoverleggen</w:t>
                                      </w:r>
                                    </w:p>
                                  </w:tc>
                                  <w:tc>
                                    <w:tcPr>
                                      <w:tcW w:w="2977" w:type="dxa"/>
                                      <w:shd w:val="clear" w:color="auto" w:fill="auto"/>
                                    </w:tcPr>
                                    <w:p w14:paraId="2A87CAC3" w14:textId="77777777" w:rsidR="00060A21" w:rsidRPr="00B40237" w:rsidRDefault="00060A21" w:rsidP="002C6B32">
                                      <w:pPr>
                                        <w:spacing w:line="276" w:lineRule="auto"/>
                                        <w:rPr>
                                          <w:rFonts w:cs="Arial"/>
                                          <w:sz w:val="16"/>
                                          <w:szCs w:val="16"/>
                                        </w:rPr>
                                      </w:pPr>
                                      <w:r>
                                        <w:rPr>
                                          <w:rFonts w:cs="Arial"/>
                                          <w:sz w:val="16"/>
                                          <w:szCs w:val="16"/>
                                        </w:rPr>
                                        <w:t>n.v.t.</w:t>
                                      </w:r>
                                    </w:p>
                                  </w:tc>
                                  <w:tc>
                                    <w:tcPr>
                                      <w:tcW w:w="2460" w:type="dxa"/>
                                    </w:tcPr>
                                    <w:p w14:paraId="367A5728" w14:textId="096FAA87" w:rsidR="00060A21" w:rsidRPr="00B40237" w:rsidRDefault="00060A21" w:rsidP="002C6B32">
                                      <w:pPr>
                                        <w:spacing w:line="276" w:lineRule="auto"/>
                                        <w:rPr>
                                          <w:rFonts w:cs="Arial"/>
                                          <w:sz w:val="20"/>
                                          <w:szCs w:val="20"/>
                                        </w:rPr>
                                      </w:pPr>
                                      <w:r>
                                        <w:rPr>
                                          <w:rFonts w:cs="Arial"/>
                                          <w:sz w:val="20"/>
                                          <w:szCs w:val="20"/>
                                        </w:rPr>
                                        <w:t>11-09-2023</w:t>
                                      </w:r>
                                    </w:p>
                                  </w:tc>
                                  <w:tc>
                                    <w:tcPr>
                                      <w:tcW w:w="2460" w:type="dxa"/>
                                    </w:tcPr>
                                    <w:p w14:paraId="0E6E7BD7" w14:textId="1BEDA5A8" w:rsidR="00060A21" w:rsidRPr="00B40237" w:rsidRDefault="00060A21" w:rsidP="002C6B32">
                                      <w:pPr>
                                        <w:spacing w:line="276" w:lineRule="auto"/>
                                        <w:rPr>
                                          <w:rFonts w:cs="Arial"/>
                                          <w:sz w:val="20"/>
                                          <w:szCs w:val="20"/>
                                        </w:rPr>
                                      </w:pPr>
                                      <w:r>
                                        <w:rPr>
                                          <w:rFonts w:cs="Arial"/>
                                          <w:sz w:val="20"/>
                                          <w:szCs w:val="20"/>
                                        </w:rPr>
                                        <w:t xml:space="preserve"> 11-09-2023</w:t>
                                      </w:r>
                                    </w:p>
                                  </w:tc>
                                </w:tr>
                                <w:tr w:rsidR="00060A21" w14:paraId="4ADD4DFA" w14:textId="77777777" w:rsidTr="004976CE">
                                  <w:trPr>
                                    <w:trHeight w:val="328"/>
                                  </w:trPr>
                                  <w:tc>
                                    <w:tcPr>
                                      <w:tcW w:w="2972" w:type="dxa"/>
                                      <w:shd w:val="clear" w:color="auto" w:fill="auto"/>
                                    </w:tcPr>
                                    <w:p w14:paraId="51B0031C" w14:textId="77777777" w:rsidR="00060A21" w:rsidRPr="0070325F" w:rsidRDefault="00060A21" w:rsidP="002C6B32">
                                      <w:pPr>
                                        <w:rPr>
                                          <w:rFonts w:cs="Arial"/>
                                          <w:sz w:val="20"/>
                                          <w:szCs w:val="20"/>
                                        </w:rPr>
                                      </w:pPr>
                                      <w:r>
                                        <w:rPr>
                                          <w:rFonts w:cs="Arial"/>
                                          <w:sz w:val="20"/>
                                          <w:szCs w:val="20"/>
                                        </w:rPr>
                                        <w:t>Besluitvorming B</w:t>
                                      </w:r>
                                      <w:r w:rsidRPr="0070325F">
                                        <w:rPr>
                                          <w:rFonts w:cs="Arial"/>
                                          <w:sz w:val="20"/>
                                          <w:szCs w:val="20"/>
                                        </w:rPr>
                                        <w:t>&amp;W</w:t>
                                      </w:r>
                                    </w:p>
                                  </w:tc>
                                  <w:tc>
                                    <w:tcPr>
                                      <w:tcW w:w="2977" w:type="dxa"/>
                                      <w:shd w:val="clear" w:color="auto" w:fill="auto"/>
                                    </w:tcPr>
                                    <w:p w14:paraId="68741B5E" w14:textId="2914677B" w:rsidR="00060A21" w:rsidRPr="00B40237" w:rsidRDefault="00060A21" w:rsidP="002C6B32">
                                      <w:pPr>
                                        <w:spacing w:line="276" w:lineRule="auto"/>
                                        <w:rPr>
                                          <w:rFonts w:cs="Arial"/>
                                          <w:sz w:val="16"/>
                                          <w:szCs w:val="16"/>
                                        </w:rPr>
                                      </w:pPr>
                                      <w:r>
                                        <w:rPr>
                                          <w:rFonts w:cs="Arial"/>
                                          <w:sz w:val="16"/>
                                          <w:szCs w:val="16"/>
                                        </w:rPr>
                                        <w:t>09-05</w:t>
                                      </w:r>
                                      <w:r w:rsidRPr="00B40237">
                                        <w:rPr>
                                          <w:rFonts w:cs="Arial"/>
                                          <w:sz w:val="16"/>
                                          <w:szCs w:val="16"/>
                                        </w:rPr>
                                        <w:t>-2023</w:t>
                                      </w:r>
                                      <w:r>
                                        <w:rPr>
                                          <w:rFonts w:cs="Arial"/>
                                          <w:sz w:val="16"/>
                                          <w:szCs w:val="16"/>
                                        </w:rPr>
                                        <w:t xml:space="preserve"> </w:t>
                                      </w:r>
                                      <w:r w:rsidRPr="00B40237">
                                        <w:rPr>
                                          <w:rFonts w:cs="Arial"/>
                                          <w:sz w:val="16"/>
                                          <w:szCs w:val="16"/>
                                        </w:rPr>
                                        <w:t>(zienswijze)</w:t>
                                      </w:r>
                                    </w:p>
                                  </w:tc>
                                  <w:tc>
                                    <w:tcPr>
                                      <w:tcW w:w="2460" w:type="dxa"/>
                                    </w:tcPr>
                                    <w:p w14:paraId="494AC8F4" w14:textId="06F8E2BF" w:rsidR="00060A21" w:rsidRPr="00B40237" w:rsidRDefault="00060A21" w:rsidP="002C6B32">
                                      <w:pPr>
                                        <w:spacing w:line="276" w:lineRule="auto"/>
                                        <w:rPr>
                                          <w:rFonts w:cs="Arial"/>
                                          <w:sz w:val="20"/>
                                          <w:szCs w:val="20"/>
                                        </w:rPr>
                                      </w:pPr>
                                      <w:r>
                                        <w:rPr>
                                          <w:rFonts w:cs="Arial"/>
                                          <w:sz w:val="20"/>
                                          <w:szCs w:val="20"/>
                                        </w:rPr>
                                        <w:t>19-09-2023 / 26-09-2023</w:t>
                                      </w:r>
                                    </w:p>
                                  </w:tc>
                                  <w:tc>
                                    <w:tcPr>
                                      <w:tcW w:w="2460" w:type="dxa"/>
                                    </w:tcPr>
                                    <w:p w14:paraId="550C1061" w14:textId="151F5C28" w:rsidR="00060A21" w:rsidRPr="00B40237" w:rsidRDefault="00060A21" w:rsidP="002C6B32">
                                      <w:pPr>
                                        <w:spacing w:line="276" w:lineRule="auto"/>
                                        <w:rPr>
                                          <w:rFonts w:cs="Arial"/>
                                          <w:sz w:val="20"/>
                                          <w:szCs w:val="20"/>
                                        </w:rPr>
                                      </w:pPr>
                                      <w:r>
                                        <w:rPr>
                                          <w:rFonts w:cs="Arial"/>
                                          <w:sz w:val="20"/>
                                          <w:szCs w:val="20"/>
                                        </w:rPr>
                                        <w:t>19-09-2023 / 26-09-2023</w:t>
                                      </w:r>
                                    </w:p>
                                  </w:tc>
                                </w:tr>
                                <w:tr w:rsidR="00060A21" w14:paraId="70A6C1EE" w14:textId="77777777" w:rsidTr="004976CE">
                                  <w:trPr>
                                    <w:trHeight w:val="328"/>
                                  </w:trPr>
                                  <w:tc>
                                    <w:tcPr>
                                      <w:tcW w:w="2972" w:type="dxa"/>
                                      <w:shd w:val="clear" w:color="auto" w:fill="auto"/>
                                    </w:tcPr>
                                    <w:p w14:paraId="27054983" w14:textId="77777777" w:rsidR="00060A21" w:rsidRPr="0070325F" w:rsidRDefault="00060A21" w:rsidP="002C6B32">
                                      <w:pPr>
                                        <w:rPr>
                                          <w:rFonts w:cs="Arial"/>
                                          <w:sz w:val="20"/>
                                          <w:szCs w:val="20"/>
                                        </w:rPr>
                                      </w:pPr>
                                      <w:r w:rsidRPr="0070325F">
                                        <w:rPr>
                                          <w:rFonts w:cs="Arial"/>
                                          <w:sz w:val="20"/>
                                          <w:szCs w:val="20"/>
                                        </w:rPr>
                                        <w:t>Verzending aan griffie</w:t>
                                      </w:r>
                                    </w:p>
                                  </w:tc>
                                  <w:tc>
                                    <w:tcPr>
                                      <w:tcW w:w="2977" w:type="dxa"/>
                                      <w:shd w:val="clear" w:color="auto" w:fill="auto"/>
                                    </w:tcPr>
                                    <w:p w14:paraId="10E1EA54" w14:textId="0ED29D92" w:rsidR="00060A21" w:rsidRPr="00B40237" w:rsidRDefault="00060A21" w:rsidP="002C6B32">
                                      <w:pPr>
                                        <w:spacing w:line="276" w:lineRule="auto"/>
                                        <w:rPr>
                                          <w:rFonts w:cs="Arial"/>
                                          <w:sz w:val="16"/>
                                          <w:szCs w:val="16"/>
                                        </w:rPr>
                                      </w:pPr>
                                      <w:r>
                                        <w:rPr>
                                          <w:rFonts w:cs="Arial"/>
                                          <w:sz w:val="16"/>
                                          <w:szCs w:val="16"/>
                                        </w:rPr>
                                        <w:t>09-05</w:t>
                                      </w:r>
                                      <w:r w:rsidRPr="00B40237">
                                        <w:rPr>
                                          <w:rFonts w:cs="Arial"/>
                                          <w:sz w:val="16"/>
                                          <w:szCs w:val="16"/>
                                        </w:rPr>
                                        <w:t>-2023 (zienswijze)</w:t>
                                      </w:r>
                                    </w:p>
                                  </w:tc>
                                  <w:tc>
                                    <w:tcPr>
                                      <w:tcW w:w="2460" w:type="dxa"/>
                                    </w:tcPr>
                                    <w:p w14:paraId="45E753C9" w14:textId="6F1F28CB" w:rsidR="00060A21" w:rsidRPr="00B40237" w:rsidRDefault="00060A21" w:rsidP="002C6B32">
                                      <w:pPr>
                                        <w:spacing w:line="276" w:lineRule="auto"/>
                                        <w:rPr>
                                          <w:rFonts w:cs="Arial"/>
                                          <w:sz w:val="20"/>
                                          <w:szCs w:val="20"/>
                                        </w:rPr>
                                      </w:pPr>
                                      <w:r>
                                        <w:rPr>
                                          <w:rFonts w:cs="Arial"/>
                                          <w:sz w:val="20"/>
                                          <w:szCs w:val="20"/>
                                        </w:rPr>
                                        <w:t>26-09-2023</w:t>
                                      </w:r>
                                    </w:p>
                                  </w:tc>
                                  <w:tc>
                                    <w:tcPr>
                                      <w:tcW w:w="2460" w:type="dxa"/>
                                    </w:tcPr>
                                    <w:p w14:paraId="5686137F" w14:textId="196CF1C7" w:rsidR="00060A21" w:rsidRPr="00B40237" w:rsidRDefault="00060A21" w:rsidP="002C6B32">
                                      <w:pPr>
                                        <w:spacing w:line="276" w:lineRule="auto"/>
                                        <w:rPr>
                                          <w:rFonts w:cs="Arial"/>
                                          <w:sz w:val="20"/>
                                          <w:szCs w:val="20"/>
                                        </w:rPr>
                                      </w:pPr>
                                      <w:r>
                                        <w:rPr>
                                          <w:rFonts w:cs="Arial"/>
                                          <w:sz w:val="20"/>
                                          <w:szCs w:val="20"/>
                                        </w:rPr>
                                        <w:t>26-09-2023</w:t>
                                      </w:r>
                                    </w:p>
                                  </w:tc>
                                </w:tr>
                                <w:tr w:rsidR="00060A21" w14:paraId="21BB0B52" w14:textId="77777777" w:rsidTr="004976CE">
                                  <w:trPr>
                                    <w:trHeight w:val="463"/>
                                  </w:trPr>
                                  <w:tc>
                                    <w:tcPr>
                                      <w:tcW w:w="2972" w:type="dxa"/>
                                      <w:shd w:val="clear" w:color="auto" w:fill="auto"/>
                                    </w:tcPr>
                                    <w:p w14:paraId="486ABCA6" w14:textId="77777777" w:rsidR="00060A21" w:rsidRPr="0070325F" w:rsidRDefault="00060A21" w:rsidP="002C6B32">
                                      <w:pPr>
                                        <w:rPr>
                                          <w:rFonts w:cs="Arial"/>
                                          <w:sz w:val="20"/>
                                          <w:szCs w:val="20"/>
                                        </w:rPr>
                                      </w:pPr>
                                      <w:r>
                                        <w:rPr>
                                          <w:rFonts w:cs="Arial"/>
                                          <w:sz w:val="20"/>
                                          <w:szCs w:val="20"/>
                                        </w:rPr>
                                        <w:t>Voorronde/commissie</w:t>
                                      </w:r>
                                    </w:p>
                                  </w:tc>
                                  <w:tc>
                                    <w:tcPr>
                                      <w:tcW w:w="2977" w:type="dxa"/>
                                      <w:shd w:val="clear" w:color="auto" w:fill="auto"/>
                                    </w:tcPr>
                                    <w:p w14:paraId="41D40971" w14:textId="77777777" w:rsidR="00060A21" w:rsidRPr="00B40237" w:rsidRDefault="00060A21" w:rsidP="002C6B32">
                                      <w:pPr>
                                        <w:spacing w:line="276" w:lineRule="auto"/>
                                        <w:rPr>
                                          <w:rFonts w:cs="Arial"/>
                                          <w:sz w:val="16"/>
                                          <w:szCs w:val="16"/>
                                        </w:rPr>
                                      </w:pPr>
                                      <w:r>
                                        <w:rPr>
                                          <w:rFonts w:cs="Arial"/>
                                          <w:sz w:val="16"/>
                                          <w:szCs w:val="16"/>
                                        </w:rPr>
                                        <w:t>11</w:t>
                                      </w:r>
                                      <w:r w:rsidRPr="00B40237">
                                        <w:rPr>
                                          <w:rFonts w:cs="Arial"/>
                                          <w:sz w:val="16"/>
                                          <w:szCs w:val="16"/>
                                        </w:rPr>
                                        <w:t>-07-2023 (WL)</w:t>
                                      </w:r>
                                      <w:r>
                                        <w:rPr>
                                          <w:rFonts w:cs="Arial"/>
                                          <w:sz w:val="16"/>
                                          <w:szCs w:val="16"/>
                                        </w:rPr>
                                        <w:t>, 0</w:t>
                                      </w:r>
                                      <w:r w:rsidRPr="00B40237">
                                        <w:rPr>
                                          <w:rFonts w:cs="Arial"/>
                                          <w:sz w:val="16"/>
                                          <w:szCs w:val="16"/>
                                        </w:rPr>
                                        <w:t>6-07-2023 (OZ)</w:t>
                                      </w:r>
                                    </w:p>
                                  </w:tc>
                                  <w:tc>
                                    <w:tcPr>
                                      <w:tcW w:w="2460" w:type="dxa"/>
                                    </w:tcPr>
                                    <w:p w14:paraId="7E7B056B" w14:textId="77777777" w:rsidR="00060A21" w:rsidRPr="00B40237" w:rsidRDefault="00060A21" w:rsidP="002C6B32">
                                      <w:pPr>
                                        <w:spacing w:line="276" w:lineRule="auto"/>
                                        <w:rPr>
                                          <w:rFonts w:cs="Arial"/>
                                          <w:sz w:val="20"/>
                                          <w:szCs w:val="20"/>
                                        </w:rPr>
                                      </w:pPr>
                                      <w:r w:rsidRPr="00B40237">
                                        <w:rPr>
                                          <w:rFonts w:cs="Arial"/>
                                          <w:sz w:val="20"/>
                                          <w:szCs w:val="20"/>
                                        </w:rPr>
                                        <w:t>n.v.t.</w:t>
                                      </w:r>
                                    </w:p>
                                  </w:tc>
                                  <w:tc>
                                    <w:tcPr>
                                      <w:tcW w:w="2460" w:type="dxa"/>
                                    </w:tcPr>
                                    <w:p w14:paraId="508BE41D" w14:textId="77777777" w:rsidR="00060A21" w:rsidRPr="00B40237" w:rsidRDefault="00060A21" w:rsidP="002C6B32">
                                      <w:pPr>
                                        <w:spacing w:line="276" w:lineRule="auto"/>
                                        <w:rPr>
                                          <w:rFonts w:cs="Arial"/>
                                          <w:sz w:val="20"/>
                                          <w:szCs w:val="20"/>
                                        </w:rPr>
                                      </w:pPr>
                                      <w:r w:rsidRPr="00B40237">
                                        <w:rPr>
                                          <w:rFonts w:cs="Arial"/>
                                          <w:sz w:val="20"/>
                                          <w:szCs w:val="20"/>
                                        </w:rPr>
                                        <w:t>19-10-2023</w:t>
                                      </w:r>
                                    </w:p>
                                  </w:tc>
                                </w:tr>
                                <w:tr w:rsidR="00060A21" w14:paraId="4FD25B72" w14:textId="77777777" w:rsidTr="004976CE">
                                  <w:trPr>
                                    <w:trHeight w:val="328"/>
                                  </w:trPr>
                                  <w:tc>
                                    <w:tcPr>
                                      <w:tcW w:w="2972" w:type="dxa"/>
                                      <w:shd w:val="clear" w:color="auto" w:fill="auto"/>
                                    </w:tcPr>
                                    <w:p w14:paraId="1FAE1A03" w14:textId="77777777" w:rsidR="00060A21" w:rsidRPr="0070325F" w:rsidRDefault="00060A21" w:rsidP="002C6B32">
                                      <w:pPr>
                                        <w:rPr>
                                          <w:rFonts w:cs="Arial"/>
                                          <w:sz w:val="20"/>
                                          <w:szCs w:val="20"/>
                                        </w:rPr>
                                      </w:pPr>
                                      <w:r>
                                        <w:rPr>
                                          <w:rFonts w:cs="Arial"/>
                                          <w:sz w:val="20"/>
                                          <w:szCs w:val="20"/>
                                        </w:rPr>
                                        <w:t>Raad</w:t>
                                      </w:r>
                                    </w:p>
                                  </w:tc>
                                  <w:tc>
                                    <w:tcPr>
                                      <w:tcW w:w="2977" w:type="dxa"/>
                                      <w:shd w:val="clear" w:color="auto" w:fill="auto"/>
                                    </w:tcPr>
                                    <w:p w14:paraId="7528BB08" w14:textId="77777777" w:rsidR="00060A21" w:rsidRPr="00B40237" w:rsidRDefault="00060A21" w:rsidP="002C6B32">
                                      <w:pPr>
                                        <w:spacing w:line="276" w:lineRule="auto"/>
                                        <w:rPr>
                                          <w:rFonts w:cs="Arial"/>
                                          <w:sz w:val="16"/>
                                          <w:szCs w:val="16"/>
                                        </w:rPr>
                                      </w:pPr>
                                      <w:r w:rsidRPr="00B40237">
                                        <w:rPr>
                                          <w:rFonts w:cs="Arial"/>
                                          <w:sz w:val="16"/>
                                          <w:szCs w:val="16"/>
                                        </w:rPr>
                                        <w:t>11-07-2023 (WL)</w:t>
                                      </w:r>
                                      <w:r>
                                        <w:rPr>
                                          <w:rFonts w:cs="Arial"/>
                                          <w:sz w:val="16"/>
                                          <w:szCs w:val="16"/>
                                        </w:rPr>
                                        <w:t>*</w:t>
                                      </w:r>
                                      <w:r w:rsidRPr="00B40237">
                                        <w:rPr>
                                          <w:rFonts w:cs="Arial"/>
                                          <w:sz w:val="16"/>
                                          <w:szCs w:val="16"/>
                                        </w:rPr>
                                        <w:t xml:space="preserve">, 13-07-2023 (OZ) </w:t>
                                      </w:r>
                                    </w:p>
                                  </w:tc>
                                  <w:tc>
                                    <w:tcPr>
                                      <w:tcW w:w="2460" w:type="dxa"/>
                                    </w:tcPr>
                                    <w:p w14:paraId="369C08DC" w14:textId="77777777" w:rsidR="00060A21" w:rsidRPr="00B40237" w:rsidRDefault="00060A21" w:rsidP="002C6B32">
                                      <w:pPr>
                                        <w:spacing w:line="276" w:lineRule="auto"/>
                                        <w:rPr>
                                          <w:rFonts w:cs="Arial"/>
                                          <w:sz w:val="20"/>
                                          <w:szCs w:val="20"/>
                                        </w:rPr>
                                      </w:pPr>
                                      <w:r w:rsidRPr="00B40237">
                                        <w:rPr>
                                          <w:rFonts w:cs="Arial"/>
                                          <w:sz w:val="20"/>
                                          <w:szCs w:val="20"/>
                                        </w:rPr>
                                        <w:t>07-11-2023</w:t>
                                      </w:r>
                                    </w:p>
                                  </w:tc>
                                  <w:tc>
                                    <w:tcPr>
                                      <w:tcW w:w="2460" w:type="dxa"/>
                                    </w:tcPr>
                                    <w:p w14:paraId="1B0CA994" w14:textId="77777777" w:rsidR="00060A21" w:rsidRPr="00B40237" w:rsidRDefault="00060A21" w:rsidP="002C6B32">
                                      <w:pPr>
                                        <w:spacing w:line="276" w:lineRule="auto"/>
                                        <w:rPr>
                                          <w:rFonts w:cs="Arial"/>
                                          <w:sz w:val="20"/>
                                          <w:szCs w:val="20"/>
                                        </w:rPr>
                                      </w:pPr>
                                      <w:r w:rsidRPr="00B40237">
                                        <w:rPr>
                                          <w:rFonts w:cs="Arial"/>
                                          <w:sz w:val="20"/>
                                          <w:szCs w:val="20"/>
                                        </w:rPr>
                                        <w:t>13-11-2023</w:t>
                                      </w:r>
                                    </w:p>
                                  </w:tc>
                                </w:tr>
                                <w:tr w:rsidR="00060A21" w14:paraId="33CC7AED" w14:textId="77777777" w:rsidTr="004976CE">
                                  <w:trPr>
                                    <w:trHeight w:val="328"/>
                                  </w:trPr>
                                  <w:tc>
                                    <w:tcPr>
                                      <w:tcW w:w="2972" w:type="dxa"/>
                                      <w:shd w:val="clear" w:color="auto" w:fill="auto"/>
                                    </w:tcPr>
                                    <w:p w14:paraId="540B0598" w14:textId="77777777" w:rsidR="00060A21" w:rsidRDefault="00060A21" w:rsidP="002C6B32">
                                      <w:pPr>
                                        <w:rPr>
                                          <w:rFonts w:cs="Arial"/>
                                          <w:sz w:val="20"/>
                                          <w:szCs w:val="20"/>
                                        </w:rPr>
                                      </w:pPr>
                                      <w:r>
                                        <w:rPr>
                                          <w:rFonts w:cs="Arial"/>
                                          <w:sz w:val="20"/>
                                          <w:szCs w:val="20"/>
                                        </w:rPr>
                                        <w:t>Besluitvorming DB / AB</w:t>
                                      </w:r>
                                    </w:p>
                                  </w:tc>
                                  <w:tc>
                                    <w:tcPr>
                                      <w:tcW w:w="2977" w:type="dxa"/>
                                      <w:shd w:val="clear" w:color="auto" w:fill="auto"/>
                                    </w:tcPr>
                                    <w:p w14:paraId="45E2889C" w14:textId="69975532" w:rsidR="00060A21" w:rsidRPr="006D19FC" w:rsidRDefault="00060A21" w:rsidP="002C6B32">
                                      <w:pPr>
                                        <w:spacing w:line="276" w:lineRule="auto"/>
                                        <w:rPr>
                                          <w:rFonts w:cs="Arial"/>
                                          <w:sz w:val="16"/>
                                          <w:szCs w:val="16"/>
                                          <w:highlight w:val="green"/>
                                        </w:rPr>
                                      </w:pPr>
                                      <w:r w:rsidRPr="005C7175">
                                        <w:rPr>
                                          <w:rFonts w:cs="Arial"/>
                                          <w:sz w:val="16"/>
                                          <w:szCs w:val="16"/>
                                        </w:rPr>
                                        <w:t>wo 19-07-2023 (DB), wo 26-07-2023 (AB in eerste week zomervakantie)</w:t>
                                      </w:r>
                                    </w:p>
                                  </w:tc>
                                  <w:tc>
                                    <w:tcPr>
                                      <w:tcW w:w="2460" w:type="dxa"/>
                                    </w:tcPr>
                                    <w:p w14:paraId="1E9FB432" w14:textId="77777777" w:rsidR="00060A21" w:rsidRDefault="00060A21" w:rsidP="002C6B32">
                                      <w:pPr>
                                        <w:spacing w:line="276" w:lineRule="auto"/>
                                        <w:rPr>
                                          <w:rFonts w:cs="Arial"/>
                                          <w:sz w:val="20"/>
                                          <w:szCs w:val="20"/>
                                        </w:rPr>
                                      </w:pPr>
                                    </w:p>
                                  </w:tc>
                                  <w:tc>
                                    <w:tcPr>
                                      <w:tcW w:w="2460" w:type="dxa"/>
                                    </w:tcPr>
                                    <w:p w14:paraId="6FD0AEBD" w14:textId="77777777" w:rsidR="00060A21" w:rsidRDefault="00060A21" w:rsidP="002C6B32">
                                      <w:pPr>
                                        <w:spacing w:line="276" w:lineRule="auto"/>
                                        <w:rPr>
                                          <w:rFonts w:cs="Arial"/>
                                          <w:sz w:val="20"/>
                                          <w:szCs w:val="20"/>
                                        </w:rPr>
                                      </w:pPr>
                                    </w:p>
                                  </w:tc>
                                </w:tr>
                                <w:tr w:rsidR="00060A21" w14:paraId="15C33060" w14:textId="77777777" w:rsidTr="004976CE">
                                  <w:trPr>
                                    <w:trHeight w:val="236"/>
                                  </w:trPr>
                                  <w:tc>
                                    <w:tcPr>
                                      <w:tcW w:w="2972" w:type="dxa"/>
                                      <w:shd w:val="clear" w:color="auto" w:fill="auto"/>
                                    </w:tcPr>
                                    <w:p w14:paraId="4694B016" w14:textId="77777777" w:rsidR="00060A21" w:rsidRDefault="00060A21" w:rsidP="002C6B32">
                                      <w:pPr>
                                        <w:rPr>
                                          <w:rFonts w:cs="Arial"/>
                                          <w:sz w:val="20"/>
                                          <w:szCs w:val="20"/>
                                        </w:rPr>
                                      </w:pPr>
                                      <w:r>
                                        <w:rPr>
                                          <w:rFonts w:cs="Arial"/>
                                          <w:sz w:val="20"/>
                                          <w:szCs w:val="20"/>
                                        </w:rPr>
                                        <w:t>Verzenden naar Provincie</w:t>
                                      </w:r>
                                    </w:p>
                                  </w:tc>
                                  <w:tc>
                                    <w:tcPr>
                                      <w:tcW w:w="2977" w:type="dxa"/>
                                      <w:shd w:val="clear" w:color="auto" w:fill="auto"/>
                                    </w:tcPr>
                                    <w:p w14:paraId="51341B9A" w14:textId="77777777" w:rsidR="00060A21" w:rsidRPr="00F2681E" w:rsidRDefault="00060A21" w:rsidP="002C6B32">
                                      <w:pPr>
                                        <w:spacing w:line="276" w:lineRule="auto"/>
                                        <w:rPr>
                                          <w:rFonts w:cs="Arial"/>
                                          <w:sz w:val="16"/>
                                          <w:szCs w:val="16"/>
                                          <w:highlight w:val="yellow"/>
                                        </w:rPr>
                                      </w:pPr>
                                      <w:r>
                                        <w:rPr>
                                          <w:rFonts w:cs="Arial"/>
                                          <w:sz w:val="16"/>
                                          <w:szCs w:val="16"/>
                                        </w:rPr>
                                        <w:t>27-07-2023</w:t>
                                      </w:r>
                                      <w:r>
                                        <w:rPr>
                                          <w:rFonts w:cs="Arial"/>
                                          <w:sz w:val="16"/>
                                          <w:szCs w:val="16"/>
                                        </w:rPr>
                                        <w:br/>
                                      </w:r>
                                      <w:r w:rsidRPr="00B40237">
                                        <w:rPr>
                                          <w:rFonts w:cs="Arial"/>
                                          <w:sz w:val="16"/>
                                          <w:szCs w:val="16"/>
                                        </w:rPr>
                                        <w:t>Nieuwe WGR: uiterlijk 15-0</w:t>
                                      </w:r>
                                      <w:r>
                                        <w:rPr>
                                          <w:rFonts w:cs="Arial"/>
                                          <w:sz w:val="16"/>
                                          <w:szCs w:val="16"/>
                                        </w:rPr>
                                        <w:t>9</w:t>
                                      </w:r>
                                      <w:r w:rsidRPr="00B40237">
                                        <w:rPr>
                                          <w:rFonts w:cs="Arial"/>
                                          <w:sz w:val="16"/>
                                          <w:szCs w:val="16"/>
                                        </w:rPr>
                                        <w:t>-2023</w:t>
                                      </w:r>
                                    </w:p>
                                  </w:tc>
                                  <w:tc>
                                    <w:tcPr>
                                      <w:tcW w:w="2460" w:type="dxa"/>
                                    </w:tcPr>
                                    <w:p w14:paraId="5713B417" w14:textId="77777777" w:rsidR="00060A21" w:rsidRDefault="00060A21" w:rsidP="002C6B32">
                                      <w:pPr>
                                        <w:spacing w:line="276" w:lineRule="auto"/>
                                        <w:rPr>
                                          <w:rFonts w:cs="Arial"/>
                                          <w:sz w:val="20"/>
                                          <w:szCs w:val="20"/>
                                        </w:rPr>
                                      </w:pPr>
                                      <w:r>
                                        <w:rPr>
                                          <w:rFonts w:cs="Arial"/>
                                          <w:sz w:val="20"/>
                                          <w:szCs w:val="20"/>
                                        </w:rPr>
                                        <w:t>Voor 15-11-2023</w:t>
                                      </w:r>
                                    </w:p>
                                  </w:tc>
                                  <w:tc>
                                    <w:tcPr>
                                      <w:tcW w:w="2460" w:type="dxa"/>
                                    </w:tcPr>
                                    <w:p w14:paraId="29F0CBB2" w14:textId="77777777" w:rsidR="00060A21" w:rsidRDefault="00060A21" w:rsidP="002C6B32">
                                      <w:pPr>
                                        <w:spacing w:line="276" w:lineRule="auto"/>
                                        <w:rPr>
                                          <w:rFonts w:cs="Arial"/>
                                          <w:sz w:val="20"/>
                                          <w:szCs w:val="20"/>
                                        </w:rPr>
                                      </w:pPr>
                                      <w:r>
                                        <w:rPr>
                                          <w:rFonts w:cs="Arial"/>
                                          <w:sz w:val="20"/>
                                          <w:szCs w:val="20"/>
                                        </w:rPr>
                                        <w:t>Voor 15-11-2023</w:t>
                                      </w:r>
                                    </w:p>
                                  </w:tc>
                                </w:tr>
                              </w:tbl>
                              <w:p w14:paraId="7C239C00" w14:textId="77777777" w:rsidR="00060A21" w:rsidRPr="006948F9" w:rsidRDefault="00060A21" w:rsidP="008534A3">
                                <w:pPr>
                                  <w:tabs>
                                    <w:tab w:val="left" w:pos="5387"/>
                                  </w:tabs>
                                  <w:spacing w:line="276" w:lineRule="auto"/>
                                  <w:rPr>
                                    <w:rFonts w:cs="Arial"/>
                                    <w:sz w:val="16"/>
                                    <w:szCs w:val="16"/>
                                  </w:rPr>
                                </w:pPr>
                                <w:r w:rsidRPr="006948F9">
                                  <w:rPr>
                                    <w:rFonts w:cs="Arial"/>
                                    <w:sz w:val="16"/>
                                    <w:szCs w:val="16"/>
                                  </w:rPr>
                                  <w:t>*) In overleg met  het Presidium (31-10-22)  zijn voorronde en Raad op dezelfde avond</w:t>
                                </w:r>
                              </w:p>
                            </w:txbxContent>
                          </wps:txbx>
                          <wps:bodyPr rot="0" vert="horz" wrap="square" lIns="91440" tIns="45720" rIns="91440" bIns="45720" anchor="ctr" anchorCtr="0" upright="1">
                            <a:noAutofit/>
                          </wps:bodyPr>
                        </wps:wsp>
                        <wps:wsp>
                          <wps:cNvPr id="177" name="AutoShape 6"/>
                          <wps:cNvSpPr>
                            <a:spLocks noChangeArrowheads="1"/>
                          </wps:cNvSpPr>
                          <wps:spPr bwMode="auto">
                            <a:xfrm>
                              <a:off x="3676596" y="-1346633"/>
                              <a:ext cx="3527425" cy="1513158"/>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8D0605" w14:textId="77777777" w:rsidR="00060A21" w:rsidRDefault="00060A21" w:rsidP="008534A3">
                                <w:pPr>
                                  <w:rPr>
                                    <w:rFonts w:cs="Arial"/>
                                    <w:color w:val="0066B6"/>
                                  </w:rPr>
                                </w:pPr>
                                <w:r w:rsidRPr="00881D62">
                                  <w:rPr>
                                    <w:rFonts w:cs="Arial"/>
                                    <w:color w:val="0066B6"/>
                                    <w:sz w:val="20"/>
                                    <w:szCs w:val="20"/>
                                  </w:rPr>
                                  <w:t>DOEL</w:t>
                                </w:r>
                                <w:r>
                                  <w:rPr>
                                    <w:rFonts w:cs="Arial"/>
                                    <w:color w:val="0066B6"/>
                                  </w:rPr>
                                  <w:t xml:space="preserve"> </w:t>
                                </w:r>
                              </w:p>
                              <w:p w14:paraId="312C95E7" w14:textId="77777777" w:rsidR="00060A21" w:rsidRPr="006A661E" w:rsidRDefault="00060A21" w:rsidP="008534A3">
                                <w:pPr>
                                  <w:spacing w:line="280" w:lineRule="atLeast"/>
                                  <w:rPr>
                                    <w:rFonts w:cs="Arial"/>
                                    <w:sz w:val="20"/>
                                    <w:szCs w:val="20"/>
                                  </w:rPr>
                                </w:pPr>
                                <w:r>
                                  <w:rPr>
                                    <w:rFonts w:cs="Arial"/>
                                    <w:sz w:val="20"/>
                                    <w:szCs w:val="20"/>
                                  </w:rPr>
                                  <w:t>De raad stelt middels de begroting de doelen voor het komende jaar vast. Het is aan het college om deze uit te voeren met de in de begroting beschikbaar gestelde middelen.</w:t>
                                </w:r>
                              </w:p>
                            </w:txbxContent>
                          </wps:txbx>
                          <wps:bodyPr rot="0" vert="horz" wrap="square" lIns="91440" tIns="45720" rIns="91440" bIns="45720" anchor="t" anchorCtr="0" upright="1">
                            <a:noAutofit/>
                          </wps:bodyPr>
                        </wps:wsp>
                        <wps:wsp>
                          <wps:cNvPr id="178" name="AutoShape 4"/>
                          <wps:cNvSpPr>
                            <a:spLocks noChangeArrowheads="1"/>
                          </wps:cNvSpPr>
                          <wps:spPr bwMode="auto">
                            <a:xfrm>
                              <a:off x="44342" y="-1356061"/>
                              <a:ext cx="3527425" cy="1513158"/>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19B061" w14:textId="77777777" w:rsidR="00060A21" w:rsidRPr="004B5C39" w:rsidRDefault="00060A21" w:rsidP="008534A3">
                                <w:pPr>
                                  <w:rPr>
                                    <w:rFonts w:asciiTheme="minorHAnsi" w:hAnsiTheme="minorHAnsi" w:cs="Arial"/>
                                    <w:sz w:val="20"/>
                                    <w:szCs w:val="20"/>
                                  </w:rPr>
                                </w:pPr>
                                <w:r>
                                  <w:rPr>
                                    <w:rFonts w:cs="Arial"/>
                                    <w:color w:val="0066B6"/>
                                    <w:sz w:val="20"/>
                                    <w:szCs w:val="20"/>
                                  </w:rPr>
                                  <w:t>INPUT</w:t>
                                </w:r>
                              </w:p>
                              <w:p w14:paraId="29905B3F" w14:textId="77777777" w:rsidR="00060A21" w:rsidRDefault="00060A21" w:rsidP="008534A3">
                                <w:pPr>
                                  <w:numPr>
                                    <w:ilvl w:val="0"/>
                                    <w:numId w:val="15"/>
                                  </w:numPr>
                                  <w:spacing w:line="280" w:lineRule="atLeast"/>
                                  <w:rPr>
                                    <w:rFonts w:cs="Arial"/>
                                    <w:sz w:val="20"/>
                                    <w:szCs w:val="20"/>
                                  </w:rPr>
                                </w:pPr>
                                <w:r>
                                  <w:rPr>
                                    <w:rFonts w:cs="Arial"/>
                                    <w:sz w:val="20"/>
                                    <w:szCs w:val="20"/>
                                  </w:rPr>
                                  <w:t>Collegeprogramma</w:t>
                                </w:r>
                              </w:p>
                              <w:p w14:paraId="220949D8" w14:textId="77777777" w:rsidR="00060A21" w:rsidRPr="004521E7" w:rsidRDefault="00060A21" w:rsidP="004521E7">
                                <w:pPr>
                                  <w:numPr>
                                    <w:ilvl w:val="0"/>
                                    <w:numId w:val="15"/>
                                  </w:numPr>
                                  <w:spacing w:line="280" w:lineRule="atLeast"/>
                                  <w:rPr>
                                    <w:rFonts w:cs="Arial"/>
                                    <w:sz w:val="20"/>
                                    <w:szCs w:val="20"/>
                                  </w:rPr>
                                </w:pPr>
                                <w:r w:rsidRPr="00AD5498">
                                  <w:rPr>
                                    <w:rFonts w:cs="Arial"/>
                                    <w:sz w:val="20"/>
                                    <w:szCs w:val="20"/>
                                  </w:rPr>
                                  <w:t>Meicirculaire Gemeentefonds</w:t>
                                </w:r>
                                <w:r w:rsidRPr="004521E7">
                                  <w:rPr>
                                    <w:rFonts w:cs="Arial"/>
                                    <w:sz w:val="20"/>
                                    <w:szCs w:val="20"/>
                                  </w:rPr>
                                  <w:t xml:space="preserve"> </w:t>
                                </w:r>
                              </w:p>
                              <w:p w14:paraId="5962A1A8"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Kadernota (incl. evt. aangenomen m</w:t>
                                </w:r>
                                <w:r w:rsidRPr="00EF415B">
                                  <w:rPr>
                                    <w:rFonts w:ascii="Arial" w:hAnsi="Arial" w:cs="Arial"/>
                                    <w:sz w:val="20"/>
                                    <w:szCs w:val="20"/>
                                  </w:rPr>
                                  <w:t>oties en amendementen</w:t>
                                </w:r>
                                <w:r>
                                  <w:rPr>
                                    <w:rFonts w:ascii="Arial" w:hAnsi="Arial" w:cs="Arial"/>
                                    <w:sz w:val="20"/>
                                    <w:szCs w:val="20"/>
                                  </w:rPr>
                                  <w:t>)</w:t>
                                </w:r>
                              </w:p>
                              <w:p w14:paraId="37E0A118" w14:textId="77777777" w:rsidR="00060A21" w:rsidRDefault="00060A21" w:rsidP="008534A3">
                                <w:pPr>
                                  <w:pStyle w:val="Lijstalinea"/>
                                  <w:numPr>
                                    <w:ilvl w:val="0"/>
                                    <w:numId w:val="15"/>
                                  </w:numPr>
                                  <w:spacing w:after="0" w:line="276" w:lineRule="auto"/>
                                  <w:rPr>
                                    <w:rFonts w:ascii="Arial" w:hAnsi="Arial" w:cs="Arial"/>
                                    <w:sz w:val="20"/>
                                    <w:szCs w:val="20"/>
                                  </w:rPr>
                                </w:pPr>
                                <w:r w:rsidRPr="00EF415B">
                                  <w:rPr>
                                    <w:rFonts w:ascii="Arial" w:hAnsi="Arial" w:cs="Arial"/>
                                    <w:sz w:val="20"/>
                                    <w:szCs w:val="20"/>
                                  </w:rPr>
                                  <w:t>Externe ontwikkelingen</w:t>
                                </w:r>
                              </w:p>
                              <w:p w14:paraId="3F90E13F"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Autonome ontwikkelingen</w:t>
                                </w:r>
                              </w:p>
                              <w:p w14:paraId="341E0B53"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 xml:space="preserve">Eventueel </w:t>
                                </w:r>
                                <w:r w:rsidRPr="00EF415B">
                                  <w:rPr>
                                    <w:rFonts w:ascii="Arial" w:hAnsi="Arial" w:cs="Arial"/>
                                    <w:sz w:val="20"/>
                                    <w:szCs w:val="20"/>
                                  </w:rPr>
                                  <w:t>bezuinigingstraject</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1E53BA31" id="Groep 170" o:spid="_x0000_s1078" style="position:absolute;margin-left:15.75pt;margin-top:-35.6pt;width:572.1pt;height:787.5pt;z-index:251710464;mso-position-horizontal-relative:page;mso-width-relative:margin;mso-height-relative:margin" coordorigin="-318" coordsize="72662,98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">
                <v:roundrect id="_x0000_s1079" style="position:absolute;left:157;width:71996;height:8997;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" stroked="f">
                  <v:textbox>
                    <w:txbxContent>
                      <w:p w14:paraId="46B029BF" w14:textId="77777777" w:rsidR="00060A21" w:rsidRPr="006F5C58" w:rsidRDefault="00060A21" w:rsidP="006F5C58">
                        <w:pPr>
                          <w:jc w:val="center"/>
                          <w:rPr>
                            <w:sz w:val="20"/>
                            <w:szCs w:val="20"/>
                          </w:rPr>
                        </w:pPr>
                        <w:bookmarkStart w:id="22" w:name="_Toc118383059"/>
                        <w:r w:rsidRPr="006F5C58">
                          <w:rPr>
                            <w:rStyle w:val="Kop2Char"/>
                            <w:rFonts w:ascii="Verdana" w:hAnsi="Verdana"/>
                            <w:i w:val="0"/>
                            <w:sz w:val="40"/>
                            <w:szCs w:val="40"/>
                          </w:rPr>
                          <w:t>Begroting 2024-2027</w:t>
                        </w:r>
                        <w:bookmarkEnd w:id="22"/>
                        <w:r>
                          <w:rPr>
                            <w:rFonts w:ascii="Verdana" w:hAnsi="Verdana"/>
                            <w:i/>
                            <w:sz w:val="40"/>
                            <w:szCs w:val="40"/>
                          </w:rPr>
                          <w:br/>
                        </w:r>
                        <w:r w:rsidRPr="006948F9">
                          <w:rPr>
                            <w:sz w:val="20"/>
                            <w:szCs w:val="20"/>
                          </w:rPr>
                          <w:t>OVER: Voorjaarsbericht 2023 gelijk met Begroting 2024</w:t>
                        </w:r>
                      </w:p>
                    </w:txbxContent>
                  </v:textbox>
                </v:roundrect>
                <v:group id="Groep 172" o:spid="_x0000_s1080" style="position:absolute;left:157;top:9932;width:71692;height:37489" coordorigin="" coordsize="71691,37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oundrect id="_x0000_s1081" style="position:absolute;width:35274;height:37489;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" stroked="f">
                    <v:textbox>
                      <w:txbxContent>
                        <w:p w14:paraId="459AD549" w14:textId="77777777" w:rsidR="00060A21" w:rsidRDefault="00060A21" w:rsidP="008534A3">
                          <w:pPr>
                            <w:rPr>
                              <w:rFonts w:cs="Arial"/>
                              <w:color w:val="0066B6"/>
                              <w:sz w:val="20"/>
                              <w:szCs w:val="20"/>
                            </w:rPr>
                          </w:pPr>
                          <w:r>
                            <w:rPr>
                              <w:rFonts w:cs="Arial"/>
                              <w:color w:val="0066B6"/>
                              <w:sz w:val="20"/>
                              <w:szCs w:val="20"/>
                            </w:rPr>
                            <w:t xml:space="preserve">WAT  </w:t>
                          </w:r>
                        </w:p>
                        <w:p w14:paraId="5FF53B18" w14:textId="77777777" w:rsidR="00060A21" w:rsidRDefault="00060A21" w:rsidP="008534A3">
                          <w:pPr>
                            <w:spacing w:line="276" w:lineRule="auto"/>
                            <w:rPr>
                              <w:rFonts w:cs="Arial"/>
                              <w:sz w:val="20"/>
                              <w:szCs w:val="20"/>
                            </w:rPr>
                          </w:pPr>
                          <w:r w:rsidRPr="00EF415B">
                            <w:rPr>
                              <w:rFonts w:cs="Arial"/>
                              <w:sz w:val="20"/>
                              <w:szCs w:val="20"/>
                            </w:rPr>
                            <w:t xml:space="preserve">De programmabegroting is </w:t>
                          </w:r>
                          <w:r>
                            <w:rPr>
                              <w:rFonts w:cs="Arial"/>
                              <w:sz w:val="20"/>
                              <w:szCs w:val="20"/>
                            </w:rPr>
                            <w:t xml:space="preserve">voor de gemeente het </w:t>
                          </w:r>
                          <w:r w:rsidRPr="00EF415B">
                            <w:rPr>
                              <w:rFonts w:cs="Arial"/>
                              <w:sz w:val="20"/>
                              <w:szCs w:val="20"/>
                            </w:rPr>
                            <w:t xml:space="preserve">planningsinstrument </w:t>
                          </w:r>
                          <w:r>
                            <w:rPr>
                              <w:rFonts w:cs="Arial"/>
                              <w:sz w:val="20"/>
                              <w:szCs w:val="20"/>
                            </w:rPr>
                            <w:t>met daarin</w:t>
                          </w:r>
                          <w:r w:rsidRPr="00EF415B">
                            <w:rPr>
                              <w:rFonts w:cs="Arial"/>
                              <w:sz w:val="20"/>
                              <w:szCs w:val="20"/>
                            </w:rPr>
                            <w:t xml:space="preserve"> een verzameling van activiteit</w:t>
                          </w:r>
                          <w:r>
                            <w:rPr>
                              <w:rFonts w:cs="Arial"/>
                              <w:sz w:val="20"/>
                              <w:szCs w:val="20"/>
                            </w:rPr>
                            <w:t>en</w:t>
                          </w:r>
                          <w:r w:rsidRPr="00EF415B">
                            <w:rPr>
                              <w:rFonts w:cs="Arial"/>
                              <w:sz w:val="20"/>
                              <w:szCs w:val="20"/>
                            </w:rPr>
                            <w:t xml:space="preserve"> en budgetten, gericht op het bereiken van de gewenste maatschappelijke effecten, uitgezet in doelstellingen. </w:t>
                          </w:r>
                          <w:r>
                            <w:rPr>
                              <w:rFonts w:cs="Arial"/>
                              <w:sz w:val="20"/>
                              <w:szCs w:val="20"/>
                            </w:rPr>
                            <w:t xml:space="preserve">Deze zijn gebaseerd op het collegeprogramma. </w:t>
                          </w:r>
                          <w:r>
                            <w:rPr>
                              <w:rFonts w:cs="Arial"/>
                              <w:sz w:val="20"/>
                              <w:szCs w:val="20"/>
                            </w:rPr>
                            <w:br/>
                          </w:r>
                        </w:p>
                        <w:p w14:paraId="5DE8DEEF" w14:textId="77777777" w:rsidR="00060A21" w:rsidRDefault="00060A21" w:rsidP="008534A3">
                          <w:pPr>
                            <w:spacing w:line="276" w:lineRule="auto"/>
                            <w:rPr>
                              <w:rFonts w:cs="Arial"/>
                              <w:sz w:val="20"/>
                              <w:szCs w:val="20"/>
                            </w:rPr>
                          </w:pPr>
                          <w:r w:rsidRPr="00EF415B">
                            <w:rPr>
                              <w:rFonts w:cs="Arial"/>
                              <w:sz w:val="20"/>
                              <w:szCs w:val="20"/>
                            </w:rPr>
                            <w:t xml:space="preserve">In de begroting staan de </w:t>
                          </w:r>
                          <w:r>
                            <w:rPr>
                              <w:rFonts w:cs="Arial"/>
                              <w:sz w:val="20"/>
                              <w:szCs w:val="20"/>
                            </w:rPr>
                            <w:t xml:space="preserve">3 </w:t>
                          </w:r>
                          <w:r w:rsidRPr="00EF415B">
                            <w:rPr>
                              <w:rFonts w:cs="Arial"/>
                              <w:sz w:val="20"/>
                              <w:szCs w:val="20"/>
                            </w:rPr>
                            <w:t xml:space="preserve">vragen centraal: </w:t>
                          </w:r>
                          <w:r>
                            <w:rPr>
                              <w:rFonts w:cs="Arial"/>
                              <w:sz w:val="20"/>
                              <w:szCs w:val="20"/>
                            </w:rPr>
                            <w:t>W</w:t>
                          </w:r>
                          <w:r w:rsidRPr="00EF415B">
                            <w:rPr>
                              <w:rFonts w:cs="Arial"/>
                              <w:sz w:val="20"/>
                              <w:szCs w:val="20"/>
                            </w:rPr>
                            <w:t xml:space="preserve">at willen we bereiken, </w:t>
                          </w:r>
                          <w:r>
                            <w:rPr>
                              <w:rFonts w:cs="Arial"/>
                              <w:sz w:val="20"/>
                              <w:szCs w:val="20"/>
                            </w:rPr>
                            <w:t>W</w:t>
                          </w:r>
                          <w:r w:rsidRPr="00EF415B">
                            <w:rPr>
                              <w:rFonts w:cs="Arial"/>
                              <w:sz w:val="20"/>
                              <w:szCs w:val="20"/>
                            </w:rPr>
                            <w:t xml:space="preserve">at gaan we ervoor doen en </w:t>
                          </w:r>
                          <w:r>
                            <w:rPr>
                              <w:rFonts w:cs="Arial"/>
                              <w:sz w:val="20"/>
                              <w:szCs w:val="20"/>
                            </w:rPr>
                            <w:t>W</w:t>
                          </w:r>
                          <w:r w:rsidRPr="00EF415B">
                            <w:rPr>
                              <w:rFonts w:cs="Arial"/>
                              <w:sz w:val="20"/>
                              <w:szCs w:val="20"/>
                            </w:rPr>
                            <w:t xml:space="preserve">at gaat het kosten. De activiteiten staan geclusterd op basis van hun samenhang in de door de raad bepaalde 6 programma’s. </w:t>
                          </w:r>
                        </w:p>
                        <w:p w14:paraId="49BD6126" w14:textId="77777777" w:rsidR="00060A21" w:rsidRDefault="00060A21" w:rsidP="008534A3">
                          <w:pPr>
                            <w:spacing w:line="276" w:lineRule="auto"/>
                            <w:rPr>
                              <w:rFonts w:cs="Arial"/>
                              <w:sz w:val="20"/>
                              <w:szCs w:val="20"/>
                            </w:rPr>
                          </w:pPr>
                          <w:r w:rsidRPr="00EF415B">
                            <w:rPr>
                              <w:rFonts w:cs="Arial"/>
                              <w:sz w:val="20"/>
                              <w:szCs w:val="20"/>
                            </w:rPr>
                            <w:t xml:space="preserve">Naast deze programma’s bevat de begroting (verplichte) paragrafen. Deze geven de raad </w:t>
                          </w:r>
                          <w:r>
                            <w:rPr>
                              <w:rFonts w:cs="Arial"/>
                              <w:sz w:val="20"/>
                              <w:szCs w:val="20"/>
                            </w:rPr>
                            <w:t xml:space="preserve">o.a. </w:t>
                          </w:r>
                          <w:r w:rsidRPr="00EF415B">
                            <w:rPr>
                              <w:rFonts w:cs="Arial"/>
                              <w:sz w:val="20"/>
                              <w:szCs w:val="20"/>
                            </w:rPr>
                            <w:t xml:space="preserve">inzicht in de financiële positie van de gemeente en geven </w:t>
                          </w:r>
                          <w:r>
                            <w:rPr>
                              <w:rFonts w:cs="Arial"/>
                              <w:sz w:val="20"/>
                              <w:szCs w:val="20"/>
                            </w:rPr>
                            <w:t>van bepaalde onderwerpen een dwarsdoorsnede door</w:t>
                          </w:r>
                          <w:r w:rsidRPr="00EF415B">
                            <w:rPr>
                              <w:rFonts w:cs="Arial"/>
                              <w:sz w:val="20"/>
                              <w:szCs w:val="20"/>
                            </w:rPr>
                            <w:t xml:space="preserve"> de programma’s heen. </w:t>
                          </w:r>
                          <w:r>
                            <w:rPr>
                              <w:rFonts w:cs="Arial"/>
                              <w:sz w:val="20"/>
                              <w:szCs w:val="20"/>
                            </w:rPr>
                            <w:br/>
                          </w:r>
                        </w:p>
                        <w:p w14:paraId="0144BEFB" w14:textId="77777777" w:rsidR="00060A21" w:rsidRDefault="00060A21" w:rsidP="008534A3">
                          <w:pPr>
                            <w:spacing w:line="276" w:lineRule="auto"/>
                            <w:rPr>
                              <w:rFonts w:cs="Arial"/>
                              <w:sz w:val="20"/>
                              <w:szCs w:val="20"/>
                            </w:rPr>
                          </w:pPr>
                          <w:r>
                            <w:rPr>
                              <w:rFonts w:cs="Arial"/>
                              <w:sz w:val="20"/>
                              <w:szCs w:val="20"/>
                            </w:rPr>
                            <w:t xml:space="preserve">De doorberekening van de gemeentelijke bijdragen uit de begroting van OVER-gemeenten wordt verwerkt in de gemeentebegrotingen. </w:t>
                          </w:r>
                        </w:p>
                      </w:txbxContent>
                    </v:textbox>
                  </v:roundrect>
                  <v:roundrect id="_x0000_s1082" style="position:absolute;left:36417;width:35274;height:37489;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" stroked="f">
                    <v:textbox>
                      <w:txbxContent>
                        <w:p w14:paraId="77978B87" w14:textId="77777777" w:rsidR="00060A21" w:rsidRDefault="00060A21" w:rsidP="008534A3">
                          <w:pPr>
                            <w:rPr>
                              <w:rFonts w:cs="Arial"/>
                              <w:color w:val="0066B6"/>
                              <w:sz w:val="20"/>
                              <w:szCs w:val="20"/>
                            </w:rPr>
                          </w:pPr>
                          <w:r>
                            <w:rPr>
                              <w:rFonts w:cs="Arial"/>
                              <w:color w:val="0066B6"/>
                              <w:sz w:val="20"/>
                              <w:szCs w:val="20"/>
                            </w:rPr>
                            <w:t>CYCLUS</w:t>
                          </w:r>
                        </w:p>
                        <w:p w14:paraId="0BD0B022" w14:textId="77777777" w:rsidR="00060A21" w:rsidRDefault="00060A21" w:rsidP="008534A3">
                          <w:pPr>
                            <w:rPr>
                              <w:rFonts w:cs="Arial"/>
                              <w:color w:val="0066B6"/>
                              <w:sz w:val="20"/>
                              <w:szCs w:val="20"/>
                            </w:rPr>
                          </w:pPr>
                          <w:r w:rsidRPr="006D2ADF">
                            <w:rPr>
                              <w:rFonts w:ascii="Lucida Sans Unicode" w:hAnsi="Lucida Sans Unicode" w:cs="Lucida Sans Unicode"/>
                              <w:noProof/>
                            </w:rPr>
                            <w:drawing>
                              <wp:inline distT="0" distB="0" distL="0" distR="0" wp14:anchorId="4C2E5F21" wp14:editId="2A0464B5">
                                <wp:extent cx="3028950" cy="2209800"/>
                                <wp:effectExtent l="0" t="0" r="0" b="19050"/>
                                <wp:docPr id="58" name="Diagram 5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78" r:qs="rId79" r:cs="rId80"/>
                                  </a:graphicData>
                                </a:graphic>
                              </wp:inline>
                            </w:drawing>
                          </w:r>
                        </w:p>
                        <w:p w14:paraId="6001C604" w14:textId="77777777" w:rsidR="00060A21" w:rsidRDefault="00060A21" w:rsidP="008534A3">
                          <w:pPr>
                            <w:rPr>
                              <w:rFonts w:cs="Arial"/>
                              <w:color w:val="0066B6"/>
                              <w:sz w:val="20"/>
                              <w:szCs w:val="20"/>
                            </w:rPr>
                          </w:pPr>
                        </w:p>
                        <w:p w14:paraId="3F167419" w14:textId="77777777" w:rsidR="00060A21" w:rsidRPr="006D2ADF" w:rsidRDefault="00060A21" w:rsidP="008534A3">
                          <w:pPr>
                            <w:jc w:val="center"/>
                            <w:rPr>
                              <w:rFonts w:ascii="Lucida Sans Unicode" w:hAnsi="Lucida Sans Unicode" w:cs="Lucida Sans Unicode"/>
                            </w:rPr>
                          </w:pPr>
                          <w:r w:rsidRPr="000C38A7">
                            <w:rPr>
                              <w:noProof/>
                            </w:rPr>
                            <w:drawing>
                              <wp:inline distT="0" distB="0" distL="0" distR="0" wp14:anchorId="059846EE" wp14:editId="3DE5BD67">
                                <wp:extent cx="1199652" cy="1133475"/>
                                <wp:effectExtent l="0" t="0" r="635" b="0"/>
                                <wp:docPr id="59" name="Afbeelding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01208" cy="1134945"/>
                                        </a:xfrm>
                                        <a:prstGeom prst="rect">
                                          <a:avLst/>
                                        </a:prstGeom>
                                        <a:noFill/>
                                        <a:ln>
                                          <a:noFill/>
                                        </a:ln>
                                      </pic:spPr>
                                    </pic:pic>
                                  </a:graphicData>
                                </a:graphic>
                              </wp:inline>
                            </w:drawing>
                          </w:r>
                        </w:p>
                        <w:p w14:paraId="5B70CB75" w14:textId="77777777" w:rsidR="00060A21" w:rsidRPr="006D2ADF" w:rsidRDefault="00060A21" w:rsidP="008534A3">
                          <w:pPr>
                            <w:jc w:val="center"/>
                            <w:rPr>
                              <w:rFonts w:ascii="Lucida Sans Unicode" w:hAnsi="Lucida Sans Unicode" w:cs="Lucida Sans Unicode"/>
                            </w:rPr>
                          </w:pPr>
                        </w:p>
                        <w:p w14:paraId="113A2252" w14:textId="77777777" w:rsidR="00060A21" w:rsidRPr="006D2ADF" w:rsidRDefault="00060A21" w:rsidP="008534A3">
                          <w:pPr>
                            <w:jc w:val="center"/>
                            <w:rPr>
                              <w:rFonts w:ascii="Lucida Sans Unicode" w:hAnsi="Lucida Sans Unicode" w:cs="Lucida Sans Unicode"/>
                            </w:rPr>
                          </w:pPr>
                        </w:p>
                      </w:txbxContent>
                    </v:textbox>
                  </v:roundrect>
                </v:group>
                <v:group id="Groep 175" o:spid="_x0000_s1083" style="position:absolute;left:-318;top:48082;width:72661;height:50910" coordorigin="-318,-13560" coordsize="72662,50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oundrect id="_x0000_s1084" style="position:absolute;left:-318;top:2371;width:72661;height:34978;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" stroked="f">
                    <v:textbox>
                      <w:txbxContent>
                        <w:p w14:paraId="7952138B" w14:textId="77777777" w:rsidR="00060A21" w:rsidRPr="0070325F" w:rsidRDefault="00060A21" w:rsidP="008534A3">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2972"/>
                            <w:gridCol w:w="2977"/>
                            <w:gridCol w:w="2460"/>
                            <w:gridCol w:w="2460"/>
                          </w:tblGrid>
                          <w:tr w:rsidR="00060A21" w:rsidRPr="0070325F" w14:paraId="5858E411" w14:textId="77777777" w:rsidTr="004976CE">
                            <w:trPr>
                              <w:trHeight w:val="312"/>
                            </w:trPr>
                            <w:tc>
                              <w:tcPr>
                                <w:tcW w:w="2972" w:type="dxa"/>
                                <w:shd w:val="clear" w:color="auto" w:fill="BDD6EE" w:themeFill="accent1" w:themeFillTint="66"/>
                              </w:tcPr>
                              <w:p w14:paraId="5CC4B51A" w14:textId="77777777" w:rsidR="00060A21" w:rsidRPr="0070325F" w:rsidRDefault="00060A21" w:rsidP="008C3428">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977" w:type="dxa"/>
                                <w:shd w:val="clear" w:color="auto" w:fill="BDD6EE" w:themeFill="accent1" w:themeFillTint="66"/>
                              </w:tcPr>
                              <w:p w14:paraId="01649F29"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OVER</w:t>
                                </w:r>
                                <w:r w:rsidRPr="00A32B8E">
                                  <w:rPr>
                                    <w:rFonts w:cs="Arial"/>
                                    <w:b/>
                                    <w:color w:val="FFFFFF" w:themeColor="background1"/>
                                    <w:sz w:val="16"/>
                                    <w:szCs w:val="16"/>
                                  </w:rPr>
                                  <w:t xml:space="preserve"> (gelijk aan v</w:t>
                                </w:r>
                                <w:r>
                                  <w:rPr>
                                    <w:rFonts w:cs="Arial"/>
                                    <w:b/>
                                    <w:color w:val="FFFFFF" w:themeColor="background1"/>
                                    <w:sz w:val="16"/>
                                    <w:szCs w:val="16"/>
                                  </w:rPr>
                                  <w:t>oorjaarsbericht</w:t>
                                </w:r>
                                <w:r w:rsidRPr="00A32B8E">
                                  <w:rPr>
                                    <w:rFonts w:cs="Arial"/>
                                    <w:b/>
                                    <w:color w:val="FFFFFF" w:themeColor="background1"/>
                                    <w:sz w:val="16"/>
                                    <w:szCs w:val="16"/>
                                  </w:rPr>
                                  <w:t>)</w:t>
                                </w:r>
                              </w:p>
                            </w:tc>
                            <w:tc>
                              <w:tcPr>
                                <w:tcW w:w="2460" w:type="dxa"/>
                                <w:shd w:val="clear" w:color="auto" w:fill="BDD6EE" w:themeFill="accent1" w:themeFillTint="66"/>
                              </w:tcPr>
                              <w:p w14:paraId="0C3A8CEA"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Wormerland</w:t>
                                </w:r>
                              </w:p>
                            </w:tc>
                            <w:tc>
                              <w:tcPr>
                                <w:tcW w:w="2460" w:type="dxa"/>
                                <w:shd w:val="clear" w:color="auto" w:fill="BDD6EE" w:themeFill="accent1" w:themeFillTint="66"/>
                              </w:tcPr>
                              <w:p w14:paraId="3D3C9625" w14:textId="77777777" w:rsidR="00060A21" w:rsidRPr="0070325F" w:rsidRDefault="00060A21" w:rsidP="008C3428">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2660917F" w14:textId="77777777" w:rsidTr="004976CE">
                            <w:trPr>
                              <w:trHeight w:val="328"/>
                            </w:trPr>
                            <w:tc>
                              <w:tcPr>
                                <w:tcW w:w="2972" w:type="dxa"/>
                                <w:shd w:val="clear" w:color="auto" w:fill="auto"/>
                              </w:tcPr>
                              <w:p w14:paraId="6532416E" w14:textId="77777777" w:rsidR="00060A21" w:rsidRDefault="00060A21" w:rsidP="002C6B32">
                                <w:pPr>
                                  <w:rPr>
                                    <w:rFonts w:cs="Arial"/>
                                    <w:sz w:val="20"/>
                                    <w:szCs w:val="20"/>
                                  </w:rPr>
                                </w:pPr>
                                <w:r>
                                  <w:rPr>
                                    <w:rFonts w:cs="Arial"/>
                                    <w:sz w:val="20"/>
                                    <w:szCs w:val="20"/>
                                  </w:rPr>
                                  <w:t xml:space="preserve">Behandeling in </w:t>
                                </w:r>
                                <w:r>
                                  <w:rPr>
                                    <w:rFonts w:cs="Arial"/>
                                    <w:sz w:val="20"/>
                                    <w:szCs w:val="20"/>
                                  </w:rPr>
                                  <w:t>MO’s</w:t>
                                </w:r>
                              </w:p>
                            </w:tc>
                            <w:tc>
                              <w:tcPr>
                                <w:tcW w:w="2977" w:type="dxa"/>
                                <w:shd w:val="clear" w:color="auto" w:fill="auto"/>
                              </w:tcPr>
                              <w:p w14:paraId="54051052" w14:textId="2DA226F5" w:rsidR="00060A21" w:rsidRPr="00B40237" w:rsidRDefault="00060A21" w:rsidP="002C6B32">
                                <w:pPr>
                                  <w:spacing w:line="276" w:lineRule="auto"/>
                                  <w:rPr>
                                    <w:rFonts w:cs="Arial"/>
                                    <w:sz w:val="16"/>
                                    <w:szCs w:val="16"/>
                                  </w:rPr>
                                </w:pPr>
                                <w:r>
                                  <w:rPr>
                                    <w:rFonts w:cs="Arial"/>
                                    <w:sz w:val="16"/>
                                    <w:szCs w:val="16"/>
                                  </w:rPr>
                                  <w:t>13-04</w:t>
                                </w:r>
                                <w:r w:rsidRPr="00B40237">
                                  <w:rPr>
                                    <w:rFonts w:cs="Arial"/>
                                    <w:sz w:val="16"/>
                                    <w:szCs w:val="16"/>
                                  </w:rPr>
                                  <w:t>-2023</w:t>
                                </w:r>
                              </w:p>
                            </w:tc>
                            <w:tc>
                              <w:tcPr>
                                <w:tcW w:w="2460" w:type="dxa"/>
                              </w:tcPr>
                              <w:p w14:paraId="61500130" w14:textId="24DE1119" w:rsidR="00060A21" w:rsidRPr="00B40237" w:rsidRDefault="00060A21" w:rsidP="002C6B32">
                                <w:pPr>
                                  <w:spacing w:line="276" w:lineRule="auto"/>
                                  <w:rPr>
                                    <w:rFonts w:cs="Arial"/>
                                    <w:sz w:val="20"/>
                                    <w:szCs w:val="20"/>
                                  </w:rPr>
                                </w:pPr>
                                <w:r>
                                  <w:rPr>
                                    <w:rFonts w:cs="Arial"/>
                                    <w:sz w:val="20"/>
                                    <w:szCs w:val="20"/>
                                  </w:rPr>
                                  <w:t>31-08-2023</w:t>
                                </w:r>
                              </w:p>
                            </w:tc>
                            <w:tc>
                              <w:tcPr>
                                <w:tcW w:w="2460" w:type="dxa"/>
                              </w:tcPr>
                              <w:p w14:paraId="554A81C0" w14:textId="1E381078" w:rsidR="00060A21" w:rsidRPr="00B40237" w:rsidRDefault="00060A21" w:rsidP="002C6B32">
                                <w:pPr>
                                  <w:spacing w:line="276" w:lineRule="auto"/>
                                  <w:rPr>
                                    <w:rFonts w:cs="Arial"/>
                                    <w:sz w:val="20"/>
                                    <w:szCs w:val="20"/>
                                  </w:rPr>
                                </w:pPr>
                                <w:r>
                                  <w:rPr>
                                    <w:rFonts w:cs="Arial"/>
                                    <w:sz w:val="20"/>
                                    <w:szCs w:val="20"/>
                                  </w:rPr>
                                  <w:t>31-08-2023</w:t>
                                </w:r>
                              </w:p>
                            </w:tc>
                          </w:tr>
                          <w:tr w:rsidR="00060A21" w14:paraId="2D431BB2" w14:textId="77777777" w:rsidTr="004976CE">
                            <w:trPr>
                              <w:trHeight w:val="328"/>
                            </w:trPr>
                            <w:tc>
                              <w:tcPr>
                                <w:tcW w:w="2972" w:type="dxa"/>
                                <w:shd w:val="clear" w:color="auto" w:fill="auto"/>
                              </w:tcPr>
                              <w:p w14:paraId="61BA7A72" w14:textId="77777777" w:rsidR="00060A21" w:rsidRDefault="00060A21" w:rsidP="002C6B32">
                                <w:pPr>
                                  <w:rPr>
                                    <w:rFonts w:cs="Arial"/>
                                    <w:sz w:val="20"/>
                                    <w:szCs w:val="20"/>
                                  </w:rPr>
                                </w:pPr>
                                <w:r>
                                  <w:rPr>
                                    <w:rFonts w:cs="Arial"/>
                                    <w:sz w:val="20"/>
                                    <w:szCs w:val="20"/>
                                  </w:rPr>
                                  <w:t>Behandeling in MT / DB</w:t>
                                </w:r>
                              </w:p>
                            </w:tc>
                            <w:tc>
                              <w:tcPr>
                                <w:tcW w:w="2977" w:type="dxa"/>
                                <w:shd w:val="clear" w:color="auto" w:fill="auto"/>
                              </w:tcPr>
                              <w:p w14:paraId="49F841ED" w14:textId="3A2BEA51" w:rsidR="00060A21" w:rsidRPr="00B40237" w:rsidRDefault="00060A21" w:rsidP="002C6B32">
                                <w:pPr>
                                  <w:spacing w:line="276" w:lineRule="auto"/>
                                  <w:rPr>
                                    <w:rFonts w:cs="Arial"/>
                                    <w:sz w:val="16"/>
                                    <w:szCs w:val="16"/>
                                  </w:rPr>
                                </w:pPr>
                                <w:r>
                                  <w:rPr>
                                    <w:rFonts w:cs="Arial"/>
                                    <w:sz w:val="16"/>
                                    <w:szCs w:val="16"/>
                                  </w:rPr>
                                  <w:t>18-04</w:t>
                                </w:r>
                                <w:r w:rsidRPr="00B40237">
                                  <w:rPr>
                                    <w:rFonts w:cs="Arial"/>
                                    <w:sz w:val="16"/>
                                    <w:szCs w:val="16"/>
                                  </w:rPr>
                                  <w:t>-2023 (MT)</w:t>
                                </w:r>
                                <w:r>
                                  <w:rPr>
                                    <w:rFonts w:cs="Arial"/>
                                    <w:sz w:val="16"/>
                                    <w:szCs w:val="16"/>
                                  </w:rPr>
                                  <w:t>, 26-04</w:t>
                                </w:r>
                                <w:r w:rsidRPr="00B40237">
                                  <w:rPr>
                                    <w:rFonts w:cs="Arial"/>
                                    <w:sz w:val="16"/>
                                    <w:szCs w:val="16"/>
                                  </w:rPr>
                                  <w:t>-2023 (DB)</w:t>
                                </w:r>
                              </w:p>
                            </w:tc>
                            <w:tc>
                              <w:tcPr>
                                <w:tcW w:w="2460" w:type="dxa"/>
                              </w:tcPr>
                              <w:p w14:paraId="54060B1F" w14:textId="2A0D0408" w:rsidR="00060A21" w:rsidRPr="00B40237" w:rsidRDefault="00060A21" w:rsidP="002C6B32">
                                <w:pPr>
                                  <w:spacing w:line="276" w:lineRule="auto"/>
                                  <w:rPr>
                                    <w:rFonts w:cs="Arial"/>
                                    <w:sz w:val="20"/>
                                    <w:szCs w:val="20"/>
                                  </w:rPr>
                                </w:pPr>
                                <w:r>
                                  <w:rPr>
                                    <w:rFonts w:cs="Arial"/>
                                    <w:sz w:val="20"/>
                                    <w:szCs w:val="20"/>
                                  </w:rPr>
                                  <w:t xml:space="preserve">05-09-2023 </w:t>
                                </w:r>
                                <w:r w:rsidRPr="00B40237">
                                  <w:rPr>
                                    <w:rFonts w:cs="Arial"/>
                                    <w:sz w:val="20"/>
                                    <w:szCs w:val="20"/>
                                  </w:rPr>
                                  <w:t>MT</w:t>
                                </w:r>
                                <w:r>
                                  <w:rPr>
                                    <w:rFonts w:cs="Arial"/>
                                    <w:sz w:val="20"/>
                                    <w:szCs w:val="20"/>
                                  </w:rPr>
                                  <w:br/>
                                </w:r>
                                <w:r w:rsidRPr="00AD5F41">
                                  <w:rPr>
                                    <w:rFonts w:cs="Arial"/>
                                    <w:sz w:val="16"/>
                                    <w:szCs w:val="16"/>
                                  </w:rPr>
                                  <w:t>(zelfde week als Staf BV)</w:t>
                                </w:r>
                              </w:p>
                            </w:tc>
                            <w:tc>
                              <w:tcPr>
                                <w:tcW w:w="2460" w:type="dxa"/>
                              </w:tcPr>
                              <w:p w14:paraId="06E57EEE" w14:textId="458398A3" w:rsidR="00060A21" w:rsidRPr="00B40237" w:rsidRDefault="00060A21" w:rsidP="002C6B32">
                                <w:pPr>
                                  <w:spacing w:line="276" w:lineRule="auto"/>
                                  <w:rPr>
                                    <w:rFonts w:cs="Arial"/>
                                    <w:sz w:val="20"/>
                                    <w:szCs w:val="20"/>
                                  </w:rPr>
                                </w:pPr>
                                <w:r>
                                  <w:rPr>
                                    <w:rFonts w:cs="Arial"/>
                                    <w:sz w:val="20"/>
                                    <w:szCs w:val="20"/>
                                  </w:rPr>
                                  <w:t xml:space="preserve">05-09-2023 </w:t>
                                </w:r>
                                <w:r w:rsidRPr="00B40237">
                                  <w:rPr>
                                    <w:rFonts w:cs="Arial"/>
                                    <w:sz w:val="20"/>
                                    <w:szCs w:val="20"/>
                                  </w:rPr>
                                  <w:t>MT</w:t>
                                </w:r>
                                <w:r>
                                  <w:rPr>
                                    <w:rFonts w:cs="Arial"/>
                                    <w:sz w:val="20"/>
                                    <w:szCs w:val="20"/>
                                  </w:rPr>
                                  <w:br/>
                                </w:r>
                                <w:r w:rsidRPr="00AD5F41">
                                  <w:rPr>
                                    <w:rFonts w:cs="Arial"/>
                                    <w:sz w:val="16"/>
                                    <w:szCs w:val="16"/>
                                  </w:rPr>
                                  <w:t>(zelfde week als Staf BV)</w:t>
                                </w:r>
                                <w:r>
                                  <w:rPr>
                                    <w:rFonts w:cs="Arial"/>
                                    <w:sz w:val="16"/>
                                    <w:szCs w:val="16"/>
                                  </w:rPr>
                                  <w:t>0</w:t>
                                </w:r>
                              </w:p>
                            </w:tc>
                          </w:tr>
                          <w:tr w:rsidR="00060A21" w14:paraId="578A32C8" w14:textId="77777777" w:rsidTr="004976CE">
                            <w:trPr>
                              <w:trHeight w:val="328"/>
                            </w:trPr>
                            <w:tc>
                              <w:tcPr>
                                <w:tcW w:w="2972" w:type="dxa"/>
                                <w:shd w:val="clear" w:color="auto" w:fill="auto"/>
                              </w:tcPr>
                              <w:p w14:paraId="028A4E17" w14:textId="77777777" w:rsidR="00060A21" w:rsidRDefault="00060A21" w:rsidP="002C6B32">
                                <w:pPr>
                                  <w:rPr>
                                    <w:rFonts w:cs="Arial"/>
                                    <w:sz w:val="20"/>
                                    <w:szCs w:val="20"/>
                                  </w:rPr>
                                </w:pPr>
                                <w:r>
                                  <w:rPr>
                                    <w:rFonts w:cs="Arial"/>
                                    <w:sz w:val="20"/>
                                    <w:szCs w:val="20"/>
                                  </w:rPr>
                                  <w:t>Zienswijzeperiode</w:t>
                                </w:r>
                              </w:p>
                            </w:tc>
                            <w:tc>
                              <w:tcPr>
                                <w:tcW w:w="2977" w:type="dxa"/>
                                <w:shd w:val="clear" w:color="auto" w:fill="auto"/>
                              </w:tcPr>
                              <w:p w14:paraId="0EE27457" w14:textId="557FF630" w:rsidR="00060A21" w:rsidRPr="00B40237" w:rsidRDefault="00060A21" w:rsidP="002C6B32">
                                <w:pPr>
                                  <w:spacing w:line="276" w:lineRule="auto"/>
                                  <w:rPr>
                                    <w:rFonts w:cs="Arial"/>
                                    <w:sz w:val="16"/>
                                    <w:szCs w:val="16"/>
                                  </w:rPr>
                                </w:pPr>
                                <w:r>
                                  <w:rPr>
                                    <w:rFonts w:cs="Arial"/>
                                    <w:sz w:val="16"/>
                                    <w:szCs w:val="16"/>
                                  </w:rPr>
                                  <w:t>27-04</w:t>
                                </w:r>
                                <w:r w:rsidRPr="00B40237">
                                  <w:rPr>
                                    <w:rFonts w:cs="Arial"/>
                                    <w:sz w:val="16"/>
                                    <w:szCs w:val="16"/>
                                  </w:rPr>
                                  <w:t>-2023 t/m</w:t>
                                </w:r>
                                <w:r>
                                  <w:rPr>
                                    <w:rFonts w:cs="Arial"/>
                                    <w:sz w:val="16"/>
                                    <w:szCs w:val="16"/>
                                  </w:rPr>
                                  <w:t xml:space="preserve"> </w:t>
                                </w:r>
                                <w:r w:rsidRPr="00B40237">
                                  <w:rPr>
                                    <w:rFonts w:cs="Arial"/>
                                    <w:sz w:val="16"/>
                                    <w:szCs w:val="16"/>
                                  </w:rPr>
                                  <w:t>13-07-2023 (</w:t>
                                </w:r>
                                <w:r>
                                  <w:rPr>
                                    <w:rFonts w:cs="Arial"/>
                                    <w:sz w:val="16"/>
                                    <w:szCs w:val="16"/>
                                  </w:rPr>
                                  <w:t>12</w:t>
                                </w:r>
                                <w:r w:rsidRPr="00B40237">
                                  <w:rPr>
                                    <w:rFonts w:cs="Arial"/>
                                    <w:sz w:val="16"/>
                                    <w:szCs w:val="16"/>
                                  </w:rPr>
                                  <w:t xml:space="preserve"> wk)</w:t>
                                </w:r>
                              </w:p>
                            </w:tc>
                            <w:tc>
                              <w:tcPr>
                                <w:tcW w:w="2460" w:type="dxa"/>
                              </w:tcPr>
                              <w:p w14:paraId="2095F8FD" w14:textId="77777777" w:rsidR="00060A21" w:rsidRPr="00B40237" w:rsidRDefault="00060A21" w:rsidP="002C6B32">
                                <w:pPr>
                                  <w:spacing w:line="276" w:lineRule="auto"/>
                                  <w:rPr>
                                    <w:rFonts w:cs="Arial"/>
                                    <w:sz w:val="20"/>
                                    <w:szCs w:val="20"/>
                                  </w:rPr>
                                </w:pPr>
                              </w:p>
                            </w:tc>
                            <w:tc>
                              <w:tcPr>
                                <w:tcW w:w="2460" w:type="dxa"/>
                              </w:tcPr>
                              <w:p w14:paraId="347DC20D" w14:textId="77777777" w:rsidR="00060A21" w:rsidRPr="00B40237" w:rsidRDefault="00060A21" w:rsidP="002C6B32">
                                <w:pPr>
                                  <w:spacing w:line="276" w:lineRule="auto"/>
                                  <w:rPr>
                                    <w:rFonts w:cs="Arial"/>
                                    <w:sz w:val="20"/>
                                    <w:szCs w:val="20"/>
                                  </w:rPr>
                                </w:pPr>
                              </w:p>
                            </w:tc>
                          </w:tr>
                          <w:tr w:rsidR="00060A21" w14:paraId="3EE272E8" w14:textId="77777777" w:rsidTr="004976CE">
                            <w:trPr>
                              <w:trHeight w:val="328"/>
                            </w:trPr>
                            <w:tc>
                              <w:tcPr>
                                <w:tcW w:w="2972" w:type="dxa"/>
                                <w:shd w:val="clear" w:color="auto" w:fill="auto"/>
                              </w:tcPr>
                              <w:p w14:paraId="6BCAF620" w14:textId="2D967FFD" w:rsidR="00060A21" w:rsidRDefault="00060A21" w:rsidP="002C6B32">
                                <w:pPr>
                                  <w:rPr>
                                    <w:rFonts w:cs="Arial"/>
                                    <w:sz w:val="20"/>
                                    <w:szCs w:val="20"/>
                                  </w:rPr>
                                </w:pPr>
                                <w:r>
                                  <w:rPr>
                                    <w:rFonts w:cs="Arial"/>
                                    <w:sz w:val="20"/>
                                    <w:szCs w:val="20"/>
                                  </w:rPr>
                                  <w:t>Behandeling in staf BV</w:t>
                                </w:r>
                              </w:p>
                            </w:tc>
                            <w:tc>
                              <w:tcPr>
                                <w:tcW w:w="2977" w:type="dxa"/>
                                <w:shd w:val="clear" w:color="auto" w:fill="auto"/>
                              </w:tcPr>
                              <w:p w14:paraId="645110CD" w14:textId="77777777" w:rsidR="00060A21" w:rsidRPr="00B40237" w:rsidRDefault="00060A21" w:rsidP="002C6B32">
                                <w:pPr>
                                  <w:spacing w:line="276" w:lineRule="auto"/>
                                  <w:rPr>
                                    <w:rFonts w:cs="Arial"/>
                                    <w:sz w:val="16"/>
                                    <w:szCs w:val="16"/>
                                  </w:rPr>
                                </w:pPr>
                                <w:r w:rsidRPr="00B40237">
                                  <w:rPr>
                                    <w:rFonts w:cs="Arial"/>
                                    <w:sz w:val="16"/>
                                    <w:szCs w:val="16"/>
                                  </w:rPr>
                                  <w:t>n.v.t.</w:t>
                                </w:r>
                              </w:p>
                            </w:tc>
                            <w:tc>
                              <w:tcPr>
                                <w:tcW w:w="2460" w:type="dxa"/>
                              </w:tcPr>
                              <w:p w14:paraId="14FE66F6" w14:textId="7A67FF1D" w:rsidR="00060A21" w:rsidRPr="00B40237" w:rsidRDefault="00060A21" w:rsidP="002C6B32">
                                <w:pPr>
                                  <w:spacing w:line="276" w:lineRule="auto"/>
                                  <w:rPr>
                                    <w:rFonts w:cs="Arial"/>
                                    <w:sz w:val="20"/>
                                    <w:szCs w:val="20"/>
                                  </w:rPr>
                                </w:pPr>
                                <w:r>
                                  <w:rPr>
                                    <w:rFonts w:cs="Arial"/>
                                    <w:sz w:val="20"/>
                                    <w:szCs w:val="20"/>
                                  </w:rPr>
                                  <w:t>04-09-2023</w:t>
                                </w:r>
                              </w:p>
                            </w:tc>
                            <w:tc>
                              <w:tcPr>
                                <w:tcW w:w="2460" w:type="dxa"/>
                              </w:tcPr>
                              <w:p w14:paraId="7EC0A0B6" w14:textId="27A1E8E0" w:rsidR="00060A21" w:rsidRPr="00B40237" w:rsidRDefault="00060A21" w:rsidP="002C6B32">
                                <w:pPr>
                                  <w:spacing w:line="276" w:lineRule="auto"/>
                                  <w:rPr>
                                    <w:rFonts w:cs="Arial"/>
                                    <w:sz w:val="20"/>
                                    <w:szCs w:val="20"/>
                                  </w:rPr>
                                </w:pPr>
                                <w:r>
                                  <w:rPr>
                                    <w:rFonts w:cs="Arial"/>
                                    <w:sz w:val="20"/>
                                    <w:szCs w:val="20"/>
                                  </w:rPr>
                                  <w:t xml:space="preserve"> 04-09-2023</w:t>
                                </w:r>
                              </w:p>
                            </w:tc>
                          </w:tr>
                          <w:tr w:rsidR="00060A21" w14:paraId="3F91A692" w14:textId="77777777" w:rsidTr="004976CE">
                            <w:trPr>
                              <w:trHeight w:val="328"/>
                            </w:trPr>
                            <w:tc>
                              <w:tcPr>
                                <w:tcW w:w="2972" w:type="dxa"/>
                                <w:shd w:val="clear" w:color="auto" w:fill="auto"/>
                              </w:tcPr>
                              <w:p w14:paraId="105F13D0" w14:textId="77777777" w:rsidR="00060A21" w:rsidRDefault="00060A21" w:rsidP="002C6B32">
                                <w:pPr>
                                  <w:rPr>
                                    <w:rFonts w:cs="Arial"/>
                                    <w:sz w:val="20"/>
                                    <w:szCs w:val="20"/>
                                  </w:rPr>
                                </w:pPr>
                                <w:r>
                                  <w:rPr>
                                    <w:rFonts w:cs="Arial"/>
                                    <w:sz w:val="20"/>
                                    <w:szCs w:val="20"/>
                                  </w:rPr>
                                  <w:t>Behandeling in stafoverleggen</w:t>
                                </w:r>
                              </w:p>
                            </w:tc>
                            <w:tc>
                              <w:tcPr>
                                <w:tcW w:w="2977" w:type="dxa"/>
                                <w:shd w:val="clear" w:color="auto" w:fill="auto"/>
                              </w:tcPr>
                              <w:p w14:paraId="2A87CAC3" w14:textId="77777777" w:rsidR="00060A21" w:rsidRPr="00B40237" w:rsidRDefault="00060A21" w:rsidP="002C6B32">
                                <w:pPr>
                                  <w:spacing w:line="276" w:lineRule="auto"/>
                                  <w:rPr>
                                    <w:rFonts w:cs="Arial"/>
                                    <w:sz w:val="16"/>
                                    <w:szCs w:val="16"/>
                                  </w:rPr>
                                </w:pPr>
                                <w:r>
                                  <w:rPr>
                                    <w:rFonts w:cs="Arial"/>
                                    <w:sz w:val="16"/>
                                    <w:szCs w:val="16"/>
                                  </w:rPr>
                                  <w:t>n.v.t.</w:t>
                                </w:r>
                              </w:p>
                            </w:tc>
                            <w:tc>
                              <w:tcPr>
                                <w:tcW w:w="2460" w:type="dxa"/>
                              </w:tcPr>
                              <w:p w14:paraId="367A5728" w14:textId="096FAA87" w:rsidR="00060A21" w:rsidRPr="00B40237" w:rsidRDefault="00060A21" w:rsidP="002C6B32">
                                <w:pPr>
                                  <w:spacing w:line="276" w:lineRule="auto"/>
                                  <w:rPr>
                                    <w:rFonts w:cs="Arial"/>
                                    <w:sz w:val="20"/>
                                    <w:szCs w:val="20"/>
                                  </w:rPr>
                                </w:pPr>
                                <w:r>
                                  <w:rPr>
                                    <w:rFonts w:cs="Arial"/>
                                    <w:sz w:val="20"/>
                                    <w:szCs w:val="20"/>
                                  </w:rPr>
                                  <w:t>11-09-2023</w:t>
                                </w:r>
                              </w:p>
                            </w:tc>
                            <w:tc>
                              <w:tcPr>
                                <w:tcW w:w="2460" w:type="dxa"/>
                              </w:tcPr>
                              <w:p w14:paraId="0E6E7BD7" w14:textId="1BEDA5A8" w:rsidR="00060A21" w:rsidRPr="00B40237" w:rsidRDefault="00060A21" w:rsidP="002C6B32">
                                <w:pPr>
                                  <w:spacing w:line="276" w:lineRule="auto"/>
                                  <w:rPr>
                                    <w:rFonts w:cs="Arial"/>
                                    <w:sz w:val="20"/>
                                    <w:szCs w:val="20"/>
                                  </w:rPr>
                                </w:pPr>
                                <w:r>
                                  <w:rPr>
                                    <w:rFonts w:cs="Arial"/>
                                    <w:sz w:val="20"/>
                                    <w:szCs w:val="20"/>
                                  </w:rPr>
                                  <w:t xml:space="preserve"> 11-09-2023</w:t>
                                </w:r>
                              </w:p>
                            </w:tc>
                          </w:tr>
                          <w:tr w:rsidR="00060A21" w14:paraId="4ADD4DFA" w14:textId="77777777" w:rsidTr="004976CE">
                            <w:trPr>
                              <w:trHeight w:val="328"/>
                            </w:trPr>
                            <w:tc>
                              <w:tcPr>
                                <w:tcW w:w="2972" w:type="dxa"/>
                                <w:shd w:val="clear" w:color="auto" w:fill="auto"/>
                              </w:tcPr>
                              <w:p w14:paraId="51B0031C" w14:textId="77777777" w:rsidR="00060A21" w:rsidRPr="0070325F" w:rsidRDefault="00060A21" w:rsidP="002C6B32">
                                <w:pPr>
                                  <w:rPr>
                                    <w:rFonts w:cs="Arial"/>
                                    <w:sz w:val="20"/>
                                    <w:szCs w:val="20"/>
                                  </w:rPr>
                                </w:pPr>
                                <w:r>
                                  <w:rPr>
                                    <w:rFonts w:cs="Arial"/>
                                    <w:sz w:val="20"/>
                                    <w:szCs w:val="20"/>
                                  </w:rPr>
                                  <w:t>Besluitvorming B</w:t>
                                </w:r>
                                <w:r w:rsidRPr="0070325F">
                                  <w:rPr>
                                    <w:rFonts w:cs="Arial"/>
                                    <w:sz w:val="20"/>
                                    <w:szCs w:val="20"/>
                                  </w:rPr>
                                  <w:t>&amp;W</w:t>
                                </w:r>
                              </w:p>
                            </w:tc>
                            <w:tc>
                              <w:tcPr>
                                <w:tcW w:w="2977" w:type="dxa"/>
                                <w:shd w:val="clear" w:color="auto" w:fill="auto"/>
                              </w:tcPr>
                              <w:p w14:paraId="68741B5E" w14:textId="2914677B" w:rsidR="00060A21" w:rsidRPr="00B40237" w:rsidRDefault="00060A21" w:rsidP="002C6B32">
                                <w:pPr>
                                  <w:spacing w:line="276" w:lineRule="auto"/>
                                  <w:rPr>
                                    <w:rFonts w:cs="Arial"/>
                                    <w:sz w:val="16"/>
                                    <w:szCs w:val="16"/>
                                  </w:rPr>
                                </w:pPr>
                                <w:r>
                                  <w:rPr>
                                    <w:rFonts w:cs="Arial"/>
                                    <w:sz w:val="16"/>
                                    <w:szCs w:val="16"/>
                                  </w:rPr>
                                  <w:t>09-05</w:t>
                                </w:r>
                                <w:r w:rsidRPr="00B40237">
                                  <w:rPr>
                                    <w:rFonts w:cs="Arial"/>
                                    <w:sz w:val="16"/>
                                    <w:szCs w:val="16"/>
                                  </w:rPr>
                                  <w:t>-2023</w:t>
                                </w:r>
                                <w:r>
                                  <w:rPr>
                                    <w:rFonts w:cs="Arial"/>
                                    <w:sz w:val="16"/>
                                    <w:szCs w:val="16"/>
                                  </w:rPr>
                                  <w:t xml:space="preserve"> </w:t>
                                </w:r>
                                <w:r w:rsidRPr="00B40237">
                                  <w:rPr>
                                    <w:rFonts w:cs="Arial"/>
                                    <w:sz w:val="16"/>
                                    <w:szCs w:val="16"/>
                                  </w:rPr>
                                  <w:t>(zienswijze)</w:t>
                                </w:r>
                              </w:p>
                            </w:tc>
                            <w:tc>
                              <w:tcPr>
                                <w:tcW w:w="2460" w:type="dxa"/>
                              </w:tcPr>
                              <w:p w14:paraId="494AC8F4" w14:textId="06F8E2BF" w:rsidR="00060A21" w:rsidRPr="00B40237" w:rsidRDefault="00060A21" w:rsidP="002C6B32">
                                <w:pPr>
                                  <w:spacing w:line="276" w:lineRule="auto"/>
                                  <w:rPr>
                                    <w:rFonts w:cs="Arial"/>
                                    <w:sz w:val="20"/>
                                    <w:szCs w:val="20"/>
                                  </w:rPr>
                                </w:pPr>
                                <w:r>
                                  <w:rPr>
                                    <w:rFonts w:cs="Arial"/>
                                    <w:sz w:val="20"/>
                                    <w:szCs w:val="20"/>
                                  </w:rPr>
                                  <w:t>19-09-2023 / 26-09-2023</w:t>
                                </w:r>
                              </w:p>
                            </w:tc>
                            <w:tc>
                              <w:tcPr>
                                <w:tcW w:w="2460" w:type="dxa"/>
                              </w:tcPr>
                              <w:p w14:paraId="550C1061" w14:textId="151F5C28" w:rsidR="00060A21" w:rsidRPr="00B40237" w:rsidRDefault="00060A21" w:rsidP="002C6B32">
                                <w:pPr>
                                  <w:spacing w:line="276" w:lineRule="auto"/>
                                  <w:rPr>
                                    <w:rFonts w:cs="Arial"/>
                                    <w:sz w:val="20"/>
                                    <w:szCs w:val="20"/>
                                  </w:rPr>
                                </w:pPr>
                                <w:r>
                                  <w:rPr>
                                    <w:rFonts w:cs="Arial"/>
                                    <w:sz w:val="20"/>
                                    <w:szCs w:val="20"/>
                                  </w:rPr>
                                  <w:t>19-09-2023 / 26-09-2023</w:t>
                                </w:r>
                              </w:p>
                            </w:tc>
                          </w:tr>
                          <w:tr w:rsidR="00060A21" w14:paraId="70A6C1EE" w14:textId="77777777" w:rsidTr="004976CE">
                            <w:trPr>
                              <w:trHeight w:val="328"/>
                            </w:trPr>
                            <w:tc>
                              <w:tcPr>
                                <w:tcW w:w="2972" w:type="dxa"/>
                                <w:shd w:val="clear" w:color="auto" w:fill="auto"/>
                              </w:tcPr>
                              <w:p w14:paraId="27054983" w14:textId="77777777" w:rsidR="00060A21" w:rsidRPr="0070325F" w:rsidRDefault="00060A21" w:rsidP="002C6B32">
                                <w:pPr>
                                  <w:rPr>
                                    <w:rFonts w:cs="Arial"/>
                                    <w:sz w:val="20"/>
                                    <w:szCs w:val="20"/>
                                  </w:rPr>
                                </w:pPr>
                                <w:r w:rsidRPr="0070325F">
                                  <w:rPr>
                                    <w:rFonts w:cs="Arial"/>
                                    <w:sz w:val="20"/>
                                    <w:szCs w:val="20"/>
                                  </w:rPr>
                                  <w:t>Verzending aan griffie</w:t>
                                </w:r>
                              </w:p>
                            </w:tc>
                            <w:tc>
                              <w:tcPr>
                                <w:tcW w:w="2977" w:type="dxa"/>
                                <w:shd w:val="clear" w:color="auto" w:fill="auto"/>
                              </w:tcPr>
                              <w:p w14:paraId="10E1EA54" w14:textId="0ED29D92" w:rsidR="00060A21" w:rsidRPr="00B40237" w:rsidRDefault="00060A21" w:rsidP="002C6B32">
                                <w:pPr>
                                  <w:spacing w:line="276" w:lineRule="auto"/>
                                  <w:rPr>
                                    <w:rFonts w:cs="Arial"/>
                                    <w:sz w:val="16"/>
                                    <w:szCs w:val="16"/>
                                  </w:rPr>
                                </w:pPr>
                                <w:r>
                                  <w:rPr>
                                    <w:rFonts w:cs="Arial"/>
                                    <w:sz w:val="16"/>
                                    <w:szCs w:val="16"/>
                                  </w:rPr>
                                  <w:t>09-05</w:t>
                                </w:r>
                                <w:r w:rsidRPr="00B40237">
                                  <w:rPr>
                                    <w:rFonts w:cs="Arial"/>
                                    <w:sz w:val="16"/>
                                    <w:szCs w:val="16"/>
                                  </w:rPr>
                                  <w:t>-2023 (zienswijze)</w:t>
                                </w:r>
                              </w:p>
                            </w:tc>
                            <w:tc>
                              <w:tcPr>
                                <w:tcW w:w="2460" w:type="dxa"/>
                              </w:tcPr>
                              <w:p w14:paraId="45E753C9" w14:textId="6F1F28CB" w:rsidR="00060A21" w:rsidRPr="00B40237" w:rsidRDefault="00060A21" w:rsidP="002C6B32">
                                <w:pPr>
                                  <w:spacing w:line="276" w:lineRule="auto"/>
                                  <w:rPr>
                                    <w:rFonts w:cs="Arial"/>
                                    <w:sz w:val="20"/>
                                    <w:szCs w:val="20"/>
                                  </w:rPr>
                                </w:pPr>
                                <w:r>
                                  <w:rPr>
                                    <w:rFonts w:cs="Arial"/>
                                    <w:sz w:val="20"/>
                                    <w:szCs w:val="20"/>
                                  </w:rPr>
                                  <w:t>26-09-2023</w:t>
                                </w:r>
                              </w:p>
                            </w:tc>
                            <w:tc>
                              <w:tcPr>
                                <w:tcW w:w="2460" w:type="dxa"/>
                              </w:tcPr>
                              <w:p w14:paraId="5686137F" w14:textId="196CF1C7" w:rsidR="00060A21" w:rsidRPr="00B40237" w:rsidRDefault="00060A21" w:rsidP="002C6B32">
                                <w:pPr>
                                  <w:spacing w:line="276" w:lineRule="auto"/>
                                  <w:rPr>
                                    <w:rFonts w:cs="Arial"/>
                                    <w:sz w:val="20"/>
                                    <w:szCs w:val="20"/>
                                  </w:rPr>
                                </w:pPr>
                                <w:r>
                                  <w:rPr>
                                    <w:rFonts w:cs="Arial"/>
                                    <w:sz w:val="20"/>
                                    <w:szCs w:val="20"/>
                                  </w:rPr>
                                  <w:t>26-09-2023</w:t>
                                </w:r>
                              </w:p>
                            </w:tc>
                          </w:tr>
                          <w:tr w:rsidR="00060A21" w14:paraId="21BB0B52" w14:textId="77777777" w:rsidTr="004976CE">
                            <w:trPr>
                              <w:trHeight w:val="463"/>
                            </w:trPr>
                            <w:tc>
                              <w:tcPr>
                                <w:tcW w:w="2972" w:type="dxa"/>
                                <w:shd w:val="clear" w:color="auto" w:fill="auto"/>
                              </w:tcPr>
                              <w:p w14:paraId="486ABCA6" w14:textId="77777777" w:rsidR="00060A21" w:rsidRPr="0070325F" w:rsidRDefault="00060A21" w:rsidP="002C6B32">
                                <w:pPr>
                                  <w:rPr>
                                    <w:rFonts w:cs="Arial"/>
                                    <w:sz w:val="20"/>
                                    <w:szCs w:val="20"/>
                                  </w:rPr>
                                </w:pPr>
                                <w:r>
                                  <w:rPr>
                                    <w:rFonts w:cs="Arial"/>
                                    <w:sz w:val="20"/>
                                    <w:szCs w:val="20"/>
                                  </w:rPr>
                                  <w:t>Voorronde/commissie</w:t>
                                </w:r>
                              </w:p>
                            </w:tc>
                            <w:tc>
                              <w:tcPr>
                                <w:tcW w:w="2977" w:type="dxa"/>
                                <w:shd w:val="clear" w:color="auto" w:fill="auto"/>
                              </w:tcPr>
                              <w:p w14:paraId="41D40971" w14:textId="77777777" w:rsidR="00060A21" w:rsidRPr="00B40237" w:rsidRDefault="00060A21" w:rsidP="002C6B32">
                                <w:pPr>
                                  <w:spacing w:line="276" w:lineRule="auto"/>
                                  <w:rPr>
                                    <w:rFonts w:cs="Arial"/>
                                    <w:sz w:val="16"/>
                                    <w:szCs w:val="16"/>
                                  </w:rPr>
                                </w:pPr>
                                <w:r>
                                  <w:rPr>
                                    <w:rFonts w:cs="Arial"/>
                                    <w:sz w:val="16"/>
                                    <w:szCs w:val="16"/>
                                  </w:rPr>
                                  <w:t>11</w:t>
                                </w:r>
                                <w:r w:rsidRPr="00B40237">
                                  <w:rPr>
                                    <w:rFonts w:cs="Arial"/>
                                    <w:sz w:val="16"/>
                                    <w:szCs w:val="16"/>
                                  </w:rPr>
                                  <w:t>-07-2023 (WL)</w:t>
                                </w:r>
                                <w:r>
                                  <w:rPr>
                                    <w:rFonts w:cs="Arial"/>
                                    <w:sz w:val="16"/>
                                    <w:szCs w:val="16"/>
                                  </w:rPr>
                                  <w:t>, 0</w:t>
                                </w:r>
                                <w:r w:rsidRPr="00B40237">
                                  <w:rPr>
                                    <w:rFonts w:cs="Arial"/>
                                    <w:sz w:val="16"/>
                                    <w:szCs w:val="16"/>
                                  </w:rPr>
                                  <w:t>6-07-2023 (OZ)</w:t>
                                </w:r>
                              </w:p>
                            </w:tc>
                            <w:tc>
                              <w:tcPr>
                                <w:tcW w:w="2460" w:type="dxa"/>
                              </w:tcPr>
                              <w:p w14:paraId="7E7B056B" w14:textId="77777777" w:rsidR="00060A21" w:rsidRPr="00B40237" w:rsidRDefault="00060A21" w:rsidP="002C6B32">
                                <w:pPr>
                                  <w:spacing w:line="276" w:lineRule="auto"/>
                                  <w:rPr>
                                    <w:rFonts w:cs="Arial"/>
                                    <w:sz w:val="20"/>
                                    <w:szCs w:val="20"/>
                                  </w:rPr>
                                </w:pPr>
                                <w:r w:rsidRPr="00B40237">
                                  <w:rPr>
                                    <w:rFonts w:cs="Arial"/>
                                    <w:sz w:val="20"/>
                                    <w:szCs w:val="20"/>
                                  </w:rPr>
                                  <w:t>n.v.t.</w:t>
                                </w:r>
                              </w:p>
                            </w:tc>
                            <w:tc>
                              <w:tcPr>
                                <w:tcW w:w="2460" w:type="dxa"/>
                              </w:tcPr>
                              <w:p w14:paraId="508BE41D" w14:textId="77777777" w:rsidR="00060A21" w:rsidRPr="00B40237" w:rsidRDefault="00060A21" w:rsidP="002C6B32">
                                <w:pPr>
                                  <w:spacing w:line="276" w:lineRule="auto"/>
                                  <w:rPr>
                                    <w:rFonts w:cs="Arial"/>
                                    <w:sz w:val="20"/>
                                    <w:szCs w:val="20"/>
                                  </w:rPr>
                                </w:pPr>
                                <w:r w:rsidRPr="00B40237">
                                  <w:rPr>
                                    <w:rFonts w:cs="Arial"/>
                                    <w:sz w:val="20"/>
                                    <w:szCs w:val="20"/>
                                  </w:rPr>
                                  <w:t>19-10-2023</w:t>
                                </w:r>
                              </w:p>
                            </w:tc>
                          </w:tr>
                          <w:tr w:rsidR="00060A21" w14:paraId="4FD25B72" w14:textId="77777777" w:rsidTr="004976CE">
                            <w:trPr>
                              <w:trHeight w:val="328"/>
                            </w:trPr>
                            <w:tc>
                              <w:tcPr>
                                <w:tcW w:w="2972" w:type="dxa"/>
                                <w:shd w:val="clear" w:color="auto" w:fill="auto"/>
                              </w:tcPr>
                              <w:p w14:paraId="1FAE1A03" w14:textId="77777777" w:rsidR="00060A21" w:rsidRPr="0070325F" w:rsidRDefault="00060A21" w:rsidP="002C6B32">
                                <w:pPr>
                                  <w:rPr>
                                    <w:rFonts w:cs="Arial"/>
                                    <w:sz w:val="20"/>
                                    <w:szCs w:val="20"/>
                                  </w:rPr>
                                </w:pPr>
                                <w:r>
                                  <w:rPr>
                                    <w:rFonts w:cs="Arial"/>
                                    <w:sz w:val="20"/>
                                    <w:szCs w:val="20"/>
                                  </w:rPr>
                                  <w:t>Raad</w:t>
                                </w:r>
                              </w:p>
                            </w:tc>
                            <w:tc>
                              <w:tcPr>
                                <w:tcW w:w="2977" w:type="dxa"/>
                                <w:shd w:val="clear" w:color="auto" w:fill="auto"/>
                              </w:tcPr>
                              <w:p w14:paraId="7528BB08" w14:textId="77777777" w:rsidR="00060A21" w:rsidRPr="00B40237" w:rsidRDefault="00060A21" w:rsidP="002C6B32">
                                <w:pPr>
                                  <w:spacing w:line="276" w:lineRule="auto"/>
                                  <w:rPr>
                                    <w:rFonts w:cs="Arial"/>
                                    <w:sz w:val="16"/>
                                    <w:szCs w:val="16"/>
                                  </w:rPr>
                                </w:pPr>
                                <w:r w:rsidRPr="00B40237">
                                  <w:rPr>
                                    <w:rFonts w:cs="Arial"/>
                                    <w:sz w:val="16"/>
                                    <w:szCs w:val="16"/>
                                  </w:rPr>
                                  <w:t>11-07-2023 (WL)</w:t>
                                </w:r>
                                <w:r>
                                  <w:rPr>
                                    <w:rFonts w:cs="Arial"/>
                                    <w:sz w:val="16"/>
                                    <w:szCs w:val="16"/>
                                  </w:rPr>
                                  <w:t>*</w:t>
                                </w:r>
                                <w:r w:rsidRPr="00B40237">
                                  <w:rPr>
                                    <w:rFonts w:cs="Arial"/>
                                    <w:sz w:val="16"/>
                                    <w:szCs w:val="16"/>
                                  </w:rPr>
                                  <w:t xml:space="preserve">, 13-07-2023 (OZ) </w:t>
                                </w:r>
                              </w:p>
                            </w:tc>
                            <w:tc>
                              <w:tcPr>
                                <w:tcW w:w="2460" w:type="dxa"/>
                              </w:tcPr>
                              <w:p w14:paraId="369C08DC" w14:textId="77777777" w:rsidR="00060A21" w:rsidRPr="00B40237" w:rsidRDefault="00060A21" w:rsidP="002C6B32">
                                <w:pPr>
                                  <w:spacing w:line="276" w:lineRule="auto"/>
                                  <w:rPr>
                                    <w:rFonts w:cs="Arial"/>
                                    <w:sz w:val="20"/>
                                    <w:szCs w:val="20"/>
                                  </w:rPr>
                                </w:pPr>
                                <w:r w:rsidRPr="00B40237">
                                  <w:rPr>
                                    <w:rFonts w:cs="Arial"/>
                                    <w:sz w:val="20"/>
                                    <w:szCs w:val="20"/>
                                  </w:rPr>
                                  <w:t>07-11-2023</w:t>
                                </w:r>
                              </w:p>
                            </w:tc>
                            <w:tc>
                              <w:tcPr>
                                <w:tcW w:w="2460" w:type="dxa"/>
                              </w:tcPr>
                              <w:p w14:paraId="1B0CA994" w14:textId="77777777" w:rsidR="00060A21" w:rsidRPr="00B40237" w:rsidRDefault="00060A21" w:rsidP="002C6B32">
                                <w:pPr>
                                  <w:spacing w:line="276" w:lineRule="auto"/>
                                  <w:rPr>
                                    <w:rFonts w:cs="Arial"/>
                                    <w:sz w:val="20"/>
                                    <w:szCs w:val="20"/>
                                  </w:rPr>
                                </w:pPr>
                                <w:r w:rsidRPr="00B40237">
                                  <w:rPr>
                                    <w:rFonts w:cs="Arial"/>
                                    <w:sz w:val="20"/>
                                    <w:szCs w:val="20"/>
                                  </w:rPr>
                                  <w:t>13-11-2023</w:t>
                                </w:r>
                              </w:p>
                            </w:tc>
                          </w:tr>
                          <w:tr w:rsidR="00060A21" w14:paraId="33CC7AED" w14:textId="77777777" w:rsidTr="004976CE">
                            <w:trPr>
                              <w:trHeight w:val="328"/>
                            </w:trPr>
                            <w:tc>
                              <w:tcPr>
                                <w:tcW w:w="2972" w:type="dxa"/>
                                <w:shd w:val="clear" w:color="auto" w:fill="auto"/>
                              </w:tcPr>
                              <w:p w14:paraId="540B0598" w14:textId="77777777" w:rsidR="00060A21" w:rsidRDefault="00060A21" w:rsidP="002C6B32">
                                <w:pPr>
                                  <w:rPr>
                                    <w:rFonts w:cs="Arial"/>
                                    <w:sz w:val="20"/>
                                    <w:szCs w:val="20"/>
                                  </w:rPr>
                                </w:pPr>
                                <w:r>
                                  <w:rPr>
                                    <w:rFonts w:cs="Arial"/>
                                    <w:sz w:val="20"/>
                                    <w:szCs w:val="20"/>
                                  </w:rPr>
                                  <w:t>Besluitvorming DB / AB</w:t>
                                </w:r>
                              </w:p>
                            </w:tc>
                            <w:tc>
                              <w:tcPr>
                                <w:tcW w:w="2977" w:type="dxa"/>
                                <w:shd w:val="clear" w:color="auto" w:fill="auto"/>
                              </w:tcPr>
                              <w:p w14:paraId="45E2889C" w14:textId="69975532" w:rsidR="00060A21" w:rsidRPr="006D19FC" w:rsidRDefault="00060A21" w:rsidP="002C6B32">
                                <w:pPr>
                                  <w:spacing w:line="276" w:lineRule="auto"/>
                                  <w:rPr>
                                    <w:rFonts w:cs="Arial"/>
                                    <w:sz w:val="16"/>
                                    <w:szCs w:val="16"/>
                                    <w:highlight w:val="green"/>
                                  </w:rPr>
                                </w:pPr>
                                <w:r w:rsidRPr="005C7175">
                                  <w:rPr>
                                    <w:rFonts w:cs="Arial"/>
                                    <w:sz w:val="16"/>
                                    <w:szCs w:val="16"/>
                                  </w:rPr>
                                  <w:t>wo 19-07-2023 (DB), wo 26-07-2023 (AB in eerste week zomervakantie)</w:t>
                                </w:r>
                              </w:p>
                            </w:tc>
                            <w:tc>
                              <w:tcPr>
                                <w:tcW w:w="2460" w:type="dxa"/>
                              </w:tcPr>
                              <w:p w14:paraId="1E9FB432" w14:textId="77777777" w:rsidR="00060A21" w:rsidRDefault="00060A21" w:rsidP="002C6B32">
                                <w:pPr>
                                  <w:spacing w:line="276" w:lineRule="auto"/>
                                  <w:rPr>
                                    <w:rFonts w:cs="Arial"/>
                                    <w:sz w:val="20"/>
                                    <w:szCs w:val="20"/>
                                  </w:rPr>
                                </w:pPr>
                              </w:p>
                            </w:tc>
                            <w:tc>
                              <w:tcPr>
                                <w:tcW w:w="2460" w:type="dxa"/>
                              </w:tcPr>
                              <w:p w14:paraId="6FD0AEBD" w14:textId="77777777" w:rsidR="00060A21" w:rsidRDefault="00060A21" w:rsidP="002C6B32">
                                <w:pPr>
                                  <w:spacing w:line="276" w:lineRule="auto"/>
                                  <w:rPr>
                                    <w:rFonts w:cs="Arial"/>
                                    <w:sz w:val="20"/>
                                    <w:szCs w:val="20"/>
                                  </w:rPr>
                                </w:pPr>
                              </w:p>
                            </w:tc>
                          </w:tr>
                          <w:tr w:rsidR="00060A21" w14:paraId="15C33060" w14:textId="77777777" w:rsidTr="004976CE">
                            <w:trPr>
                              <w:trHeight w:val="236"/>
                            </w:trPr>
                            <w:tc>
                              <w:tcPr>
                                <w:tcW w:w="2972" w:type="dxa"/>
                                <w:shd w:val="clear" w:color="auto" w:fill="auto"/>
                              </w:tcPr>
                              <w:p w14:paraId="4694B016" w14:textId="77777777" w:rsidR="00060A21" w:rsidRDefault="00060A21" w:rsidP="002C6B32">
                                <w:pPr>
                                  <w:rPr>
                                    <w:rFonts w:cs="Arial"/>
                                    <w:sz w:val="20"/>
                                    <w:szCs w:val="20"/>
                                  </w:rPr>
                                </w:pPr>
                                <w:r>
                                  <w:rPr>
                                    <w:rFonts w:cs="Arial"/>
                                    <w:sz w:val="20"/>
                                    <w:szCs w:val="20"/>
                                  </w:rPr>
                                  <w:t>Verzenden naar Provincie</w:t>
                                </w:r>
                              </w:p>
                            </w:tc>
                            <w:tc>
                              <w:tcPr>
                                <w:tcW w:w="2977" w:type="dxa"/>
                                <w:shd w:val="clear" w:color="auto" w:fill="auto"/>
                              </w:tcPr>
                              <w:p w14:paraId="51341B9A" w14:textId="77777777" w:rsidR="00060A21" w:rsidRPr="00F2681E" w:rsidRDefault="00060A21" w:rsidP="002C6B32">
                                <w:pPr>
                                  <w:spacing w:line="276" w:lineRule="auto"/>
                                  <w:rPr>
                                    <w:rFonts w:cs="Arial"/>
                                    <w:sz w:val="16"/>
                                    <w:szCs w:val="16"/>
                                    <w:highlight w:val="yellow"/>
                                  </w:rPr>
                                </w:pPr>
                                <w:r>
                                  <w:rPr>
                                    <w:rFonts w:cs="Arial"/>
                                    <w:sz w:val="16"/>
                                    <w:szCs w:val="16"/>
                                  </w:rPr>
                                  <w:t>27-07-2023</w:t>
                                </w:r>
                                <w:r>
                                  <w:rPr>
                                    <w:rFonts w:cs="Arial"/>
                                    <w:sz w:val="16"/>
                                    <w:szCs w:val="16"/>
                                  </w:rPr>
                                  <w:br/>
                                </w:r>
                                <w:r w:rsidRPr="00B40237">
                                  <w:rPr>
                                    <w:rFonts w:cs="Arial"/>
                                    <w:sz w:val="16"/>
                                    <w:szCs w:val="16"/>
                                  </w:rPr>
                                  <w:t>Nieuwe WGR: uiterlijk 15-0</w:t>
                                </w:r>
                                <w:r>
                                  <w:rPr>
                                    <w:rFonts w:cs="Arial"/>
                                    <w:sz w:val="16"/>
                                    <w:szCs w:val="16"/>
                                  </w:rPr>
                                  <w:t>9</w:t>
                                </w:r>
                                <w:r w:rsidRPr="00B40237">
                                  <w:rPr>
                                    <w:rFonts w:cs="Arial"/>
                                    <w:sz w:val="16"/>
                                    <w:szCs w:val="16"/>
                                  </w:rPr>
                                  <w:t>-2023</w:t>
                                </w:r>
                              </w:p>
                            </w:tc>
                            <w:tc>
                              <w:tcPr>
                                <w:tcW w:w="2460" w:type="dxa"/>
                              </w:tcPr>
                              <w:p w14:paraId="5713B417" w14:textId="77777777" w:rsidR="00060A21" w:rsidRDefault="00060A21" w:rsidP="002C6B32">
                                <w:pPr>
                                  <w:spacing w:line="276" w:lineRule="auto"/>
                                  <w:rPr>
                                    <w:rFonts w:cs="Arial"/>
                                    <w:sz w:val="20"/>
                                    <w:szCs w:val="20"/>
                                  </w:rPr>
                                </w:pPr>
                                <w:r>
                                  <w:rPr>
                                    <w:rFonts w:cs="Arial"/>
                                    <w:sz w:val="20"/>
                                    <w:szCs w:val="20"/>
                                  </w:rPr>
                                  <w:t>Voor 15-11-2023</w:t>
                                </w:r>
                              </w:p>
                            </w:tc>
                            <w:tc>
                              <w:tcPr>
                                <w:tcW w:w="2460" w:type="dxa"/>
                              </w:tcPr>
                              <w:p w14:paraId="29F0CBB2" w14:textId="77777777" w:rsidR="00060A21" w:rsidRDefault="00060A21" w:rsidP="002C6B32">
                                <w:pPr>
                                  <w:spacing w:line="276" w:lineRule="auto"/>
                                  <w:rPr>
                                    <w:rFonts w:cs="Arial"/>
                                    <w:sz w:val="20"/>
                                    <w:szCs w:val="20"/>
                                  </w:rPr>
                                </w:pPr>
                                <w:r>
                                  <w:rPr>
                                    <w:rFonts w:cs="Arial"/>
                                    <w:sz w:val="20"/>
                                    <w:szCs w:val="20"/>
                                  </w:rPr>
                                  <w:t>Voor 15-11-2023</w:t>
                                </w:r>
                              </w:p>
                            </w:tc>
                          </w:tr>
                        </w:tbl>
                        <w:p w14:paraId="7C239C00" w14:textId="77777777" w:rsidR="00060A21" w:rsidRPr="006948F9" w:rsidRDefault="00060A21" w:rsidP="008534A3">
                          <w:pPr>
                            <w:tabs>
                              <w:tab w:val="left" w:pos="5387"/>
                            </w:tabs>
                            <w:spacing w:line="276" w:lineRule="auto"/>
                            <w:rPr>
                              <w:rFonts w:cs="Arial"/>
                              <w:sz w:val="16"/>
                              <w:szCs w:val="16"/>
                            </w:rPr>
                          </w:pPr>
                          <w:r w:rsidRPr="006948F9">
                            <w:rPr>
                              <w:rFonts w:cs="Arial"/>
                              <w:sz w:val="16"/>
                              <w:szCs w:val="16"/>
                            </w:rPr>
                            <w:t>*) In overleg met  het Presidium (31-10-22)  zijn voorronde en Raad op dezelfde avond</w:t>
                          </w:r>
                        </w:p>
                      </w:txbxContent>
                    </v:textbox>
                  </v:roundrect>
                  <v:roundrect id="_x0000_s1085" style="position:absolute;left:36765;top:-13466;width:35275;height:15131;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" stroked="f">
                    <v:textbox>
                      <w:txbxContent>
                        <w:p w14:paraId="048D0605" w14:textId="77777777" w:rsidR="00060A21" w:rsidRDefault="00060A21" w:rsidP="008534A3">
                          <w:pPr>
                            <w:rPr>
                              <w:rFonts w:cs="Arial"/>
                              <w:color w:val="0066B6"/>
                            </w:rPr>
                          </w:pPr>
                          <w:r w:rsidRPr="00881D62">
                            <w:rPr>
                              <w:rFonts w:cs="Arial"/>
                              <w:color w:val="0066B6"/>
                              <w:sz w:val="20"/>
                              <w:szCs w:val="20"/>
                            </w:rPr>
                            <w:t>DOEL</w:t>
                          </w:r>
                          <w:r>
                            <w:rPr>
                              <w:rFonts w:cs="Arial"/>
                              <w:color w:val="0066B6"/>
                            </w:rPr>
                            <w:t xml:space="preserve"> </w:t>
                          </w:r>
                        </w:p>
                        <w:p w14:paraId="312C95E7" w14:textId="77777777" w:rsidR="00060A21" w:rsidRPr="006A661E" w:rsidRDefault="00060A21" w:rsidP="008534A3">
                          <w:pPr>
                            <w:spacing w:line="280" w:lineRule="atLeast"/>
                            <w:rPr>
                              <w:rFonts w:cs="Arial"/>
                              <w:sz w:val="20"/>
                              <w:szCs w:val="20"/>
                            </w:rPr>
                          </w:pPr>
                          <w:r>
                            <w:rPr>
                              <w:rFonts w:cs="Arial"/>
                              <w:sz w:val="20"/>
                              <w:szCs w:val="20"/>
                            </w:rPr>
                            <w:t>De raad stelt middels de begroting de doelen voor het komende jaar vast. Het is aan het college om deze uit te voeren met de in de begroting beschikbaar gestelde middelen.</w:t>
                          </w:r>
                        </w:p>
                      </w:txbxContent>
                    </v:textbox>
                  </v:roundrect>
                  <v:roundrect id="_x0000_s1086" style="position:absolute;left:443;top:-13560;width:35274;height:15130;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" stroked="f">
                    <v:textbox>
                      <w:txbxContent>
                        <w:p w14:paraId="3919B061" w14:textId="77777777" w:rsidR="00060A21" w:rsidRPr="004B5C39" w:rsidRDefault="00060A21" w:rsidP="008534A3">
                          <w:pPr>
                            <w:rPr>
                              <w:rFonts w:asciiTheme="minorHAnsi" w:hAnsiTheme="minorHAnsi" w:cs="Arial"/>
                              <w:sz w:val="20"/>
                              <w:szCs w:val="20"/>
                            </w:rPr>
                          </w:pPr>
                          <w:r>
                            <w:rPr>
                              <w:rFonts w:cs="Arial"/>
                              <w:color w:val="0066B6"/>
                              <w:sz w:val="20"/>
                              <w:szCs w:val="20"/>
                            </w:rPr>
                            <w:t>INPUT</w:t>
                          </w:r>
                        </w:p>
                        <w:p w14:paraId="29905B3F" w14:textId="77777777" w:rsidR="00060A21" w:rsidRDefault="00060A21" w:rsidP="008534A3">
                          <w:pPr>
                            <w:numPr>
                              <w:ilvl w:val="0"/>
                              <w:numId w:val="15"/>
                            </w:numPr>
                            <w:spacing w:line="280" w:lineRule="atLeast"/>
                            <w:rPr>
                              <w:rFonts w:cs="Arial"/>
                              <w:sz w:val="20"/>
                              <w:szCs w:val="20"/>
                            </w:rPr>
                          </w:pPr>
                          <w:r>
                            <w:rPr>
                              <w:rFonts w:cs="Arial"/>
                              <w:sz w:val="20"/>
                              <w:szCs w:val="20"/>
                            </w:rPr>
                            <w:t>Collegeprogramma</w:t>
                          </w:r>
                        </w:p>
                        <w:p w14:paraId="220949D8" w14:textId="77777777" w:rsidR="00060A21" w:rsidRPr="004521E7" w:rsidRDefault="00060A21" w:rsidP="004521E7">
                          <w:pPr>
                            <w:numPr>
                              <w:ilvl w:val="0"/>
                              <w:numId w:val="15"/>
                            </w:numPr>
                            <w:spacing w:line="280" w:lineRule="atLeast"/>
                            <w:rPr>
                              <w:rFonts w:cs="Arial"/>
                              <w:sz w:val="20"/>
                              <w:szCs w:val="20"/>
                            </w:rPr>
                          </w:pPr>
                          <w:r w:rsidRPr="00AD5498">
                            <w:rPr>
                              <w:rFonts w:cs="Arial"/>
                              <w:sz w:val="20"/>
                              <w:szCs w:val="20"/>
                            </w:rPr>
                            <w:t>Meicirculaire Gemeentefonds</w:t>
                          </w:r>
                          <w:r w:rsidRPr="004521E7">
                            <w:rPr>
                              <w:rFonts w:cs="Arial"/>
                              <w:sz w:val="20"/>
                              <w:szCs w:val="20"/>
                            </w:rPr>
                            <w:t xml:space="preserve"> </w:t>
                          </w:r>
                        </w:p>
                        <w:p w14:paraId="5962A1A8"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Kadernota (incl. evt. aangenomen m</w:t>
                          </w:r>
                          <w:r w:rsidRPr="00EF415B">
                            <w:rPr>
                              <w:rFonts w:ascii="Arial" w:hAnsi="Arial" w:cs="Arial"/>
                              <w:sz w:val="20"/>
                              <w:szCs w:val="20"/>
                            </w:rPr>
                            <w:t>oties en amendementen</w:t>
                          </w:r>
                          <w:r>
                            <w:rPr>
                              <w:rFonts w:ascii="Arial" w:hAnsi="Arial" w:cs="Arial"/>
                              <w:sz w:val="20"/>
                              <w:szCs w:val="20"/>
                            </w:rPr>
                            <w:t>)</w:t>
                          </w:r>
                        </w:p>
                        <w:p w14:paraId="37E0A118" w14:textId="77777777" w:rsidR="00060A21" w:rsidRDefault="00060A21" w:rsidP="008534A3">
                          <w:pPr>
                            <w:pStyle w:val="Lijstalinea"/>
                            <w:numPr>
                              <w:ilvl w:val="0"/>
                              <w:numId w:val="15"/>
                            </w:numPr>
                            <w:spacing w:after="0" w:line="276" w:lineRule="auto"/>
                            <w:rPr>
                              <w:rFonts w:ascii="Arial" w:hAnsi="Arial" w:cs="Arial"/>
                              <w:sz w:val="20"/>
                              <w:szCs w:val="20"/>
                            </w:rPr>
                          </w:pPr>
                          <w:r w:rsidRPr="00EF415B">
                            <w:rPr>
                              <w:rFonts w:ascii="Arial" w:hAnsi="Arial" w:cs="Arial"/>
                              <w:sz w:val="20"/>
                              <w:szCs w:val="20"/>
                            </w:rPr>
                            <w:t>Externe ontwikkelingen</w:t>
                          </w:r>
                        </w:p>
                        <w:p w14:paraId="3F90E13F"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Autonome ontwikkelingen</w:t>
                          </w:r>
                        </w:p>
                        <w:p w14:paraId="341E0B53" w14:textId="77777777" w:rsidR="00060A21" w:rsidRPr="00EF415B" w:rsidRDefault="00060A21" w:rsidP="008534A3">
                          <w:pPr>
                            <w:pStyle w:val="Lijstalinea"/>
                            <w:numPr>
                              <w:ilvl w:val="0"/>
                              <w:numId w:val="15"/>
                            </w:numPr>
                            <w:spacing w:after="0" w:line="276" w:lineRule="auto"/>
                            <w:rPr>
                              <w:rFonts w:ascii="Arial" w:hAnsi="Arial" w:cs="Arial"/>
                              <w:sz w:val="20"/>
                              <w:szCs w:val="20"/>
                            </w:rPr>
                          </w:pPr>
                          <w:r>
                            <w:rPr>
                              <w:rFonts w:ascii="Arial" w:hAnsi="Arial" w:cs="Arial"/>
                              <w:sz w:val="20"/>
                              <w:szCs w:val="20"/>
                            </w:rPr>
                            <w:t xml:space="preserve">Eventueel </w:t>
                          </w:r>
                          <w:r w:rsidRPr="00EF415B">
                            <w:rPr>
                              <w:rFonts w:ascii="Arial" w:hAnsi="Arial" w:cs="Arial"/>
                              <w:sz w:val="20"/>
                              <w:szCs w:val="20"/>
                            </w:rPr>
                            <w:t>bezuinigingstraject</w:t>
                          </w:r>
                        </w:p>
                      </w:txbxContent>
                    </v:textbox>
                  </v:roundrect>
                </v:group>
                <w10:wrap anchorx="page"/>
              </v:group>
            </w:pict>
          </mc:Fallback>
        </mc:AlternateContent>
      </w:r>
      <w:r w:rsidRPr="008261C1">
        <w:rPr>
          <w:rFonts w:cs="Arial"/>
          <w:noProof/>
        </w:rPr>
        <mc:AlternateContent>
          <mc:Choice Requires="wps">
            <w:drawing>
              <wp:anchor distT="0" distB="0" distL="114300" distR="114300" simplePos="0" relativeHeight="251722752" behindDoc="1" locked="0" layoutInCell="1" allowOverlap="1" wp14:anchorId="5301C817" wp14:editId="066603B5">
                <wp:simplePos x="0" y="0"/>
                <wp:positionH relativeFrom="page">
                  <wp:align>right</wp:align>
                </wp:positionH>
                <wp:positionV relativeFrom="paragraph">
                  <wp:posOffset>-898635</wp:posOffset>
                </wp:positionV>
                <wp:extent cx="7742512" cy="10799379"/>
                <wp:effectExtent l="0" t="0" r="0" b="2540"/>
                <wp:wrapNone/>
                <wp:docPr id="18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2512" cy="10799379"/>
                        </a:xfrm>
                        <a:prstGeom prst="rect">
                          <a:avLst/>
                        </a:prstGeom>
                        <a:solidFill>
                          <a:schemeClr val="accent1">
                            <a:lumMod val="40000"/>
                            <a:lumOff val="60000"/>
                          </a:schemeClr>
                        </a:solidFill>
                        <a:ln>
                          <a:noFill/>
                        </a:ln>
                        <a:extLst/>
                      </wps:spPr>
                      <wps:txbx>
                        <w:txbxContent>
                          <w:p w14:paraId="0016CAAB" w14:textId="77777777" w:rsidR="00060A21" w:rsidRDefault="00060A21" w:rsidP="000944DF">
                            <w:pPr>
                              <w:jc w:val="right"/>
                              <w:rPr>
                                <w:color w:val="FFFFFF" w:themeColor="background1"/>
                              </w:rPr>
                            </w:pPr>
                          </w:p>
                          <w:p w14:paraId="0569BC0B" w14:textId="77777777" w:rsidR="00060A21" w:rsidRDefault="00060A21" w:rsidP="000944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1C817" id="_x0000_s1087" style="position:absolute;margin-left:558.45pt;margin-top:-70.75pt;width:609.65pt;height:850.35pt;z-index:-251593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" fillcolor="#bdd6ee [1300]" stroked="f">
                <v:textbox>
                  <w:txbxContent>
                    <w:p w14:paraId="0016CAAB" w14:textId="77777777" w:rsidR="00060A21" w:rsidRDefault="00060A21" w:rsidP="000944DF">
                      <w:pPr>
                        <w:jc w:val="right"/>
                        <w:rPr>
                          <w:color w:val="FFFFFF" w:themeColor="background1"/>
                        </w:rPr>
                      </w:pPr>
                    </w:p>
                    <w:p w14:paraId="0569BC0B" w14:textId="77777777" w:rsidR="00060A21" w:rsidRDefault="00060A21" w:rsidP="000944DF">
                      <w:pPr>
                        <w:jc w:val="center"/>
                      </w:pPr>
                    </w:p>
                  </w:txbxContent>
                </v:textbox>
                <w10:wrap anchorx="page"/>
              </v:rect>
            </w:pict>
          </mc:Fallback>
        </mc:AlternateContent>
      </w:r>
      <w:r w:rsidR="005955BC" w:rsidRPr="008261C1">
        <w:rPr>
          <w:rFonts w:cs="Arial"/>
          <w:noProof/>
          <w:sz w:val="20"/>
          <w:szCs w:val="20"/>
        </w:rPr>
        <mc:AlternateContent>
          <mc:Choice Requires="wps">
            <w:drawing>
              <wp:anchor distT="0" distB="0" distL="114300" distR="114300" simplePos="0" relativeHeight="251585536" behindDoc="0" locked="0" layoutInCell="1" allowOverlap="1" wp14:anchorId="12A8F912" wp14:editId="7767D17F">
                <wp:simplePos x="0" y="0"/>
                <wp:positionH relativeFrom="page">
                  <wp:posOffset>7651750</wp:posOffset>
                </wp:positionH>
                <wp:positionV relativeFrom="paragraph">
                  <wp:posOffset>8776970</wp:posOffset>
                </wp:positionV>
                <wp:extent cx="8999855" cy="12600305"/>
                <wp:effectExtent l="0" t="0" r="0" b="0"/>
                <wp:wrapNone/>
                <wp:docPr id="7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9855" cy="12600305"/>
                        </a:xfrm>
                        <a:prstGeom prst="rect">
                          <a:avLst/>
                        </a:prstGeom>
                        <a:solidFill>
                          <a:srgbClr val="E48512"/>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48BCE" id="Rectangle 2" o:spid="_x0000_s1026" style="position:absolute;margin-left:602.5pt;margin-top:691.1pt;width:708.65pt;height:992.1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" fillcolor="#e48512" stroked="f">
                <w10:wrap anchorx="page"/>
              </v:rect>
            </w:pict>
          </mc:Fallback>
        </mc:AlternateContent>
      </w:r>
    </w:p>
    <w:p w14:paraId="177A4FD4" w14:textId="77777777" w:rsidR="00067022" w:rsidRPr="008261C1" w:rsidRDefault="00067022">
      <w:pPr>
        <w:rPr>
          <w:rFonts w:cs="Arial"/>
          <w:sz w:val="20"/>
          <w:szCs w:val="20"/>
        </w:rPr>
      </w:pPr>
      <w:r w:rsidRPr="008261C1">
        <w:rPr>
          <w:rFonts w:cs="Arial"/>
          <w:sz w:val="20"/>
          <w:szCs w:val="20"/>
        </w:rPr>
        <w:br w:type="page"/>
      </w:r>
    </w:p>
    <w:p w14:paraId="4A553096" w14:textId="77777777" w:rsidR="00387E25" w:rsidRPr="008261C1" w:rsidRDefault="001416C8">
      <w:pPr>
        <w:rPr>
          <w:rFonts w:cs="Arial"/>
          <w:sz w:val="20"/>
          <w:szCs w:val="20"/>
        </w:rPr>
      </w:pPr>
      <w:r>
        <w:rPr>
          <w:rFonts w:cs="Arial"/>
          <w:noProof/>
        </w:rPr>
        <mc:AlternateContent>
          <mc:Choice Requires="wpg">
            <w:drawing>
              <wp:anchor distT="0" distB="0" distL="114300" distR="114300" simplePos="0" relativeHeight="251724800" behindDoc="0" locked="0" layoutInCell="1" allowOverlap="1" wp14:anchorId="64DCEA8C" wp14:editId="0A1EEEFB">
                <wp:simplePos x="0" y="0"/>
                <wp:positionH relativeFrom="margin">
                  <wp:align>center</wp:align>
                </wp:positionH>
                <wp:positionV relativeFrom="paragraph">
                  <wp:posOffset>-509905</wp:posOffset>
                </wp:positionV>
                <wp:extent cx="7214870" cy="9893935"/>
                <wp:effectExtent l="0" t="0" r="5080" b="0"/>
                <wp:wrapNone/>
                <wp:docPr id="189" name="Groep 189"/>
                <wp:cNvGraphicFramePr/>
                <a:graphic xmlns:a="http://schemas.openxmlformats.org/drawingml/2006/main">
                  <a:graphicData uri="http://schemas.microsoft.com/office/word/2010/wordprocessingGroup">
                    <wpg:wgp>
                      <wpg:cNvGrpSpPr/>
                      <wpg:grpSpPr>
                        <a:xfrm>
                          <a:off x="0" y="0"/>
                          <a:ext cx="7214870" cy="9893935"/>
                          <a:chOff x="0" y="0"/>
                          <a:chExt cx="7215396" cy="9894527"/>
                        </a:xfrm>
                      </wpg:grpSpPr>
                      <wps:wsp>
                        <wps:cNvPr id="190" name="AutoShape 3"/>
                        <wps:cNvSpPr>
                          <a:spLocks noChangeArrowheads="1"/>
                        </wps:cNvSpPr>
                        <wps:spPr bwMode="auto">
                          <a:xfrm>
                            <a:off x="15766" y="0"/>
                            <a:ext cx="7199630" cy="899795"/>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B4B742" w14:textId="77777777" w:rsidR="00060A21" w:rsidRPr="000B0B61" w:rsidRDefault="00060A21" w:rsidP="000B0B61">
                              <w:pPr>
                                <w:pStyle w:val="Kop2"/>
                                <w:jc w:val="center"/>
                                <w:rPr>
                                  <w:rFonts w:ascii="Verdana" w:hAnsi="Verdana"/>
                                  <w:i w:val="0"/>
                                  <w:sz w:val="40"/>
                                  <w:szCs w:val="40"/>
                                </w:rPr>
                              </w:pPr>
                              <w:bookmarkStart w:id="23" w:name="_Toc118383060"/>
                              <w:r w:rsidRPr="000677F1">
                                <w:rPr>
                                  <w:rFonts w:ascii="Verdana" w:hAnsi="Verdana"/>
                                  <w:i w:val="0"/>
                                  <w:sz w:val="40"/>
                                  <w:szCs w:val="40"/>
                                </w:rPr>
                                <w:t>Tarievennota 2024</w:t>
                              </w:r>
                              <w:bookmarkEnd w:id="23"/>
                            </w:p>
                            <w:p w14:paraId="7DE7216F" w14:textId="77777777" w:rsidR="00060A21" w:rsidRPr="008C7910" w:rsidRDefault="00060A21" w:rsidP="000944DF">
                              <w:pPr>
                                <w:ind w:left="708" w:hanging="708"/>
                                <w:jc w:val="center"/>
                                <w:rPr>
                                  <w:rFonts w:cs="Arial"/>
                                  <w:sz w:val="30"/>
                                  <w:szCs w:val="30"/>
                                </w:rPr>
                              </w:pPr>
                            </w:p>
                          </w:txbxContent>
                        </wps:txbx>
                        <wps:bodyPr rot="0" vert="horz" wrap="square" lIns="91440" tIns="45720" rIns="91440" bIns="45720" anchor="ctr" anchorCtr="0" upright="1">
                          <a:noAutofit/>
                        </wps:bodyPr>
                      </wps:wsp>
                      <wpg:grpSp>
                        <wpg:cNvPr id="191" name="Groep 191"/>
                        <wpg:cNvGrpSpPr/>
                        <wpg:grpSpPr>
                          <a:xfrm>
                            <a:off x="15766" y="993228"/>
                            <a:ext cx="7153494" cy="4119766"/>
                            <a:chOff x="0" y="0"/>
                            <a:chExt cx="7153494" cy="4119766"/>
                          </a:xfrm>
                        </wpg:grpSpPr>
                        <wps:wsp>
                          <wps:cNvPr id="192" name="AutoShape 4"/>
                          <wps:cNvSpPr>
                            <a:spLocks noChangeArrowheads="1"/>
                          </wps:cNvSpPr>
                          <wps:spPr bwMode="auto">
                            <a:xfrm>
                              <a:off x="0" y="0"/>
                              <a:ext cx="3527425" cy="4119766"/>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70683B" w14:textId="77777777" w:rsidR="00060A21" w:rsidRDefault="00060A21" w:rsidP="000944DF">
                                <w:pPr>
                                  <w:rPr>
                                    <w:rFonts w:cs="Arial"/>
                                    <w:color w:val="0066B6"/>
                                    <w:sz w:val="20"/>
                                    <w:szCs w:val="20"/>
                                  </w:rPr>
                                </w:pPr>
                                <w:r>
                                  <w:rPr>
                                    <w:rFonts w:cs="Arial"/>
                                    <w:color w:val="0066B6"/>
                                    <w:sz w:val="20"/>
                                    <w:szCs w:val="20"/>
                                  </w:rPr>
                                  <w:t xml:space="preserve">WAT  </w:t>
                                </w:r>
                              </w:p>
                              <w:p w14:paraId="0B5BA02A" w14:textId="77777777" w:rsidR="00060A21" w:rsidRDefault="00060A21" w:rsidP="000944DF">
                                <w:pPr>
                                  <w:spacing w:line="280" w:lineRule="atLeast"/>
                                  <w:rPr>
                                    <w:rFonts w:cs="Arial"/>
                                    <w:sz w:val="20"/>
                                    <w:szCs w:val="20"/>
                                  </w:rPr>
                                </w:pPr>
                                <w:r w:rsidRPr="00EF415B">
                                  <w:rPr>
                                    <w:rFonts w:cs="Arial"/>
                                    <w:sz w:val="20"/>
                                    <w:szCs w:val="20"/>
                                  </w:rPr>
                                  <w:t>D</w:t>
                                </w:r>
                                <w:r>
                                  <w:rPr>
                                    <w:rFonts w:cs="Arial"/>
                                    <w:sz w:val="20"/>
                                    <w:szCs w:val="20"/>
                                  </w:rPr>
                                  <w:t>e tarievennota</w:t>
                                </w:r>
                                <w:r w:rsidRPr="00EF415B">
                                  <w:rPr>
                                    <w:rFonts w:cs="Arial"/>
                                    <w:sz w:val="20"/>
                                    <w:szCs w:val="20"/>
                                  </w:rPr>
                                  <w:t xml:space="preserve"> legt de tarieven voor het komende begrotingsjaar vast op basis van de in november vastgestelde begroting. </w:t>
                                </w:r>
                                <w:r>
                                  <w:rPr>
                                    <w:rFonts w:cs="Arial"/>
                                    <w:sz w:val="20"/>
                                    <w:szCs w:val="20"/>
                                  </w:rPr>
                                  <w:t>Het is dan ook geen sturingsinstrument.</w:t>
                                </w:r>
                              </w:p>
                              <w:p w14:paraId="551C2121" w14:textId="77777777" w:rsidR="00060A21" w:rsidRDefault="00060A21" w:rsidP="000944DF">
                                <w:pPr>
                                  <w:spacing w:line="280" w:lineRule="atLeast"/>
                                  <w:rPr>
                                    <w:rFonts w:cs="Arial"/>
                                    <w:sz w:val="20"/>
                                    <w:szCs w:val="20"/>
                                  </w:rPr>
                                </w:pPr>
                              </w:p>
                              <w:p w14:paraId="332FDFD5" w14:textId="77777777" w:rsidR="00060A21" w:rsidRDefault="00060A21" w:rsidP="000944DF">
                                <w:pPr>
                                  <w:spacing w:line="280" w:lineRule="atLeast"/>
                                  <w:rPr>
                                    <w:rFonts w:cs="Arial"/>
                                    <w:sz w:val="20"/>
                                    <w:szCs w:val="20"/>
                                  </w:rPr>
                                </w:pPr>
                                <w:r w:rsidRPr="00EF415B">
                                  <w:rPr>
                                    <w:rFonts w:cs="Arial"/>
                                    <w:sz w:val="20"/>
                                    <w:szCs w:val="20"/>
                                  </w:rPr>
                                  <w:t xml:space="preserve">De nota gaat in op het belastingbeleid en de ontwikkelingen daarin. Daarnaast worden de tarieven voor leges en belastingen inclusief bijbehorende verordeningen opgenomen. </w:t>
                                </w:r>
                              </w:p>
                              <w:p w14:paraId="4EAAB6FC" w14:textId="77777777" w:rsidR="00060A21" w:rsidRPr="00EF415B" w:rsidRDefault="00060A21" w:rsidP="000944DF">
                                <w:pPr>
                                  <w:spacing w:line="280" w:lineRule="atLeast"/>
                                  <w:rPr>
                                    <w:rFonts w:cs="Arial"/>
                                    <w:sz w:val="20"/>
                                    <w:szCs w:val="20"/>
                                  </w:rPr>
                                </w:pPr>
                                <w:r w:rsidRPr="00EF415B">
                                  <w:rPr>
                                    <w:rFonts w:cs="Arial"/>
                                    <w:sz w:val="20"/>
                                    <w:szCs w:val="20"/>
                                  </w:rPr>
                                  <w:t xml:space="preserve">De tarievennota moet worden vastgesteld voorafgaand aan het </w:t>
                                </w:r>
                                <w:r>
                                  <w:rPr>
                                    <w:rFonts w:cs="Arial"/>
                                    <w:sz w:val="20"/>
                                    <w:szCs w:val="20"/>
                                  </w:rPr>
                                  <w:t xml:space="preserve">desbetreffende </w:t>
                                </w:r>
                                <w:r w:rsidRPr="00EF415B">
                                  <w:rPr>
                                    <w:rFonts w:cs="Arial"/>
                                    <w:sz w:val="20"/>
                                    <w:szCs w:val="20"/>
                                  </w:rPr>
                                  <w:t>bel</w:t>
                                </w:r>
                                <w:r>
                                  <w:rPr>
                                    <w:rFonts w:cs="Arial"/>
                                    <w:sz w:val="20"/>
                                    <w:szCs w:val="20"/>
                                  </w:rPr>
                                  <w:t>astingjaar.</w:t>
                                </w:r>
                              </w:p>
                              <w:p w14:paraId="063ABBC4" w14:textId="77777777" w:rsidR="00060A21" w:rsidRDefault="00060A21" w:rsidP="000944DF">
                                <w:pPr>
                                  <w:spacing w:line="276" w:lineRule="auto"/>
                                  <w:rPr>
                                    <w:rFonts w:cs="Arial"/>
                                    <w:sz w:val="20"/>
                                    <w:szCs w:val="20"/>
                                  </w:rPr>
                                </w:pPr>
                              </w:p>
                              <w:p w14:paraId="1641F5FE" w14:textId="77777777" w:rsidR="00060A21" w:rsidRPr="00881D62" w:rsidRDefault="00060A21" w:rsidP="000944DF">
                                <w:pPr>
                                  <w:spacing w:line="276" w:lineRule="auto"/>
                                  <w:rPr>
                                    <w:rFonts w:cs="Arial"/>
                                    <w:sz w:val="20"/>
                                    <w:szCs w:val="20"/>
                                  </w:rPr>
                                </w:pPr>
                              </w:p>
                            </w:txbxContent>
                          </wps:txbx>
                          <wps:bodyPr rot="0" vert="horz" wrap="square" lIns="91440" tIns="45720" rIns="91440" bIns="45720" anchor="t" anchorCtr="0" upright="1">
                            <a:noAutofit/>
                          </wps:bodyPr>
                        </wps:wsp>
                        <wps:wsp>
                          <wps:cNvPr id="193" name="AutoShape 6"/>
                          <wps:cNvSpPr>
                            <a:spLocks noChangeArrowheads="1"/>
                          </wps:cNvSpPr>
                          <wps:spPr bwMode="auto">
                            <a:xfrm>
                              <a:off x="3626069" y="0"/>
                              <a:ext cx="3527425" cy="4095910"/>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CECD8B" w14:textId="77777777" w:rsidR="00060A21" w:rsidRPr="006D2ADF" w:rsidRDefault="00060A21" w:rsidP="000944DF">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319FE0F3" wp14:editId="5D859D85">
                                      <wp:extent cx="3278505" cy="2501900"/>
                                      <wp:effectExtent l="0" t="0" r="0" b="12700"/>
                                      <wp:docPr id="60" name="Diagram 6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14:paraId="5EB05471" w14:textId="77777777" w:rsidR="00060A21" w:rsidRDefault="00060A21" w:rsidP="000944DF">
                                <w:pPr>
                                  <w:rPr>
                                    <w:rFonts w:ascii="Lucida Sans Unicode" w:hAnsi="Lucida Sans Unicode" w:cs="Lucida Sans Unicode"/>
                                  </w:rPr>
                                </w:pPr>
                              </w:p>
                              <w:p w14:paraId="2DA45223" w14:textId="77777777" w:rsidR="00060A21" w:rsidRDefault="00060A21" w:rsidP="000944DF">
                                <w:pPr>
                                  <w:rPr>
                                    <w:rFonts w:ascii="Lucida Sans Unicode" w:hAnsi="Lucida Sans Unicode" w:cs="Lucida Sans Unicode"/>
                                  </w:rPr>
                                </w:pPr>
                              </w:p>
                              <w:p w14:paraId="13EFCF73" w14:textId="77777777" w:rsidR="00060A21" w:rsidRPr="009D3E00" w:rsidRDefault="00060A21" w:rsidP="000944DF">
                                <w:pPr>
                                  <w:rPr>
                                    <w:rFonts w:cs="Arial"/>
                                    <w:b/>
                                    <w:sz w:val="20"/>
                                    <w:szCs w:val="20"/>
                                  </w:rPr>
                                </w:pPr>
                                <w:r>
                                  <w:rPr>
                                    <w:rFonts w:ascii="Lucida Sans Unicode" w:hAnsi="Lucida Sans Unicode" w:cs="Lucida Sans Unicode"/>
                                    <w:b/>
                                    <w:sz w:val="20"/>
                                    <w:szCs w:val="20"/>
                                  </w:rPr>
                                  <w:t xml:space="preserve">                                                      </w:t>
                                </w:r>
                                <w:r w:rsidRPr="009D3E00">
                                  <w:rPr>
                                    <w:rFonts w:cs="Arial"/>
                                    <w:b/>
                                    <w:sz w:val="20"/>
                                    <w:szCs w:val="20"/>
                                  </w:rPr>
                                  <w:t>Tarievennota</w:t>
                                </w:r>
                              </w:p>
                              <w:p w14:paraId="71F6343C" w14:textId="77777777" w:rsidR="00060A21" w:rsidRDefault="00060A21" w:rsidP="000944DF">
                                <w:pPr>
                                  <w:rPr>
                                    <w:rFonts w:ascii="Lucida Sans Unicode" w:hAnsi="Lucida Sans Unicode" w:cs="Lucida Sans Unicode"/>
                                  </w:rPr>
                                </w:pPr>
                              </w:p>
                              <w:p w14:paraId="0D3ECA40" w14:textId="77777777" w:rsidR="00060A21" w:rsidRPr="006D2ADF" w:rsidRDefault="00060A21" w:rsidP="000944DF">
                                <w:pP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194" name="Groep 194"/>
                        <wpg:cNvGrpSpPr/>
                        <wpg:grpSpPr>
                          <a:xfrm>
                            <a:off x="0" y="5200464"/>
                            <a:ext cx="7199630" cy="4694063"/>
                            <a:chOff x="0" y="-963854"/>
                            <a:chExt cx="7199630" cy="4694063"/>
                          </a:xfrm>
                        </wpg:grpSpPr>
                        <wps:wsp>
                          <wps:cNvPr id="195" name="AutoShape 7"/>
                          <wps:cNvSpPr>
                            <a:spLocks noChangeArrowheads="1"/>
                          </wps:cNvSpPr>
                          <wps:spPr bwMode="auto">
                            <a:xfrm>
                              <a:off x="0" y="1262644"/>
                              <a:ext cx="7199630" cy="2467565"/>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E29F47" w14:textId="77777777" w:rsidR="00060A21" w:rsidRPr="0070325F" w:rsidRDefault="00060A21" w:rsidP="000944DF">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1"/>
                                  <w:gridCol w:w="2863"/>
                                  <w:gridCol w:w="2392"/>
                                  <w:gridCol w:w="2389"/>
                                </w:tblGrid>
                                <w:tr w:rsidR="00060A21" w:rsidRPr="0070325F" w14:paraId="5B971717" w14:textId="77777777" w:rsidTr="004521E7">
                                  <w:trPr>
                                    <w:trHeight w:val="312"/>
                                  </w:trPr>
                                  <w:tc>
                                    <w:tcPr>
                                      <w:tcW w:w="3241" w:type="dxa"/>
                                      <w:shd w:val="clear" w:color="auto" w:fill="BDD6EE" w:themeFill="accent1" w:themeFillTint="66"/>
                                    </w:tcPr>
                                    <w:p w14:paraId="4605291B" w14:textId="77777777" w:rsidR="00060A21" w:rsidRPr="0070325F" w:rsidRDefault="00060A21" w:rsidP="00DB5FBA">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63" w:type="dxa"/>
                                      <w:shd w:val="clear" w:color="auto" w:fill="BDD6EE" w:themeFill="accent1" w:themeFillTint="66"/>
                                    </w:tcPr>
                                    <w:p w14:paraId="4F06C122"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OVER  (n.v.t.)</w:t>
                                      </w:r>
                                    </w:p>
                                  </w:tc>
                                  <w:tc>
                                    <w:tcPr>
                                      <w:tcW w:w="2392" w:type="dxa"/>
                                      <w:shd w:val="clear" w:color="auto" w:fill="BDD6EE" w:themeFill="accent1" w:themeFillTint="66"/>
                                    </w:tcPr>
                                    <w:p w14:paraId="512C0466"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89" w:type="dxa"/>
                                      <w:shd w:val="clear" w:color="auto" w:fill="BDD6EE" w:themeFill="accent1" w:themeFillTint="66"/>
                                    </w:tcPr>
                                    <w:p w14:paraId="20B1AF19"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53F2063D" w14:textId="77777777" w:rsidTr="004521E7">
                                  <w:trPr>
                                    <w:trHeight w:val="328"/>
                                  </w:trPr>
                                  <w:tc>
                                    <w:tcPr>
                                      <w:tcW w:w="3241" w:type="dxa"/>
                                      <w:shd w:val="clear" w:color="auto" w:fill="auto"/>
                                    </w:tcPr>
                                    <w:p w14:paraId="4E5DB25C" w14:textId="77777777" w:rsidR="00060A21" w:rsidRDefault="00060A21" w:rsidP="00C15052">
                                      <w:pPr>
                                        <w:rPr>
                                          <w:rFonts w:cs="Arial"/>
                                          <w:sz w:val="20"/>
                                          <w:szCs w:val="20"/>
                                        </w:rPr>
                                      </w:pPr>
                                      <w:r>
                                        <w:rPr>
                                          <w:rFonts w:cs="Arial"/>
                                          <w:sz w:val="20"/>
                                          <w:szCs w:val="20"/>
                                        </w:rPr>
                                        <w:t xml:space="preserve">Behandeling in </w:t>
                                      </w:r>
                                      <w:r>
                                        <w:rPr>
                                          <w:rFonts w:cs="Arial"/>
                                          <w:sz w:val="20"/>
                                          <w:szCs w:val="20"/>
                                        </w:rPr>
                                        <w:t>MO’s</w:t>
                                      </w:r>
                                    </w:p>
                                  </w:tc>
                                  <w:tc>
                                    <w:tcPr>
                                      <w:tcW w:w="2863" w:type="dxa"/>
                                      <w:shd w:val="clear" w:color="auto" w:fill="auto"/>
                                    </w:tcPr>
                                    <w:p w14:paraId="7B904790" w14:textId="77777777" w:rsidR="00060A21" w:rsidRDefault="00060A21" w:rsidP="00C15052">
                                      <w:pPr>
                                        <w:spacing w:line="276" w:lineRule="auto"/>
                                        <w:rPr>
                                          <w:rFonts w:cs="Arial"/>
                                          <w:sz w:val="20"/>
                                          <w:szCs w:val="20"/>
                                        </w:rPr>
                                      </w:pPr>
                                    </w:p>
                                  </w:tc>
                                  <w:tc>
                                    <w:tcPr>
                                      <w:tcW w:w="2392" w:type="dxa"/>
                                    </w:tcPr>
                                    <w:p w14:paraId="69165ED7" w14:textId="77777777" w:rsidR="00060A21" w:rsidRPr="00B40237" w:rsidRDefault="00060A21" w:rsidP="00C15052">
                                      <w:pPr>
                                        <w:spacing w:line="276" w:lineRule="auto"/>
                                        <w:rPr>
                                          <w:rFonts w:cs="Arial"/>
                                          <w:sz w:val="20"/>
                                          <w:szCs w:val="20"/>
                                        </w:rPr>
                                      </w:pPr>
                                      <w:r w:rsidRPr="00B40237">
                                        <w:rPr>
                                          <w:rFonts w:cs="Arial"/>
                                          <w:sz w:val="20"/>
                                          <w:szCs w:val="20"/>
                                        </w:rPr>
                                        <w:t>26-10-2023</w:t>
                                      </w:r>
                                    </w:p>
                                  </w:tc>
                                  <w:tc>
                                    <w:tcPr>
                                      <w:tcW w:w="2389" w:type="dxa"/>
                                    </w:tcPr>
                                    <w:p w14:paraId="1A413DF1" w14:textId="77777777" w:rsidR="00060A21" w:rsidRPr="00B40237" w:rsidRDefault="00060A21" w:rsidP="00C15052">
                                      <w:pPr>
                                        <w:spacing w:line="276" w:lineRule="auto"/>
                                        <w:rPr>
                                          <w:rFonts w:cs="Arial"/>
                                          <w:sz w:val="20"/>
                                          <w:szCs w:val="20"/>
                                        </w:rPr>
                                      </w:pPr>
                                      <w:r w:rsidRPr="00B40237">
                                        <w:rPr>
                                          <w:rFonts w:cs="Arial"/>
                                          <w:sz w:val="20"/>
                                          <w:szCs w:val="20"/>
                                        </w:rPr>
                                        <w:t>26-10-2023</w:t>
                                      </w:r>
                                    </w:p>
                                  </w:tc>
                                </w:tr>
                                <w:tr w:rsidR="00060A21" w14:paraId="18DC2B3D" w14:textId="77777777" w:rsidTr="004521E7">
                                  <w:trPr>
                                    <w:trHeight w:val="328"/>
                                  </w:trPr>
                                  <w:tc>
                                    <w:tcPr>
                                      <w:tcW w:w="3241" w:type="dxa"/>
                                      <w:shd w:val="clear" w:color="auto" w:fill="auto"/>
                                    </w:tcPr>
                                    <w:p w14:paraId="06E63B23" w14:textId="77777777" w:rsidR="00060A21" w:rsidRDefault="00060A21" w:rsidP="00C15052">
                                      <w:pPr>
                                        <w:rPr>
                                          <w:rFonts w:cs="Arial"/>
                                          <w:sz w:val="20"/>
                                          <w:szCs w:val="20"/>
                                        </w:rPr>
                                      </w:pPr>
                                      <w:r>
                                        <w:rPr>
                                          <w:rFonts w:cs="Arial"/>
                                          <w:sz w:val="20"/>
                                          <w:szCs w:val="20"/>
                                        </w:rPr>
                                        <w:t>Behandeling in MT</w:t>
                                      </w:r>
                                    </w:p>
                                  </w:tc>
                                  <w:tc>
                                    <w:tcPr>
                                      <w:tcW w:w="2863" w:type="dxa"/>
                                      <w:shd w:val="clear" w:color="auto" w:fill="auto"/>
                                    </w:tcPr>
                                    <w:p w14:paraId="4977738C" w14:textId="77777777" w:rsidR="00060A21" w:rsidRDefault="00060A21" w:rsidP="00C15052">
                                      <w:pPr>
                                        <w:spacing w:line="276" w:lineRule="auto"/>
                                        <w:rPr>
                                          <w:rFonts w:cs="Arial"/>
                                          <w:sz w:val="20"/>
                                          <w:szCs w:val="20"/>
                                        </w:rPr>
                                      </w:pPr>
                                    </w:p>
                                  </w:tc>
                                  <w:tc>
                                    <w:tcPr>
                                      <w:tcW w:w="2392" w:type="dxa"/>
                                    </w:tcPr>
                                    <w:p w14:paraId="0698A6CB" w14:textId="77777777" w:rsidR="00060A21" w:rsidRPr="00B40237" w:rsidRDefault="00060A21" w:rsidP="00C15052">
                                      <w:pPr>
                                        <w:spacing w:line="276" w:lineRule="auto"/>
                                        <w:rPr>
                                          <w:rFonts w:cs="Arial"/>
                                          <w:sz w:val="20"/>
                                          <w:szCs w:val="20"/>
                                        </w:rPr>
                                      </w:pPr>
                                      <w:r w:rsidRPr="00B40237">
                                        <w:rPr>
                                          <w:rFonts w:cs="Arial"/>
                                          <w:sz w:val="20"/>
                                          <w:szCs w:val="20"/>
                                        </w:rPr>
                                        <w:t>31-10-2023</w:t>
                                      </w:r>
                                    </w:p>
                                  </w:tc>
                                  <w:tc>
                                    <w:tcPr>
                                      <w:tcW w:w="2389" w:type="dxa"/>
                                    </w:tcPr>
                                    <w:p w14:paraId="29436090" w14:textId="77777777" w:rsidR="00060A21" w:rsidRPr="00B40237" w:rsidRDefault="00060A21" w:rsidP="00C15052">
                                      <w:pPr>
                                        <w:spacing w:line="276" w:lineRule="auto"/>
                                        <w:rPr>
                                          <w:rFonts w:cs="Arial"/>
                                          <w:sz w:val="20"/>
                                          <w:szCs w:val="20"/>
                                        </w:rPr>
                                      </w:pPr>
                                      <w:r w:rsidRPr="00B40237">
                                        <w:rPr>
                                          <w:rFonts w:cs="Arial"/>
                                          <w:sz w:val="20"/>
                                          <w:szCs w:val="20"/>
                                        </w:rPr>
                                        <w:t>31-10-2023</w:t>
                                      </w:r>
                                    </w:p>
                                  </w:tc>
                                </w:tr>
                                <w:tr w:rsidR="00060A21" w14:paraId="661128B5" w14:textId="77777777" w:rsidTr="004521E7">
                                  <w:trPr>
                                    <w:trHeight w:val="328"/>
                                  </w:trPr>
                                  <w:tc>
                                    <w:tcPr>
                                      <w:tcW w:w="3241" w:type="dxa"/>
                                      <w:shd w:val="clear" w:color="auto" w:fill="auto"/>
                                    </w:tcPr>
                                    <w:p w14:paraId="51737C1B" w14:textId="77777777" w:rsidR="00060A21" w:rsidRDefault="00060A21" w:rsidP="00C15052">
                                      <w:pPr>
                                        <w:rPr>
                                          <w:rFonts w:cs="Arial"/>
                                          <w:sz w:val="20"/>
                                          <w:szCs w:val="20"/>
                                        </w:rPr>
                                      </w:pPr>
                                      <w:r>
                                        <w:rPr>
                                          <w:rFonts w:cs="Arial"/>
                                          <w:sz w:val="20"/>
                                          <w:szCs w:val="20"/>
                                        </w:rPr>
                                        <w:t>Behandeling in staf BV</w:t>
                                      </w:r>
                                    </w:p>
                                  </w:tc>
                                  <w:tc>
                                    <w:tcPr>
                                      <w:tcW w:w="2863" w:type="dxa"/>
                                      <w:shd w:val="clear" w:color="auto" w:fill="auto"/>
                                    </w:tcPr>
                                    <w:p w14:paraId="566CF372" w14:textId="77777777" w:rsidR="00060A21" w:rsidRDefault="00060A21" w:rsidP="00C15052">
                                      <w:pPr>
                                        <w:spacing w:line="276" w:lineRule="auto"/>
                                        <w:rPr>
                                          <w:rFonts w:cs="Arial"/>
                                          <w:sz w:val="20"/>
                                          <w:szCs w:val="20"/>
                                        </w:rPr>
                                      </w:pPr>
                                    </w:p>
                                  </w:tc>
                                  <w:tc>
                                    <w:tcPr>
                                      <w:tcW w:w="2392" w:type="dxa"/>
                                    </w:tcPr>
                                    <w:p w14:paraId="2CC43BE0" w14:textId="77777777" w:rsidR="00060A21" w:rsidRPr="00B40237" w:rsidRDefault="00060A21" w:rsidP="00C15052">
                                      <w:pPr>
                                        <w:spacing w:line="276" w:lineRule="auto"/>
                                        <w:rPr>
                                          <w:rFonts w:cs="Arial"/>
                                          <w:sz w:val="20"/>
                                          <w:szCs w:val="20"/>
                                        </w:rPr>
                                      </w:pPr>
                                      <w:r w:rsidRPr="00B40237">
                                        <w:rPr>
                                          <w:rFonts w:cs="Arial"/>
                                          <w:sz w:val="20"/>
                                          <w:szCs w:val="20"/>
                                        </w:rPr>
                                        <w:t>06-11-2023</w:t>
                                      </w:r>
                                    </w:p>
                                  </w:tc>
                                  <w:tc>
                                    <w:tcPr>
                                      <w:tcW w:w="2389" w:type="dxa"/>
                                    </w:tcPr>
                                    <w:p w14:paraId="7F39C395" w14:textId="77777777" w:rsidR="00060A21" w:rsidRPr="00B40237" w:rsidRDefault="00060A21" w:rsidP="00C15052">
                                      <w:pPr>
                                        <w:spacing w:line="276" w:lineRule="auto"/>
                                        <w:rPr>
                                          <w:rFonts w:cs="Arial"/>
                                          <w:sz w:val="20"/>
                                          <w:szCs w:val="20"/>
                                        </w:rPr>
                                      </w:pPr>
                                      <w:r w:rsidRPr="00B40237">
                                        <w:rPr>
                                          <w:rFonts w:cs="Arial"/>
                                          <w:sz w:val="20"/>
                                          <w:szCs w:val="20"/>
                                        </w:rPr>
                                        <w:t>06-11-2023</w:t>
                                      </w:r>
                                    </w:p>
                                  </w:tc>
                                </w:tr>
                                <w:tr w:rsidR="00060A21" w14:paraId="19DE58F9" w14:textId="77777777" w:rsidTr="004521E7">
                                  <w:trPr>
                                    <w:trHeight w:val="328"/>
                                  </w:trPr>
                                  <w:tc>
                                    <w:tcPr>
                                      <w:tcW w:w="3241" w:type="dxa"/>
                                      <w:shd w:val="clear" w:color="auto" w:fill="auto"/>
                                    </w:tcPr>
                                    <w:p w14:paraId="3B539214" w14:textId="77777777" w:rsidR="00060A21" w:rsidRPr="0070325F" w:rsidRDefault="00060A21" w:rsidP="00C15052">
                                      <w:pPr>
                                        <w:rPr>
                                          <w:rFonts w:cs="Arial"/>
                                          <w:sz w:val="20"/>
                                          <w:szCs w:val="20"/>
                                        </w:rPr>
                                      </w:pPr>
                                      <w:r>
                                        <w:rPr>
                                          <w:rFonts w:cs="Arial"/>
                                          <w:sz w:val="20"/>
                                          <w:szCs w:val="20"/>
                                        </w:rPr>
                                        <w:t>Besluitvorming B</w:t>
                                      </w:r>
                                      <w:r w:rsidRPr="0070325F">
                                        <w:rPr>
                                          <w:rFonts w:cs="Arial"/>
                                          <w:sz w:val="20"/>
                                          <w:szCs w:val="20"/>
                                        </w:rPr>
                                        <w:t xml:space="preserve">&amp;W </w:t>
                                      </w:r>
                                    </w:p>
                                  </w:tc>
                                  <w:tc>
                                    <w:tcPr>
                                      <w:tcW w:w="2863" w:type="dxa"/>
                                      <w:shd w:val="clear" w:color="auto" w:fill="auto"/>
                                    </w:tcPr>
                                    <w:p w14:paraId="1017D971" w14:textId="77777777" w:rsidR="00060A21" w:rsidRDefault="00060A21" w:rsidP="00C15052">
                                      <w:pPr>
                                        <w:spacing w:line="276" w:lineRule="auto"/>
                                        <w:rPr>
                                          <w:rFonts w:cs="Arial"/>
                                          <w:sz w:val="20"/>
                                          <w:szCs w:val="20"/>
                                        </w:rPr>
                                      </w:pPr>
                                    </w:p>
                                  </w:tc>
                                  <w:tc>
                                    <w:tcPr>
                                      <w:tcW w:w="2392" w:type="dxa"/>
                                    </w:tcPr>
                                    <w:p w14:paraId="7DFD8529" w14:textId="318AD716" w:rsidR="00060A21" w:rsidRPr="00B40237" w:rsidRDefault="00060A21" w:rsidP="00C15052">
                                      <w:pPr>
                                        <w:spacing w:line="276" w:lineRule="auto"/>
                                        <w:rPr>
                                          <w:rFonts w:cs="Arial"/>
                                          <w:sz w:val="20"/>
                                          <w:szCs w:val="20"/>
                                        </w:rPr>
                                      </w:pPr>
                                      <w:r w:rsidRPr="00B40237">
                                        <w:rPr>
                                          <w:rFonts w:cs="Arial"/>
                                          <w:sz w:val="20"/>
                                          <w:szCs w:val="20"/>
                                        </w:rPr>
                                        <w:t>14-11-2023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21-11-2023</w:t>
                                      </w:r>
                                    </w:p>
                                  </w:tc>
                                  <w:tc>
                                    <w:tcPr>
                                      <w:tcW w:w="2389" w:type="dxa"/>
                                    </w:tcPr>
                                    <w:p w14:paraId="01EA702E" w14:textId="10734781" w:rsidR="00060A21" w:rsidRPr="00B40237" w:rsidRDefault="00060A21" w:rsidP="00C15052">
                                      <w:pPr>
                                        <w:spacing w:line="276" w:lineRule="auto"/>
                                        <w:rPr>
                                          <w:rFonts w:cs="Arial"/>
                                          <w:sz w:val="20"/>
                                          <w:szCs w:val="20"/>
                                        </w:rPr>
                                      </w:pPr>
                                      <w:r w:rsidRPr="00B40237">
                                        <w:rPr>
                                          <w:rFonts w:cs="Arial"/>
                                          <w:sz w:val="20"/>
                                          <w:szCs w:val="20"/>
                                        </w:rPr>
                                        <w:t>14-11-2023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21-11-2023</w:t>
                                      </w:r>
                                    </w:p>
                                  </w:tc>
                                </w:tr>
                                <w:tr w:rsidR="00060A21" w14:paraId="1F38DF0F" w14:textId="77777777" w:rsidTr="004521E7">
                                  <w:trPr>
                                    <w:trHeight w:val="328"/>
                                  </w:trPr>
                                  <w:tc>
                                    <w:tcPr>
                                      <w:tcW w:w="3241" w:type="dxa"/>
                                      <w:shd w:val="clear" w:color="auto" w:fill="auto"/>
                                    </w:tcPr>
                                    <w:p w14:paraId="02080E26" w14:textId="77777777" w:rsidR="00060A21" w:rsidRPr="0070325F" w:rsidRDefault="00060A21" w:rsidP="00C15052">
                                      <w:pPr>
                                        <w:rPr>
                                          <w:rFonts w:cs="Arial"/>
                                          <w:sz w:val="20"/>
                                          <w:szCs w:val="20"/>
                                        </w:rPr>
                                      </w:pPr>
                                      <w:r w:rsidRPr="0070325F">
                                        <w:rPr>
                                          <w:rFonts w:cs="Arial"/>
                                          <w:sz w:val="20"/>
                                          <w:szCs w:val="20"/>
                                        </w:rPr>
                                        <w:t>Verzending aan griffie</w:t>
                                      </w:r>
                                    </w:p>
                                  </w:tc>
                                  <w:tc>
                                    <w:tcPr>
                                      <w:tcW w:w="2863" w:type="dxa"/>
                                      <w:shd w:val="clear" w:color="auto" w:fill="auto"/>
                                    </w:tcPr>
                                    <w:p w14:paraId="0A136914" w14:textId="77777777" w:rsidR="00060A21" w:rsidRPr="0070325F" w:rsidRDefault="00060A21" w:rsidP="00C15052">
                                      <w:pPr>
                                        <w:spacing w:line="276" w:lineRule="auto"/>
                                        <w:rPr>
                                          <w:rFonts w:cs="Arial"/>
                                          <w:sz w:val="20"/>
                                          <w:szCs w:val="20"/>
                                        </w:rPr>
                                      </w:pPr>
                                    </w:p>
                                  </w:tc>
                                  <w:tc>
                                    <w:tcPr>
                                      <w:tcW w:w="2392" w:type="dxa"/>
                                    </w:tcPr>
                                    <w:p w14:paraId="25B2CA42" w14:textId="77777777" w:rsidR="00060A21" w:rsidRPr="00B40237" w:rsidRDefault="00060A21" w:rsidP="00C15052">
                                      <w:pPr>
                                        <w:spacing w:line="276" w:lineRule="auto"/>
                                        <w:rPr>
                                          <w:rFonts w:cs="Arial"/>
                                          <w:sz w:val="20"/>
                                          <w:szCs w:val="20"/>
                                        </w:rPr>
                                      </w:pPr>
                                      <w:r w:rsidRPr="00B40237">
                                        <w:rPr>
                                          <w:rFonts w:cs="Arial"/>
                                          <w:sz w:val="20"/>
                                          <w:szCs w:val="20"/>
                                        </w:rPr>
                                        <w:t>21-11-2023</w:t>
                                      </w:r>
                                    </w:p>
                                  </w:tc>
                                  <w:tc>
                                    <w:tcPr>
                                      <w:tcW w:w="2389" w:type="dxa"/>
                                    </w:tcPr>
                                    <w:p w14:paraId="570613F7" w14:textId="77777777" w:rsidR="00060A21" w:rsidRPr="00B40237" w:rsidRDefault="00060A21" w:rsidP="00C15052">
                                      <w:pPr>
                                        <w:spacing w:line="276" w:lineRule="auto"/>
                                        <w:rPr>
                                          <w:rFonts w:cs="Arial"/>
                                          <w:sz w:val="20"/>
                                          <w:szCs w:val="20"/>
                                        </w:rPr>
                                      </w:pPr>
                                      <w:r w:rsidRPr="00B40237">
                                        <w:rPr>
                                          <w:rFonts w:cs="Arial"/>
                                          <w:sz w:val="20"/>
                                          <w:szCs w:val="20"/>
                                        </w:rPr>
                                        <w:t>21-11-2023</w:t>
                                      </w:r>
                                    </w:p>
                                  </w:tc>
                                </w:tr>
                                <w:tr w:rsidR="00060A21" w14:paraId="1F06F748" w14:textId="77777777" w:rsidTr="004521E7">
                                  <w:trPr>
                                    <w:trHeight w:val="328"/>
                                  </w:trPr>
                                  <w:tc>
                                    <w:tcPr>
                                      <w:tcW w:w="3241" w:type="dxa"/>
                                      <w:shd w:val="clear" w:color="auto" w:fill="auto"/>
                                    </w:tcPr>
                                    <w:p w14:paraId="63D20908" w14:textId="77777777" w:rsidR="00060A21" w:rsidRPr="0070325F" w:rsidRDefault="00060A21" w:rsidP="00C15052">
                                      <w:pPr>
                                        <w:rPr>
                                          <w:rFonts w:cs="Arial"/>
                                          <w:sz w:val="20"/>
                                          <w:szCs w:val="20"/>
                                        </w:rPr>
                                      </w:pPr>
                                      <w:r>
                                        <w:rPr>
                                          <w:rFonts w:cs="Arial"/>
                                          <w:sz w:val="20"/>
                                          <w:szCs w:val="20"/>
                                        </w:rPr>
                                        <w:t>Voorronde/commissiebehandeling</w:t>
                                      </w:r>
                                    </w:p>
                                  </w:tc>
                                  <w:tc>
                                    <w:tcPr>
                                      <w:tcW w:w="2863" w:type="dxa"/>
                                      <w:shd w:val="clear" w:color="auto" w:fill="auto"/>
                                    </w:tcPr>
                                    <w:p w14:paraId="0BB155CB" w14:textId="77777777" w:rsidR="00060A21" w:rsidRPr="0070325F" w:rsidRDefault="00060A21" w:rsidP="00C15052">
                                      <w:pPr>
                                        <w:spacing w:line="276" w:lineRule="auto"/>
                                        <w:rPr>
                                          <w:rFonts w:cs="Arial"/>
                                          <w:sz w:val="20"/>
                                          <w:szCs w:val="20"/>
                                        </w:rPr>
                                      </w:pPr>
                                    </w:p>
                                  </w:tc>
                                  <w:tc>
                                    <w:tcPr>
                                      <w:tcW w:w="2392" w:type="dxa"/>
                                    </w:tcPr>
                                    <w:p w14:paraId="2D351714" w14:textId="77777777" w:rsidR="00060A21" w:rsidRPr="00B40237" w:rsidRDefault="00060A21" w:rsidP="00C15052">
                                      <w:pPr>
                                        <w:spacing w:line="276" w:lineRule="auto"/>
                                        <w:rPr>
                                          <w:rFonts w:cs="Arial"/>
                                          <w:sz w:val="20"/>
                                          <w:szCs w:val="20"/>
                                        </w:rPr>
                                      </w:pPr>
                                      <w:r w:rsidRPr="00B40237">
                                        <w:rPr>
                                          <w:rFonts w:cs="Arial"/>
                                          <w:sz w:val="20"/>
                                          <w:szCs w:val="20"/>
                                        </w:rPr>
                                        <w:t>12-12-2023</w:t>
                                      </w:r>
                                    </w:p>
                                  </w:tc>
                                  <w:tc>
                                    <w:tcPr>
                                      <w:tcW w:w="2389" w:type="dxa"/>
                                    </w:tcPr>
                                    <w:p w14:paraId="68C314EF" w14:textId="77777777" w:rsidR="00060A21" w:rsidRPr="00B40237" w:rsidRDefault="00060A21" w:rsidP="00C15052">
                                      <w:pPr>
                                        <w:spacing w:line="276" w:lineRule="auto"/>
                                        <w:rPr>
                                          <w:rFonts w:cs="Arial"/>
                                          <w:sz w:val="20"/>
                                          <w:szCs w:val="20"/>
                                        </w:rPr>
                                      </w:pPr>
                                      <w:r w:rsidRPr="00B40237">
                                        <w:rPr>
                                          <w:rFonts w:cs="Arial"/>
                                          <w:sz w:val="20"/>
                                          <w:szCs w:val="20"/>
                                        </w:rPr>
                                        <w:t>07-12-2023</w:t>
                                      </w:r>
                                    </w:p>
                                  </w:tc>
                                </w:tr>
                                <w:tr w:rsidR="00060A21" w14:paraId="1587CEA2" w14:textId="77777777" w:rsidTr="004521E7">
                                  <w:trPr>
                                    <w:trHeight w:val="328"/>
                                  </w:trPr>
                                  <w:tc>
                                    <w:tcPr>
                                      <w:tcW w:w="3241" w:type="dxa"/>
                                      <w:shd w:val="clear" w:color="auto" w:fill="auto"/>
                                    </w:tcPr>
                                    <w:p w14:paraId="6949528E" w14:textId="77777777" w:rsidR="00060A21" w:rsidRPr="0070325F" w:rsidRDefault="00060A21" w:rsidP="00C15052">
                                      <w:pPr>
                                        <w:rPr>
                                          <w:rFonts w:cs="Arial"/>
                                          <w:sz w:val="20"/>
                                          <w:szCs w:val="20"/>
                                        </w:rPr>
                                      </w:pPr>
                                      <w:r>
                                        <w:rPr>
                                          <w:rFonts w:cs="Arial"/>
                                          <w:sz w:val="20"/>
                                          <w:szCs w:val="20"/>
                                        </w:rPr>
                                        <w:t>Besluitvorming raad</w:t>
                                      </w:r>
                                    </w:p>
                                  </w:tc>
                                  <w:tc>
                                    <w:tcPr>
                                      <w:tcW w:w="2863" w:type="dxa"/>
                                      <w:shd w:val="clear" w:color="auto" w:fill="auto"/>
                                    </w:tcPr>
                                    <w:p w14:paraId="3CF103C7" w14:textId="77777777" w:rsidR="00060A21" w:rsidRPr="0070325F" w:rsidRDefault="00060A21" w:rsidP="00C15052">
                                      <w:pPr>
                                        <w:spacing w:line="276" w:lineRule="auto"/>
                                        <w:rPr>
                                          <w:rFonts w:cs="Arial"/>
                                          <w:sz w:val="20"/>
                                          <w:szCs w:val="20"/>
                                        </w:rPr>
                                      </w:pPr>
                                    </w:p>
                                  </w:tc>
                                  <w:tc>
                                    <w:tcPr>
                                      <w:tcW w:w="2392" w:type="dxa"/>
                                    </w:tcPr>
                                    <w:p w14:paraId="052ABC3E" w14:textId="77777777" w:rsidR="00060A21" w:rsidRPr="00B40237" w:rsidRDefault="00060A21" w:rsidP="00C15052">
                                      <w:pPr>
                                        <w:spacing w:line="276" w:lineRule="auto"/>
                                        <w:rPr>
                                          <w:rFonts w:cs="Arial"/>
                                          <w:sz w:val="20"/>
                                          <w:szCs w:val="20"/>
                                        </w:rPr>
                                      </w:pPr>
                                      <w:r w:rsidRPr="00B40237">
                                        <w:rPr>
                                          <w:rFonts w:cs="Arial"/>
                                          <w:sz w:val="20"/>
                                          <w:szCs w:val="20"/>
                                        </w:rPr>
                                        <w:t>19-12-2023</w:t>
                                      </w:r>
                                    </w:p>
                                  </w:tc>
                                  <w:tc>
                                    <w:tcPr>
                                      <w:tcW w:w="2389" w:type="dxa"/>
                                    </w:tcPr>
                                    <w:p w14:paraId="53844CEC" w14:textId="77777777" w:rsidR="00060A21" w:rsidRPr="00B40237" w:rsidRDefault="00060A21" w:rsidP="00C15052">
                                      <w:pPr>
                                        <w:spacing w:line="276" w:lineRule="auto"/>
                                        <w:rPr>
                                          <w:rFonts w:cs="Arial"/>
                                          <w:sz w:val="20"/>
                                          <w:szCs w:val="20"/>
                                        </w:rPr>
                                      </w:pPr>
                                      <w:r w:rsidRPr="00B40237">
                                        <w:rPr>
                                          <w:rFonts w:cs="Arial"/>
                                          <w:sz w:val="20"/>
                                          <w:szCs w:val="20"/>
                                        </w:rPr>
                                        <w:t>14-12-2023</w:t>
                                      </w:r>
                                    </w:p>
                                  </w:tc>
                                </w:tr>
                                <w:tr w:rsidR="00060A21" w14:paraId="02078846" w14:textId="77777777" w:rsidTr="004521E7">
                                  <w:trPr>
                                    <w:trHeight w:val="328"/>
                                  </w:trPr>
                                  <w:tc>
                                    <w:tcPr>
                                      <w:tcW w:w="3241" w:type="dxa"/>
                                      <w:shd w:val="clear" w:color="auto" w:fill="auto"/>
                                    </w:tcPr>
                                    <w:p w14:paraId="160EC89D" w14:textId="77777777" w:rsidR="00060A21" w:rsidRDefault="00060A21" w:rsidP="00C15052">
                                      <w:pPr>
                                        <w:rPr>
                                          <w:rFonts w:cs="Arial"/>
                                          <w:sz w:val="20"/>
                                          <w:szCs w:val="20"/>
                                        </w:rPr>
                                      </w:pPr>
                                      <w:r>
                                        <w:rPr>
                                          <w:rFonts w:cs="Arial"/>
                                          <w:sz w:val="20"/>
                                          <w:szCs w:val="20"/>
                                        </w:rPr>
                                        <w:t>Publicatie</w:t>
                                      </w:r>
                                    </w:p>
                                  </w:tc>
                                  <w:tc>
                                    <w:tcPr>
                                      <w:tcW w:w="2863" w:type="dxa"/>
                                      <w:shd w:val="clear" w:color="auto" w:fill="auto"/>
                                    </w:tcPr>
                                    <w:p w14:paraId="5032E582" w14:textId="77777777" w:rsidR="00060A21" w:rsidRPr="0070325F" w:rsidRDefault="00060A21" w:rsidP="00C15052">
                                      <w:pPr>
                                        <w:spacing w:line="276" w:lineRule="auto"/>
                                        <w:rPr>
                                          <w:rFonts w:cs="Arial"/>
                                          <w:sz w:val="20"/>
                                          <w:szCs w:val="20"/>
                                        </w:rPr>
                                      </w:pPr>
                                    </w:p>
                                  </w:tc>
                                  <w:tc>
                                    <w:tcPr>
                                      <w:tcW w:w="2392" w:type="dxa"/>
                                    </w:tcPr>
                                    <w:p w14:paraId="4B9B8817" w14:textId="77777777" w:rsidR="00060A21" w:rsidRPr="00B40237" w:rsidRDefault="00060A21" w:rsidP="00C15052">
                                      <w:pPr>
                                        <w:spacing w:line="276" w:lineRule="auto"/>
                                        <w:rPr>
                                          <w:rFonts w:cs="Arial"/>
                                          <w:sz w:val="20"/>
                                          <w:szCs w:val="20"/>
                                        </w:rPr>
                                      </w:pPr>
                                      <w:r w:rsidRPr="00B40237">
                                        <w:rPr>
                                          <w:rFonts w:cs="Arial"/>
                                          <w:sz w:val="20"/>
                                          <w:szCs w:val="20"/>
                                        </w:rPr>
                                        <w:t>Voor 31-12-2023</w:t>
                                      </w:r>
                                    </w:p>
                                  </w:tc>
                                  <w:tc>
                                    <w:tcPr>
                                      <w:tcW w:w="2389" w:type="dxa"/>
                                    </w:tcPr>
                                    <w:p w14:paraId="28C0A85C" w14:textId="77777777" w:rsidR="00060A21" w:rsidRPr="00B40237" w:rsidRDefault="00060A21" w:rsidP="00C15052">
                                      <w:pPr>
                                        <w:spacing w:line="276" w:lineRule="auto"/>
                                        <w:rPr>
                                          <w:rFonts w:cs="Arial"/>
                                          <w:sz w:val="20"/>
                                          <w:szCs w:val="20"/>
                                        </w:rPr>
                                      </w:pPr>
                                      <w:r w:rsidRPr="00B40237">
                                        <w:rPr>
                                          <w:rFonts w:cs="Arial"/>
                                          <w:sz w:val="20"/>
                                          <w:szCs w:val="20"/>
                                        </w:rPr>
                                        <w:t>Voor 31-12-2023</w:t>
                                      </w:r>
                                    </w:p>
                                  </w:tc>
                                </w:tr>
                              </w:tbl>
                              <w:p w14:paraId="76039767" w14:textId="77777777" w:rsidR="00060A21" w:rsidRPr="0070325F" w:rsidRDefault="00060A21" w:rsidP="000944DF">
                                <w:pPr>
                                  <w:tabs>
                                    <w:tab w:val="left" w:pos="5387"/>
                                  </w:tabs>
                                  <w:spacing w:line="276" w:lineRule="auto"/>
                                  <w:rPr>
                                    <w:rFonts w:cs="Arial"/>
                                  </w:rPr>
                                </w:pPr>
                              </w:p>
                            </w:txbxContent>
                          </wps:txbx>
                          <wps:bodyPr rot="0" vert="horz" wrap="square" lIns="91440" tIns="45720" rIns="91440" bIns="45720" anchor="ctr" anchorCtr="0" upright="1">
                            <a:noAutofit/>
                          </wps:bodyPr>
                        </wps:wsp>
                        <wps:wsp>
                          <wps:cNvPr id="196" name="AutoShape 6"/>
                          <wps:cNvSpPr>
                            <a:spLocks noChangeArrowheads="1"/>
                          </wps:cNvSpPr>
                          <wps:spPr bwMode="auto">
                            <a:xfrm>
                              <a:off x="3641835" y="-963854"/>
                              <a:ext cx="3527425" cy="2091318"/>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22B44C" w14:textId="77777777" w:rsidR="00060A21" w:rsidRDefault="00060A21" w:rsidP="000944DF">
                                <w:pPr>
                                  <w:rPr>
                                    <w:rFonts w:cs="Arial"/>
                                    <w:color w:val="0066B6"/>
                                  </w:rPr>
                                </w:pPr>
                                <w:r w:rsidRPr="00881D62">
                                  <w:rPr>
                                    <w:rFonts w:cs="Arial"/>
                                    <w:color w:val="0066B6"/>
                                    <w:sz w:val="20"/>
                                    <w:szCs w:val="20"/>
                                  </w:rPr>
                                  <w:t>DOEL</w:t>
                                </w:r>
                                <w:r>
                                  <w:rPr>
                                    <w:rFonts w:cs="Arial"/>
                                    <w:color w:val="0066B6"/>
                                  </w:rPr>
                                  <w:t xml:space="preserve"> </w:t>
                                </w:r>
                              </w:p>
                              <w:p w14:paraId="1C6B8C40" w14:textId="77777777" w:rsidR="00060A21" w:rsidRDefault="00060A21" w:rsidP="00A111E9">
                                <w:pPr>
                                  <w:spacing w:line="280" w:lineRule="atLeast"/>
                                  <w:rPr>
                                    <w:rFonts w:cs="Arial"/>
                                    <w:sz w:val="20"/>
                                    <w:szCs w:val="20"/>
                                  </w:rPr>
                                </w:pPr>
                                <w:r w:rsidRPr="00EF415B">
                                  <w:rPr>
                                    <w:rFonts w:cs="Arial"/>
                                    <w:sz w:val="20"/>
                                    <w:szCs w:val="20"/>
                                  </w:rPr>
                                  <w:t xml:space="preserve">In de tarievennota wordt de besluitvorming op het gebied van belastingen zoals bepaald bij de begroting vastgesteld door de raad.  </w:t>
                                </w:r>
                              </w:p>
                              <w:p w14:paraId="64F0260D" w14:textId="77777777" w:rsidR="00060A21" w:rsidRDefault="00060A21" w:rsidP="00A111E9">
                                <w:pPr>
                                  <w:spacing w:line="280" w:lineRule="atLeast"/>
                                  <w:rPr>
                                    <w:rFonts w:cs="Arial"/>
                                    <w:sz w:val="20"/>
                                    <w:szCs w:val="20"/>
                                  </w:rPr>
                                </w:pPr>
                                <w:r w:rsidRPr="00EF415B">
                                  <w:rPr>
                                    <w:rFonts w:cs="Arial"/>
                                    <w:sz w:val="20"/>
                                    <w:szCs w:val="20"/>
                                  </w:rPr>
                                  <w:t xml:space="preserve">Het college biedt de </w:t>
                                </w:r>
                                <w:r>
                                  <w:rPr>
                                    <w:rFonts w:cs="Arial"/>
                                    <w:sz w:val="20"/>
                                    <w:szCs w:val="20"/>
                                  </w:rPr>
                                  <w:t>tarieven</w:t>
                                </w:r>
                                <w:r w:rsidRPr="00EF415B">
                                  <w:rPr>
                                    <w:rFonts w:cs="Arial"/>
                                    <w:sz w:val="20"/>
                                    <w:szCs w:val="20"/>
                                  </w:rPr>
                                  <w:t xml:space="preserve">nota </w:t>
                                </w:r>
                                <w:r>
                                  <w:rPr>
                                    <w:rFonts w:cs="Arial"/>
                                    <w:sz w:val="20"/>
                                    <w:szCs w:val="20"/>
                                  </w:rPr>
                                  <w:t xml:space="preserve">met bijbehorende belastingverordeningen </w:t>
                                </w:r>
                                <w:r w:rsidRPr="00EF415B">
                                  <w:rPr>
                                    <w:rFonts w:cs="Arial"/>
                                    <w:sz w:val="20"/>
                                    <w:szCs w:val="20"/>
                                  </w:rPr>
                                  <w:t xml:space="preserve">aan na vaststelling van de </w:t>
                                </w:r>
                                <w:r>
                                  <w:rPr>
                                    <w:rFonts w:cs="Arial"/>
                                    <w:sz w:val="20"/>
                                    <w:szCs w:val="20"/>
                                  </w:rPr>
                                  <w:t>b</w:t>
                                </w:r>
                                <w:r w:rsidRPr="00EF415B">
                                  <w:rPr>
                                    <w:rFonts w:cs="Arial"/>
                                    <w:sz w:val="20"/>
                                    <w:szCs w:val="20"/>
                                  </w:rPr>
                                  <w:t>egroting.</w:t>
                                </w:r>
                                <w:r>
                                  <w:rPr>
                                    <w:rFonts w:cs="Arial"/>
                                    <w:sz w:val="20"/>
                                    <w:szCs w:val="20"/>
                                  </w:rPr>
                                  <w:t xml:space="preserve"> </w:t>
                                </w:r>
                              </w:p>
                              <w:p w14:paraId="6BF0A067" w14:textId="77777777" w:rsidR="00060A21" w:rsidRPr="000944DF" w:rsidRDefault="00060A21" w:rsidP="00A111E9">
                                <w:pPr>
                                  <w:spacing w:line="280" w:lineRule="atLeast"/>
                                  <w:rPr>
                                    <w:rFonts w:cs="Arial"/>
                                    <w:sz w:val="20"/>
                                    <w:szCs w:val="20"/>
                                  </w:rPr>
                                </w:pPr>
                                <w:r>
                                  <w:rPr>
                                    <w:rFonts w:cs="Arial"/>
                                    <w:sz w:val="20"/>
                                    <w:szCs w:val="20"/>
                                  </w:rPr>
                                  <w:t>Na de vaststelling in de raad worden de tarieven en verordeningen landelijk gepubliceerd.</w:t>
                                </w:r>
                              </w:p>
                            </w:txbxContent>
                          </wps:txbx>
                          <wps:bodyPr rot="0" vert="horz" wrap="square" lIns="91440" tIns="45720" rIns="91440" bIns="45720" anchor="t" anchorCtr="0" upright="1">
                            <a:noAutofit/>
                          </wps:bodyPr>
                        </wps:wsp>
                        <wps:wsp>
                          <wps:cNvPr id="197" name="AutoShape 4"/>
                          <wps:cNvSpPr>
                            <a:spLocks noChangeArrowheads="1"/>
                          </wps:cNvSpPr>
                          <wps:spPr bwMode="auto">
                            <a:xfrm>
                              <a:off x="15766" y="-947951"/>
                              <a:ext cx="3527425" cy="2075415"/>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BE7B68" w14:textId="77777777" w:rsidR="00060A21" w:rsidRPr="004B5C39" w:rsidRDefault="00060A21" w:rsidP="000944DF">
                                <w:pPr>
                                  <w:rPr>
                                    <w:rFonts w:asciiTheme="minorHAnsi" w:hAnsiTheme="minorHAnsi" w:cs="Arial"/>
                                    <w:sz w:val="20"/>
                                    <w:szCs w:val="20"/>
                                  </w:rPr>
                                </w:pPr>
                                <w:r>
                                  <w:rPr>
                                    <w:rFonts w:cs="Arial"/>
                                    <w:color w:val="0066B6"/>
                                    <w:sz w:val="20"/>
                                    <w:szCs w:val="20"/>
                                  </w:rPr>
                                  <w:t>INPUT</w:t>
                                </w:r>
                              </w:p>
                              <w:p w14:paraId="1091303B" w14:textId="77777777" w:rsidR="00060A21"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 xml:space="preserve">Begroting 2024-2027 gemeente </w:t>
                                </w:r>
                              </w:p>
                              <w:p w14:paraId="2CF40D31" w14:textId="77777777" w:rsidR="00060A21"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Cocensus (WOZ-waarden)</w:t>
                                </w:r>
                              </w:p>
                              <w:p w14:paraId="29AAEEC3" w14:textId="77777777" w:rsidR="00060A21" w:rsidRPr="00A111E9"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Tarieven Rijk m.b.t. producten Burgerzaken</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4DCEA8C" id="Groep 189" o:spid="_x0000_s1088" style="position:absolute;margin-left:0;margin-top:-40.15pt;width:568.1pt;height:779.05pt;z-index:251724800;mso-position-horizontal:center;mso-position-horizontal-relative:margin;mso-width-relative:margin;mso-height-relative:margin" coordsize="72153,98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">
                <v:roundrect id="_x0000_s1089" style="position:absolute;left:157;width:71996;height:8997;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" stroked="f">
                  <v:textbox>
                    <w:txbxContent>
                      <w:p w14:paraId="26B4B742" w14:textId="77777777" w:rsidR="00060A21" w:rsidRPr="000B0B61" w:rsidRDefault="00060A21" w:rsidP="000B0B61">
                        <w:pPr>
                          <w:pStyle w:val="Kop2"/>
                          <w:jc w:val="center"/>
                          <w:rPr>
                            <w:rFonts w:ascii="Verdana" w:hAnsi="Verdana"/>
                            <w:i w:val="0"/>
                            <w:sz w:val="40"/>
                            <w:szCs w:val="40"/>
                          </w:rPr>
                        </w:pPr>
                        <w:bookmarkStart w:id="24" w:name="_Toc118383060"/>
                        <w:r w:rsidRPr="000677F1">
                          <w:rPr>
                            <w:rFonts w:ascii="Verdana" w:hAnsi="Verdana"/>
                            <w:i w:val="0"/>
                            <w:sz w:val="40"/>
                            <w:szCs w:val="40"/>
                          </w:rPr>
                          <w:t>Tarievennota 2024</w:t>
                        </w:r>
                        <w:bookmarkEnd w:id="24"/>
                      </w:p>
                      <w:p w14:paraId="7DE7216F" w14:textId="77777777" w:rsidR="00060A21" w:rsidRPr="008C7910" w:rsidRDefault="00060A21" w:rsidP="000944DF">
                        <w:pPr>
                          <w:ind w:left="708" w:hanging="708"/>
                          <w:jc w:val="center"/>
                          <w:rPr>
                            <w:rFonts w:cs="Arial"/>
                            <w:sz w:val="30"/>
                            <w:szCs w:val="30"/>
                          </w:rPr>
                        </w:pPr>
                      </w:p>
                    </w:txbxContent>
                  </v:textbox>
                </v:roundrect>
                <v:group id="Groep 191" o:spid="_x0000_s1090" style="position:absolute;left:157;top:9932;width:71535;height:41197" coordsize="71534,4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oundrect id="_x0000_s1091" style="position:absolute;width:35274;height:41197;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" stroked="f">
                    <v:textbox>
                      <w:txbxContent>
                        <w:p w14:paraId="7870683B" w14:textId="77777777" w:rsidR="00060A21" w:rsidRDefault="00060A21" w:rsidP="000944DF">
                          <w:pPr>
                            <w:rPr>
                              <w:rFonts w:cs="Arial"/>
                              <w:color w:val="0066B6"/>
                              <w:sz w:val="20"/>
                              <w:szCs w:val="20"/>
                            </w:rPr>
                          </w:pPr>
                          <w:r>
                            <w:rPr>
                              <w:rFonts w:cs="Arial"/>
                              <w:color w:val="0066B6"/>
                              <w:sz w:val="20"/>
                              <w:szCs w:val="20"/>
                            </w:rPr>
                            <w:t xml:space="preserve">WAT  </w:t>
                          </w:r>
                        </w:p>
                        <w:p w14:paraId="0B5BA02A" w14:textId="77777777" w:rsidR="00060A21" w:rsidRDefault="00060A21" w:rsidP="000944DF">
                          <w:pPr>
                            <w:spacing w:line="280" w:lineRule="atLeast"/>
                            <w:rPr>
                              <w:rFonts w:cs="Arial"/>
                              <w:sz w:val="20"/>
                              <w:szCs w:val="20"/>
                            </w:rPr>
                          </w:pPr>
                          <w:r w:rsidRPr="00EF415B">
                            <w:rPr>
                              <w:rFonts w:cs="Arial"/>
                              <w:sz w:val="20"/>
                              <w:szCs w:val="20"/>
                            </w:rPr>
                            <w:t>D</w:t>
                          </w:r>
                          <w:r>
                            <w:rPr>
                              <w:rFonts w:cs="Arial"/>
                              <w:sz w:val="20"/>
                              <w:szCs w:val="20"/>
                            </w:rPr>
                            <w:t>e tarievennota</w:t>
                          </w:r>
                          <w:r w:rsidRPr="00EF415B">
                            <w:rPr>
                              <w:rFonts w:cs="Arial"/>
                              <w:sz w:val="20"/>
                              <w:szCs w:val="20"/>
                            </w:rPr>
                            <w:t xml:space="preserve"> legt de tarieven voor het komende begrotingsjaar vast op basis van de in november vastgestelde begroting. </w:t>
                          </w:r>
                          <w:r>
                            <w:rPr>
                              <w:rFonts w:cs="Arial"/>
                              <w:sz w:val="20"/>
                              <w:szCs w:val="20"/>
                            </w:rPr>
                            <w:t>Het is dan ook geen sturingsinstrument.</w:t>
                          </w:r>
                        </w:p>
                        <w:p w14:paraId="551C2121" w14:textId="77777777" w:rsidR="00060A21" w:rsidRDefault="00060A21" w:rsidP="000944DF">
                          <w:pPr>
                            <w:spacing w:line="280" w:lineRule="atLeast"/>
                            <w:rPr>
                              <w:rFonts w:cs="Arial"/>
                              <w:sz w:val="20"/>
                              <w:szCs w:val="20"/>
                            </w:rPr>
                          </w:pPr>
                        </w:p>
                        <w:p w14:paraId="332FDFD5" w14:textId="77777777" w:rsidR="00060A21" w:rsidRDefault="00060A21" w:rsidP="000944DF">
                          <w:pPr>
                            <w:spacing w:line="280" w:lineRule="atLeast"/>
                            <w:rPr>
                              <w:rFonts w:cs="Arial"/>
                              <w:sz w:val="20"/>
                              <w:szCs w:val="20"/>
                            </w:rPr>
                          </w:pPr>
                          <w:r w:rsidRPr="00EF415B">
                            <w:rPr>
                              <w:rFonts w:cs="Arial"/>
                              <w:sz w:val="20"/>
                              <w:szCs w:val="20"/>
                            </w:rPr>
                            <w:t xml:space="preserve">De nota gaat in op het belastingbeleid en de ontwikkelingen daarin. Daarnaast worden de tarieven voor leges en belastingen inclusief bijbehorende verordeningen opgenomen. </w:t>
                          </w:r>
                        </w:p>
                        <w:p w14:paraId="4EAAB6FC" w14:textId="77777777" w:rsidR="00060A21" w:rsidRPr="00EF415B" w:rsidRDefault="00060A21" w:rsidP="000944DF">
                          <w:pPr>
                            <w:spacing w:line="280" w:lineRule="atLeast"/>
                            <w:rPr>
                              <w:rFonts w:cs="Arial"/>
                              <w:sz w:val="20"/>
                              <w:szCs w:val="20"/>
                            </w:rPr>
                          </w:pPr>
                          <w:r w:rsidRPr="00EF415B">
                            <w:rPr>
                              <w:rFonts w:cs="Arial"/>
                              <w:sz w:val="20"/>
                              <w:szCs w:val="20"/>
                            </w:rPr>
                            <w:t xml:space="preserve">De tarievennota moet worden vastgesteld voorafgaand aan het </w:t>
                          </w:r>
                          <w:r>
                            <w:rPr>
                              <w:rFonts w:cs="Arial"/>
                              <w:sz w:val="20"/>
                              <w:szCs w:val="20"/>
                            </w:rPr>
                            <w:t xml:space="preserve">desbetreffende </w:t>
                          </w:r>
                          <w:r w:rsidRPr="00EF415B">
                            <w:rPr>
                              <w:rFonts w:cs="Arial"/>
                              <w:sz w:val="20"/>
                              <w:szCs w:val="20"/>
                            </w:rPr>
                            <w:t>bel</w:t>
                          </w:r>
                          <w:r>
                            <w:rPr>
                              <w:rFonts w:cs="Arial"/>
                              <w:sz w:val="20"/>
                              <w:szCs w:val="20"/>
                            </w:rPr>
                            <w:t>astingjaar.</w:t>
                          </w:r>
                        </w:p>
                        <w:p w14:paraId="063ABBC4" w14:textId="77777777" w:rsidR="00060A21" w:rsidRDefault="00060A21" w:rsidP="000944DF">
                          <w:pPr>
                            <w:spacing w:line="276" w:lineRule="auto"/>
                            <w:rPr>
                              <w:rFonts w:cs="Arial"/>
                              <w:sz w:val="20"/>
                              <w:szCs w:val="20"/>
                            </w:rPr>
                          </w:pPr>
                        </w:p>
                        <w:p w14:paraId="1641F5FE" w14:textId="77777777" w:rsidR="00060A21" w:rsidRPr="00881D62" w:rsidRDefault="00060A21" w:rsidP="000944DF">
                          <w:pPr>
                            <w:spacing w:line="276" w:lineRule="auto"/>
                            <w:rPr>
                              <w:rFonts w:cs="Arial"/>
                              <w:sz w:val="20"/>
                              <w:szCs w:val="20"/>
                            </w:rPr>
                          </w:pPr>
                        </w:p>
                      </w:txbxContent>
                    </v:textbox>
                  </v:roundrect>
                  <v:roundrect id="_x0000_s1092" style="position:absolute;left:36260;width:35274;height:40959;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" stroked="f">
                    <v:textbox>
                      <w:txbxContent>
                        <w:p w14:paraId="7ECECD8B" w14:textId="77777777" w:rsidR="00060A21" w:rsidRPr="006D2ADF" w:rsidRDefault="00060A21" w:rsidP="000944DF">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319FE0F3" wp14:editId="5D859D85">
                                <wp:extent cx="3278505" cy="2501900"/>
                                <wp:effectExtent l="0" t="0" r="0" b="12700"/>
                                <wp:docPr id="60" name="Diagram 6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9" r:lo="rId85" r:qs="rId86" r:cs="rId87"/>
                                  </a:graphicData>
                                </a:graphic>
                              </wp:inline>
                            </w:drawing>
                          </w:r>
                        </w:p>
                        <w:p w14:paraId="5EB05471" w14:textId="77777777" w:rsidR="00060A21" w:rsidRDefault="00060A21" w:rsidP="000944DF">
                          <w:pPr>
                            <w:rPr>
                              <w:rFonts w:ascii="Lucida Sans Unicode" w:hAnsi="Lucida Sans Unicode" w:cs="Lucida Sans Unicode"/>
                            </w:rPr>
                          </w:pPr>
                        </w:p>
                        <w:p w14:paraId="2DA45223" w14:textId="77777777" w:rsidR="00060A21" w:rsidRDefault="00060A21" w:rsidP="000944DF">
                          <w:pPr>
                            <w:rPr>
                              <w:rFonts w:ascii="Lucida Sans Unicode" w:hAnsi="Lucida Sans Unicode" w:cs="Lucida Sans Unicode"/>
                            </w:rPr>
                          </w:pPr>
                        </w:p>
                        <w:p w14:paraId="13EFCF73" w14:textId="77777777" w:rsidR="00060A21" w:rsidRPr="009D3E00" w:rsidRDefault="00060A21" w:rsidP="000944DF">
                          <w:pPr>
                            <w:rPr>
                              <w:rFonts w:cs="Arial"/>
                              <w:b/>
                              <w:sz w:val="20"/>
                              <w:szCs w:val="20"/>
                            </w:rPr>
                          </w:pPr>
                          <w:r>
                            <w:rPr>
                              <w:rFonts w:ascii="Lucida Sans Unicode" w:hAnsi="Lucida Sans Unicode" w:cs="Lucida Sans Unicode"/>
                              <w:b/>
                              <w:sz w:val="20"/>
                              <w:szCs w:val="20"/>
                            </w:rPr>
                            <w:t xml:space="preserve">                                                      </w:t>
                          </w:r>
                          <w:r w:rsidRPr="009D3E00">
                            <w:rPr>
                              <w:rFonts w:cs="Arial"/>
                              <w:b/>
                              <w:sz w:val="20"/>
                              <w:szCs w:val="20"/>
                            </w:rPr>
                            <w:t>Tarievennota</w:t>
                          </w:r>
                        </w:p>
                        <w:p w14:paraId="71F6343C" w14:textId="77777777" w:rsidR="00060A21" w:rsidRDefault="00060A21" w:rsidP="000944DF">
                          <w:pPr>
                            <w:rPr>
                              <w:rFonts w:ascii="Lucida Sans Unicode" w:hAnsi="Lucida Sans Unicode" w:cs="Lucida Sans Unicode"/>
                            </w:rPr>
                          </w:pPr>
                        </w:p>
                        <w:p w14:paraId="0D3ECA40" w14:textId="77777777" w:rsidR="00060A21" w:rsidRPr="006D2ADF" w:rsidRDefault="00060A21" w:rsidP="000944DF">
                          <w:pPr>
                            <w:rPr>
                              <w:rFonts w:ascii="Lucida Sans Unicode" w:hAnsi="Lucida Sans Unicode" w:cs="Lucida Sans Unicode"/>
                            </w:rPr>
                          </w:pPr>
                        </w:p>
                      </w:txbxContent>
                    </v:textbox>
                  </v:roundrect>
                </v:group>
                <v:group id="Groep 194" o:spid="_x0000_s1093" style="position:absolute;top:52004;width:71996;height:46941" coordorigin=",-9638" coordsize="71996,46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oundrect id="_x0000_s1094" style="position:absolute;top:12626;width:71996;height:24676;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" stroked="f">
                    <v:textbox>
                      <w:txbxContent>
                        <w:p w14:paraId="39E29F47" w14:textId="77777777" w:rsidR="00060A21" w:rsidRPr="0070325F" w:rsidRDefault="00060A21" w:rsidP="000944DF">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1"/>
                            <w:gridCol w:w="2863"/>
                            <w:gridCol w:w="2392"/>
                            <w:gridCol w:w="2389"/>
                          </w:tblGrid>
                          <w:tr w:rsidR="00060A21" w:rsidRPr="0070325F" w14:paraId="5B971717" w14:textId="77777777" w:rsidTr="004521E7">
                            <w:trPr>
                              <w:trHeight w:val="312"/>
                            </w:trPr>
                            <w:tc>
                              <w:tcPr>
                                <w:tcW w:w="3241" w:type="dxa"/>
                                <w:shd w:val="clear" w:color="auto" w:fill="BDD6EE" w:themeFill="accent1" w:themeFillTint="66"/>
                              </w:tcPr>
                              <w:p w14:paraId="4605291B" w14:textId="77777777" w:rsidR="00060A21" w:rsidRPr="0070325F" w:rsidRDefault="00060A21" w:rsidP="00DB5FBA">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63" w:type="dxa"/>
                                <w:shd w:val="clear" w:color="auto" w:fill="BDD6EE" w:themeFill="accent1" w:themeFillTint="66"/>
                              </w:tcPr>
                              <w:p w14:paraId="4F06C122"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OVER  (n.v.t.)</w:t>
                                </w:r>
                              </w:p>
                            </w:tc>
                            <w:tc>
                              <w:tcPr>
                                <w:tcW w:w="2392" w:type="dxa"/>
                                <w:shd w:val="clear" w:color="auto" w:fill="BDD6EE" w:themeFill="accent1" w:themeFillTint="66"/>
                              </w:tcPr>
                              <w:p w14:paraId="512C0466"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89" w:type="dxa"/>
                                <w:shd w:val="clear" w:color="auto" w:fill="BDD6EE" w:themeFill="accent1" w:themeFillTint="66"/>
                              </w:tcPr>
                              <w:p w14:paraId="20B1AF19"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53F2063D" w14:textId="77777777" w:rsidTr="004521E7">
                            <w:trPr>
                              <w:trHeight w:val="328"/>
                            </w:trPr>
                            <w:tc>
                              <w:tcPr>
                                <w:tcW w:w="3241" w:type="dxa"/>
                                <w:shd w:val="clear" w:color="auto" w:fill="auto"/>
                              </w:tcPr>
                              <w:p w14:paraId="4E5DB25C" w14:textId="77777777" w:rsidR="00060A21" w:rsidRDefault="00060A21" w:rsidP="00C15052">
                                <w:pPr>
                                  <w:rPr>
                                    <w:rFonts w:cs="Arial"/>
                                    <w:sz w:val="20"/>
                                    <w:szCs w:val="20"/>
                                  </w:rPr>
                                </w:pPr>
                                <w:r>
                                  <w:rPr>
                                    <w:rFonts w:cs="Arial"/>
                                    <w:sz w:val="20"/>
                                    <w:szCs w:val="20"/>
                                  </w:rPr>
                                  <w:t xml:space="preserve">Behandeling in </w:t>
                                </w:r>
                                <w:r>
                                  <w:rPr>
                                    <w:rFonts w:cs="Arial"/>
                                    <w:sz w:val="20"/>
                                    <w:szCs w:val="20"/>
                                  </w:rPr>
                                  <w:t>MO’s</w:t>
                                </w:r>
                              </w:p>
                            </w:tc>
                            <w:tc>
                              <w:tcPr>
                                <w:tcW w:w="2863" w:type="dxa"/>
                                <w:shd w:val="clear" w:color="auto" w:fill="auto"/>
                              </w:tcPr>
                              <w:p w14:paraId="7B904790" w14:textId="77777777" w:rsidR="00060A21" w:rsidRDefault="00060A21" w:rsidP="00C15052">
                                <w:pPr>
                                  <w:spacing w:line="276" w:lineRule="auto"/>
                                  <w:rPr>
                                    <w:rFonts w:cs="Arial"/>
                                    <w:sz w:val="20"/>
                                    <w:szCs w:val="20"/>
                                  </w:rPr>
                                </w:pPr>
                              </w:p>
                            </w:tc>
                            <w:tc>
                              <w:tcPr>
                                <w:tcW w:w="2392" w:type="dxa"/>
                              </w:tcPr>
                              <w:p w14:paraId="69165ED7" w14:textId="77777777" w:rsidR="00060A21" w:rsidRPr="00B40237" w:rsidRDefault="00060A21" w:rsidP="00C15052">
                                <w:pPr>
                                  <w:spacing w:line="276" w:lineRule="auto"/>
                                  <w:rPr>
                                    <w:rFonts w:cs="Arial"/>
                                    <w:sz w:val="20"/>
                                    <w:szCs w:val="20"/>
                                  </w:rPr>
                                </w:pPr>
                                <w:r w:rsidRPr="00B40237">
                                  <w:rPr>
                                    <w:rFonts w:cs="Arial"/>
                                    <w:sz w:val="20"/>
                                    <w:szCs w:val="20"/>
                                  </w:rPr>
                                  <w:t>26-10-2023</w:t>
                                </w:r>
                              </w:p>
                            </w:tc>
                            <w:tc>
                              <w:tcPr>
                                <w:tcW w:w="2389" w:type="dxa"/>
                              </w:tcPr>
                              <w:p w14:paraId="1A413DF1" w14:textId="77777777" w:rsidR="00060A21" w:rsidRPr="00B40237" w:rsidRDefault="00060A21" w:rsidP="00C15052">
                                <w:pPr>
                                  <w:spacing w:line="276" w:lineRule="auto"/>
                                  <w:rPr>
                                    <w:rFonts w:cs="Arial"/>
                                    <w:sz w:val="20"/>
                                    <w:szCs w:val="20"/>
                                  </w:rPr>
                                </w:pPr>
                                <w:r w:rsidRPr="00B40237">
                                  <w:rPr>
                                    <w:rFonts w:cs="Arial"/>
                                    <w:sz w:val="20"/>
                                    <w:szCs w:val="20"/>
                                  </w:rPr>
                                  <w:t>26-10-2023</w:t>
                                </w:r>
                              </w:p>
                            </w:tc>
                          </w:tr>
                          <w:tr w:rsidR="00060A21" w14:paraId="18DC2B3D" w14:textId="77777777" w:rsidTr="004521E7">
                            <w:trPr>
                              <w:trHeight w:val="328"/>
                            </w:trPr>
                            <w:tc>
                              <w:tcPr>
                                <w:tcW w:w="3241" w:type="dxa"/>
                                <w:shd w:val="clear" w:color="auto" w:fill="auto"/>
                              </w:tcPr>
                              <w:p w14:paraId="06E63B23" w14:textId="77777777" w:rsidR="00060A21" w:rsidRDefault="00060A21" w:rsidP="00C15052">
                                <w:pPr>
                                  <w:rPr>
                                    <w:rFonts w:cs="Arial"/>
                                    <w:sz w:val="20"/>
                                    <w:szCs w:val="20"/>
                                  </w:rPr>
                                </w:pPr>
                                <w:r>
                                  <w:rPr>
                                    <w:rFonts w:cs="Arial"/>
                                    <w:sz w:val="20"/>
                                    <w:szCs w:val="20"/>
                                  </w:rPr>
                                  <w:t>Behandeling in MT</w:t>
                                </w:r>
                              </w:p>
                            </w:tc>
                            <w:tc>
                              <w:tcPr>
                                <w:tcW w:w="2863" w:type="dxa"/>
                                <w:shd w:val="clear" w:color="auto" w:fill="auto"/>
                              </w:tcPr>
                              <w:p w14:paraId="4977738C" w14:textId="77777777" w:rsidR="00060A21" w:rsidRDefault="00060A21" w:rsidP="00C15052">
                                <w:pPr>
                                  <w:spacing w:line="276" w:lineRule="auto"/>
                                  <w:rPr>
                                    <w:rFonts w:cs="Arial"/>
                                    <w:sz w:val="20"/>
                                    <w:szCs w:val="20"/>
                                  </w:rPr>
                                </w:pPr>
                              </w:p>
                            </w:tc>
                            <w:tc>
                              <w:tcPr>
                                <w:tcW w:w="2392" w:type="dxa"/>
                              </w:tcPr>
                              <w:p w14:paraId="0698A6CB" w14:textId="77777777" w:rsidR="00060A21" w:rsidRPr="00B40237" w:rsidRDefault="00060A21" w:rsidP="00C15052">
                                <w:pPr>
                                  <w:spacing w:line="276" w:lineRule="auto"/>
                                  <w:rPr>
                                    <w:rFonts w:cs="Arial"/>
                                    <w:sz w:val="20"/>
                                    <w:szCs w:val="20"/>
                                  </w:rPr>
                                </w:pPr>
                                <w:r w:rsidRPr="00B40237">
                                  <w:rPr>
                                    <w:rFonts w:cs="Arial"/>
                                    <w:sz w:val="20"/>
                                    <w:szCs w:val="20"/>
                                  </w:rPr>
                                  <w:t>31-10-2023</w:t>
                                </w:r>
                              </w:p>
                            </w:tc>
                            <w:tc>
                              <w:tcPr>
                                <w:tcW w:w="2389" w:type="dxa"/>
                              </w:tcPr>
                              <w:p w14:paraId="29436090" w14:textId="77777777" w:rsidR="00060A21" w:rsidRPr="00B40237" w:rsidRDefault="00060A21" w:rsidP="00C15052">
                                <w:pPr>
                                  <w:spacing w:line="276" w:lineRule="auto"/>
                                  <w:rPr>
                                    <w:rFonts w:cs="Arial"/>
                                    <w:sz w:val="20"/>
                                    <w:szCs w:val="20"/>
                                  </w:rPr>
                                </w:pPr>
                                <w:r w:rsidRPr="00B40237">
                                  <w:rPr>
                                    <w:rFonts w:cs="Arial"/>
                                    <w:sz w:val="20"/>
                                    <w:szCs w:val="20"/>
                                  </w:rPr>
                                  <w:t>31-10-2023</w:t>
                                </w:r>
                              </w:p>
                            </w:tc>
                          </w:tr>
                          <w:tr w:rsidR="00060A21" w14:paraId="661128B5" w14:textId="77777777" w:rsidTr="004521E7">
                            <w:trPr>
                              <w:trHeight w:val="328"/>
                            </w:trPr>
                            <w:tc>
                              <w:tcPr>
                                <w:tcW w:w="3241" w:type="dxa"/>
                                <w:shd w:val="clear" w:color="auto" w:fill="auto"/>
                              </w:tcPr>
                              <w:p w14:paraId="51737C1B" w14:textId="77777777" w:rsidR="00060A21" w:rsidRDefault="00060A21" w:rsidP="00C15052">
                                <w:pPr>
                                  <w:rPr>
                                    <w:rFonts w:cs="Arial"/>
                                    <w:sz w:val="20"/>
                                    <w:szCs w:val="20"/>
                                  </w:rPr>
                                </w:pPr>
                                <w:r>
                                  <w:rPr>
                                    <w:rFonts w:cs="Arial"/>
                                    <w:sz w:val="20"/>
                                    <w:szCs w:val="20"/>
                                  </w:rPr>
                                  <w:t>Behandeling in staf BV</w:t>
                                </w:r>
                              </w:p>
                            </w:tc>
                            <w:tc>
                              <w:tcPr>
                                <w:tcW w:w="2863" w:type="dxa"/>
                                <w:shd w:val="clear" w:color="auto" w:fill="auto"/>
                              </w:tcPr>
                              <w:p w14:paraId="566CF372" w14:textId="77777777" w:rsidR="00060A21" w:rsidRDefault="00060A21" w:rsidP="00C15052">
                                <w:pPr>
                                  <w:spacing w:line="276" w:lineRule="auto"/>
                                  <w:rPr>
                                    <w:rFonts w:cs="Arial"/>
                                    <w:sz w:val="20"/>
                                    <w:szCs w:val="20"/>
                                  </w:rPr>
                                </w:pPr>
                              </w:p>
                            </w:tc>
                            <w:tc>
                              <w:tcPr>
                                <w:tcW w:w="2392" w:type="dxa"/>
                              </w:tcPr>
                              <w:p w14:paraId="2CC43BE0" w14:textId="77777777" w:rsidR="00060A21" w:rsidRPr="00B40237" w:rsidRDefault="00060A21" w:rsidP="00C15052">
                                <w:pPr>
                                  <w:spacing w:line="276" w:lineRule="auto"/>
                                  <w:rPr>
                                    <w:rFonts w:cs="Arial"/>
                                    <w:sz w:val="20"/>
                                    <w:szCs w:val="20"/>
                                  </w:rPr>
                                </w:pPr>
                                <w:r w:rsidRPr="00B40237">
                                  <w:rPr>
                                    <w:rFonts w:cs="Arial"/>
                                    <w:sz w:val="20"/>
                                    <w:szCs w:val="20"/>
                                  </w:rPr>
                                  <w:t>06-11-2023</w:t>
                                </w:r>
                              </w:p>
                            </w:tc>
                            <w:tc>
                              <w:tcPr>
                                <w:tcW w:w="2389" w:type="dxa"/>
                              </w:tcPr>
                              <w:p w14:paraId="7F39C395" w14:textId="77777777" w:rsidR="00060A21" w:rsidRPr="00B40237" w:rsidRDefault="00060A21" w:rsidP="00C15052">
                                <w:pPr>
                                  <w:spacing w:line="276" w:lineRule="auto"/>
                                  <w:rPr>
                                    <w:rFonts w:cs="Arial"/>
                                    <w:sz w:val="20"/>
                                    <w:szCs w:val="20"/>
                                  </w:rPr>
                                </w:pPr>
                                <w:r w:rsidRPr="00B40237">
                                  <w:rPr>
                                    <w:rFonts w:cs="Arial"/>
                                    <w:sz w:val="20"/>
                                    <w:szCs w:val="20"/>
                                  </w:rPr>
                                  <w:t>06-11-2023</w:t>
                                </w:r>
                              </w:p>
                            </w:tc>
                          </w:tr>
                          <w:tr w:rsidR="00060A21" w14:paraId="19DE58F9" w14:textId="77777777" w:rsidTr="004521E7">
                            <w:trPr>
                              <w:trHeight w:val="328"/>
                            </w:trPr>
                            <w:tc>
                              <w:tcPr>
                                <w:tcW w:w="3241" w:type="dxa"/>
                                <w:shd w:val="clear" w:color="auto" w:fill="auto"/>
                              </w:tcPr>
                              <w:p w14:paraId="3B539214" w14:textId="77777777" w:rsidR="00060A21" w:rsidRPr="0070325F" w:rsidRDefault="00060A21" w:rsidP="00C15052">
                                <w:pPr>
                                  <w:rPr>
                                    <w:rFonts w:cs="Arial"/>
                                    <w:sz w:val="20"/>
                                    <w:szCs w:val="20"/>
                                  </w:rPr>
                                </w:pPr>
                                <w:r>
                                  <w:rPr>
                                    <w:rFonts w:cs="Arial"/>
                                    <w:sz w:val="20"/>
                                    <w:szCs w:val="20"/>
                                  </w:rPr>
                                  <w:t>Besluitvorming B</w:t>
                                </w:r>
                                <w:r w:rsidRPr="0070325F">
                                  <w:rPr>
                                    <w:rFonts w:cs="Arial"/>
                                    <w:sz w:val="20"/>
                                    <w:szCs w:val="20"/>
                                  </w:rPr>
                                  <w:t xml:space="preserve">&amp;W </w:t>
                                </w:r>
                              </w:p>
                            </w:tc>
                            <w:tc>
                              <w:tcPr>
                                <w:tcW w:w="2863" w:type="dxa"/>
                                <w:shd w:val="clear" w:color="auto" w:fill="auto"/>
                              </w:tcPr>
                              <w:p w14:paraId="1017D971" w14:textId="77777777" w:rsidR="00060A21" w:rsidRDefault="00060A21" w:rsidP="00C15052">
                                <w:pPr>
                                  <w:spacing w:line="276" w:lineRule="auto"/>
                                  <w:rPr>
                                    <w:rFonts w:cs="Arial"/>
                                    <w:sz w:val="20"/>
                                    <w:szCs w:val="20"/>
                                  </w:rPr>
                                </w:pPr>
                              </w:p>
                            </w:tc>
                            <w:tc>
                              <w:tcPr>
                                <w:tcW w:w="2392" w:type="dxa"/>
                              </w:tcPr>
                              <w:p w14:paraId="7DFD8529" w14:textId="318AD716" w:rsidR="00060A21" w:rsidRPr="00B40237" w:rsidRDefault="00060A21" w:rsidP="00C15052">
                                <w:pPr>
                                  <w:spacing w:line="276" w:lineRule="auto"/>
                                  <w:rPr>
                                    <w:rFonts w:cs="Arial"/>
                                    <w:sz w:val="20"/>
                                    <w:szCs w:val="20"/>
                                  </w:rPr>
                                </w:pPr>
                                <w:r w:rsidRPr="00B40237">
                                  <w:rPr>
                                    <w:rFonts w:cs="Arial"/>
                                    <w:sz w:val="20"/>
                                    <w:szCs w:val="20"/>
                                  </w:rPr>
                                  <w:t>14-11-2023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21-11-2023</w:t>
                                </w:r>
                              </w:p>
                            </w:tc>
                            <w:tc>
                              <w:tcPr>
                                <w:tcW w:w="2389" w:type="dxa"/>
                              </w:tcPr>
                              <w:p w14:paraId="01EA702E" w14:textId="10734781" w:rsidR="00060A21" w:rsidRPr="00B40237" w:rsidRDefault="00060A21" w:rsidP="00C15052">
                                <w:pPr>
                                  <w:spacing w:line="276" w:lineRule="auto"/>
                                  <w:rPr>
                                    <w:rFonts w:cs="Arial"/>
                                    <w:sz w:val="20"/>
                                    <w:szCs w:val="20"/>
                                  </w:rPr>
                                </w:pPr>
                                <w:r w:rsidRPr="00B40237">
                                  <w:rPr>
                                    <w:rFonts w:cs="Arial"/>
                                    <w:sz w:val="20"/>
                                    <w:szCs w:val="20"/>
                                  </w:rPr>
                                  <w:t>14-11-2023</w:t>
                                </w:r>
                                <w:r>
                                  <w:rPr>
                                    <w:rFonts w:cs="Arial"/>
                                    <w:sz w:val="20"/>
                                    <w:szCs w:val="20"/>
                                  </w:rPr>
                                  <w:t xml:space="preserve"> </w:t>
                                </w:r>
                                <w:r w:rsidRPr="00B40237">
                                  <w:rPr>
                                    <w:rFonts w:cs="Arial"/>
                                    <w:sz w:val="20"/>
                                    <w:szCs w:val="20"/>
                                  </w:rPr>
                                  <w:t>/</w:t>
                                </w:r>
                                <w:r>
                                  <w:rPr>
                                    <w:rFonts w:cs="Arial"/>
                                    <w:sz w:val="20"/>
                                    <w:szCs w:val="20"/>
                                  </w:rPr>
                                  <w:t xml:space="preserve"> </w:t>
                                </w:r>
                                <w:r>
                                  <w:rPr>
                                    <w:rFonts w:cs="Arial"/>
                                    <w:sz w:val="20"/>
                                    <w:szCs w:val="20"/>
                                  </w:rPr>
                                  <w:br/>
                                </w:r>
                                <w:r w:rsidRPr="00B40237">
                                  <w:rPr>
                                    <w:rFonts w:cs="Arial"/>
                                    <w:sz w:val="20"/>
                                    <w:szCs w:val="20"/>
                                  </w:rPr>
                                  <w:t>21-11-2023</w:t>
                                </w:r>
                              </w:p>
                            </w:tc>
                          </w:tr>
                          <w:tr w:rsidR="00060A21" w14:paraId="1F38DF0F" w14:textId="77777777" w:rsidTr="004521E7">
                            <w:trPr>
                              <w:trHeight w:val="328"/>
                            </w:trPr>
                            <w:tc>
                              <w:tcPr>
                                <w:tcW w:w="3241" w:type="dxa"/>
                                <w:shd w:val="clear" w:color="auto" w:fill="auto"/>
                              </w:tcPr>
                              <w:p w14:paraId="02080E26" w14:textId="77777777" w:rsidR="00060A21" w:rsidRPr="0070325F" w:rsidRDefault="00060A21" w:rsidP="00C15052">
                                <w:pPr>
                                  <w:rPr>
                                    <w:rFonts w:cs="Arial"/>
                                    <w:sz w:val="20"/>
                                    <w:szCs w:val="20"/>
                                  </w:rPr>
                                </w:pPr>
                                <w:r w:rsidRPr="0070325F">
                                  <w:rPr>
                                    <w:rFonts w:cs="Arial"/>
                                    <w:sz w:val="20"/>
                                    <w:szCs w:val="20"/>
                                  </w:rPr>
                                  <w:t>Verzending aan griffie</w:t>
                                </w:r>
                              </w:p>
                            </w:tc>
                            <w:tc>
                              <w:tcPr>
                                <w:tcW w:w="2863" w:type="dxa"/>
                                <w:shd w:val="clear" w:color="auto" w:fill="auto"/>
                              </w:tcPr>
                              <w:p w14:paraId="0A136914" w14:textId="77777777" w:rsidR="00060A21" w:rsidRPr="0070325F" w:rsidRDefault="00060A21" w:rsidP="00C15052">
                                <w:pPr>
                                  <w:spacing w:line="276" w:lineRule="auto"/>
                                  <w:rPr>
                                    <w:rFonts w:cs="Arial"/>
                                    <w:sz w:val="20"/>
                                    <w:szCs w:val="20"/>
                                  </w:rPr>
                                </w:pPr>
                              </w:p>
                            </w:tc>
                            <w:tc>
                              <w:tcPr>
                                <w:tcW w:w="2392" w:type="dxa"/>
                              </w:tcPr>
                              <w:p w14:paraId="25B2CA42" w14:textId="77777777" w:rsidR="00060A21" w:rsidRPr="00B40237" w:rsidRDefault="00060A21" w:rsidP="00C15052">
                                <w:pPr>
                                  <w:spacing w:line="276" w:lineRule="auto"/>
                                  <w:rPr>
                                    <w:rFonts w:cs="Arial"/>
                                    <w:sz w:val="20"/>
                                    <w:szCs w:val="20"/>
                                  </w:rPr>
                                </w:pPr>
                                <w:r w:rsidRPr="00B40237">
                                  <w:rPr>
                                    <w:rFonts w:cs="Arial"/>
                                    <w:sz w:val="20"/>
                                    <w:szCs w:val="20"/>
                                  </w:rPr>
                                  <w:t>21-11-2023</w:t>
                                </w:r>
                              </w:p>
                            </w:tc>
                            <w:tc>
                              <w:tcPr>
                                <w:tcW w:w="2389" w:type="dxa"/>
                              </w:tcPr>
                              <w:p w14:paraId="570613F7" w14:textId="77777777" w:rsidR="00060A21" w:rsidRPr="00B40237" w:rsidRDefault="00060A21" w:rsidP="00C15052">
                                <w:pPr>
                                  <w:spacing w:line="276" w:lineRule="auto"/>
                                  <w:rPr>
                                    <w:rFonts w:cs="Arial"/>
                                    <w:sz w:val="20"/>
                                    <w:szCs w:val="20"/>
                                  </w:rPr>
                                </w:pPr>
                                <w:r w:rsidRPr="00B40237">
                                  <w:rPr>
                                    <w:rFonts w:cs="Arial"/>
                                    <w:sz w:val="20"/>
                                    <w:szCs w:val="20"/>
                                  </w:rPr>
                                  <w:t>21-11-2023</w:t>
                                </w:r>
                              </w:p>
                            </w:tc>
                          </w:tr>
                          <w:tr w:rsidR="00060A21" w14:paraId="1F06F748" w14:textId="77777777" w:rsidTr="004521E7">
                            <w:trPr>
                              <w:trHeight w:val="328"/>
                            </w:trPr>
                            <w:tc>
                              <w:tcPr>
                                <w:tcW w:w="3241" w:type="dxa"/>
                                <w:shd w:val="clear" w:color="auto" w:fill="auto"/>
                              </w:tcPr>
                              <w:p w14:paraId="63D20908" w14:textId="77777777" w:rsidR="00060A21" w:rsidRPr="0070325F" w:rsidRDefault="00060A21" w:rsidP="00C15052">
                                <w:pPr>
                                  <w:rPr>
                                    <w:rFonts w:cs="Arial"/>
                                    <w:sz w:val="20"/>
                                    <w:szCs w:val="20"/>
                                  </w:rPr>
                                </w:pPr>
                                <w:r>
                                  <w:rPr>
                                    <w:rFonts w:cs="Arial"/>
                                    <w:sz w:val="20"/>
                                    <w:szCs w:val="20"/>
                                  </w:rPr>
                                  <w:t>Voorronde/commissiebehandeling</w:t>
                                </w:r>
                              </w:p>
                            </w:tc>
                            <w:tc>
                              <w:tcPr>
                                <w:tcW w:w="2863" w:type="dxa"/>
                                <w:shd w:val="clear" w:color="auto" w:fill="auto"/>
                              </w:tcPr>
                              <w:p w14:paraId="0BB155CB" w14:textId="77777777" w:rsidR="00060A21" w:rsidRPr="0070325F" w:rsidRDefault="00060A21" w:rsidP="00C15052">
                                <w:pPr>
                                  <w:spacing w:line="276" w:lineRule="auto"/>
                                  <w:rPr>
                                    <w:rFonts w:cs="Arial"/>
                                    <w:sz w:val="20"/>
                                    <w:szCs w:val="20"/>
                                  </w:rPr>
                                </w:pPr>
                              </w:p>
                            </w:tc>
                            <w:tc>
                              <w:tcPr>
                                <w:tcW w:w="2392" w:type="dxa"/>
                              </w:tcPr>
                              <w:p w14:paraId="2D351714" w14:textId="77777777" w:rsidR="00060A21" w:rsidRPr="00B40237" w:rsidRDefault="00060A21" w:rsidP="00C15052">
                                <w:pPr>
                                  <w:spacing w:line="276" w:lineRule="auto"/>
                                  <w:rPr>
                                    <w:rFonts w:cs="Arial"/>
                                    <w:sz w:val="20"/>
                                    <w:szCs w:val="20"/>
                                  </w:rPr>
                                </w:pPr>
                                <w:r w:rsidRPr="00B40237">
                                  <w:rPr>
                                    <w:rFonts w:cs="Arial"/>
                                    <w:sz w:val="20"/>
                                    <w:szCs w:val="20"/>
                                  </w:rPr>
                                  <w:t>12-12-2023</w:t>
                                </w:r>
                              </w:p>
                            </w:tc>
                            <w:tc>
                              <w:tcPr>
                                <w:tcW w:w="2389" w:type="dxa"/>
                              </w:tcPr>
                              <w:p w14:paraId="68C314EF" w14:textId="77777777" w:rsidR="00060A21" w:rsidRPr="00B40237" w:rsidRDefault="00060A21" w:rsidP="00C15052">
                                <w:pPr>
                                  <w:spacing w:line="276" w:lineRule="auto"/>
                                  <w:rPr>
                                    <w:rFonts w:cs="Arial"/>
                                    <w:sz w:val="20"/>
                                    <w:szCs w:val="20"/>
                                  </w:rPr>
                                </w:pPr>
                                <w:r w:rsidRPr="00B40237">
                                  <w:rPr>
                                    <w:rFonts w:cs="Arial"/>
                                    <w:sz w:val="20"/>
                                    <w:szCs w:val="20"/>
                                  </w:rPr>
                                  <w:t>07-12-2023</w:t>
                                </w:r>
                              </w:p>
                            </w:tc>
                          </w:tr>
                          <w:tr w:rsidR="00060A21" w14:paraId="1587CEA2" w14:textId="77777777" w:rsidTr="004521E7">
                            <w:trPr>
                              <w:trHeight w:val="328"/>
                            </w:trPr>
                            <w:tc>
                              <w:tcPr>
                                <w:tcW w:w="3241" w:type="dxa"/>
                                <w:shd w:val="clear" w:color="auto" w:fill="auto"/>
                              </w:tcPr>
                              <w:p w14:paraId="6949528E" w14:textId="77777777" w:rsidR="00060A21" w:rsidRPr="0070325F" w:rsidRDefault="00060A21" w:rsidP="00C15052">
                                <w:pPr>
                                  <w:rPr>
                                    <w:rFonts w:cs="Arial"/>
                                    <w:sz w:val="20"/>
                                    <w:szCs w:val="20"/>
                                  </w:rPr>
                                </w:pPr>
                                <w:r>
                                  <w:rPr>
                                    <w:rFonts w:cs="Arial"/>
                                    <w:sz w:val="20"/>
                                    <w:szCs w:val="20"/>
                                  </w:rPr>
                                  <w:t>Besluitvorming raad</w:t>
                                </w:r>
                              </w:p>
                            </w:tc>
                            <w:tc>
                              <w:tcPr>
                                <w:tcW w:w="2863" w:type="dxa"/>
                                <w:shd w:val="clear" w:color="auto" w:fill="auto"/>
                              </w:tcPr>
                              <w:p w14:paraId="3CF103C7" w14:textId="77777777" w:rsidR="00060A21" w:rsidRPr="0070325F" w:rsidRDefault="00060A21" w:rsidP="00C15052">
                                <w:pPr>
                                  <w:spacing w:line="276" w:lineRule="auto"/>
                                  <w:rPr>
                                    <w:rFonts w:cs="Arial"/>
                                    <w:sz w:val="20"/>
                                    <w:szCs w:val="20"/>
                                  </w:rPr>
                                </w:pPr>
                              </w:p>
                            </w:tc>
                            <w:tc>
                              <w:tcPr>
                                <w:tcW w:w="2392" w:type="dxa"/>
                              </w:tcPr>
                              <w:p w14:paraId="052ABC3E" w14:textId="77777777" w:rsidR="00060A21" w:rsidRPr="00B40237" w:rsidRDefault="00060A21" w:rsidP="00C15052">
                                <w:pPr>
                                  <w:spacing w:line="276" w:lineRule="auto"/>
                                  <w:rPr>
                                    <w:rFonts w:cs="Arial"/>
                                    <w:sz w:val="20"/>
                                    <w:szCs w:val="20"/>
                                  </w:rPr>
                                </w:pPr>
                                <w:r w:rsidRPr="00B40237">
                                  <w:rPr>
                                    <w:rFonts w:cs="Arial"/>
                                    <w:sz w:val="20"/>
                                    <w:szCs w:val="20"/>
                                  </w:rPr>
                                  <w:t>19-12-2023</w:t>
                                </w:r>
                              </w:p>
                            </w:tc>
                            <w:tc>
                              <w:tcPr>
                                <w:tcW w:w="2389" w:type="dxa"/>
                              </w:tcPr>
                              <w:p w14:paraId="53844CEC" w14:textId="77777777" w:rsidR="00060A21" w:rsidRPr="00B40237" w:rsidRDefault="00060A21" w:rsidP="00C15052">
                                <w:pPr>
                                  <w:spacing w:line="276" w:lineRule="auto"/>
                                  <w:rPr>
                                    <w:rFonts w:cs="Arial"/>
                                    <w:sz w:val="20"/>
                                    <w:szCs w:val="20"/>
                                  </w:rPr>
                                </w:pPr>
                                <w:r w:rsidRPr="00B40237">
                                  <w:rPr>
                                    <w:rFonts w:cs="Arial"/>
                                    <w:sz w:val="20"/>
                                    <w:szCs w:val="20"/>
                                  </w:rPr>
                                  <w:t>14-12-2023</w:t>
                                </w:r>
                              </w:p>
                            </w:tc>
                          </w:tr>
                          <w:tr w:rsidR="00060A21" w14:paraId="02078846" w14:textId="77777777" w:rsidTr="004521E7">
                            <w:trPr>
                              <w:trHeight w:val="328"/>
                            </w:trPr>
                            <w:tc>
                              <w:tcPr>
                                <w:tcW w:w="3241" w:type="dxa"/>
                                <w:shd w:val="clear" w:color="auto" w:fill="auto"/>
                              </w:tcPr>
                              <w:p w14:paraId="160EC89D" w14:textId="77777777" w:rsidR="00060A21" w:rsidRDefault="00060A21" w:rsidP="00C15052">
                                <w:pPr>
                                  <w:rPr>
                                    <w:rFonts w:cs="Arial"/>
                                    <w:sz w:val="20"/>
                                    <w:szCs w:val="20"/>
                                  </w:rPr>
                                </w:pPr>
                                <w:r>
                                  <w:rPr>
                                    <w:rFonts w:cs="Arial"/>
                                    <w:sz w:val="20"/>
                                    <w:szCs w:val="20"/>
                                  </w:rPr>
                                  <w:t>Publicatie</w:t>
                                </w:r>
                              </w:p>
                            </w:tc>
                            <w:tc>
                              <w:tcPr>
                                <w:tcW w:w="2863" w:type="dxa"/>
                                <w:shd w:val="clear" w:color="auto" w:fill="auto"/>
                              </w:tcPr>
                              <w:p w14:paraId="5032E582" w14:textId="77777777" w:rsidR="00060A21" w:rsidRPr="0070325F" w:rsidRDefault="00060A21" w:rsidP="00C15052">
                                <w:pPr>
                                  <w:spacing w:line="276" w:lineRule="auto"/>
                                  <w:rPr>
                                    <w:rFonts w:cs="Arial"/>
                                    <w:sz w:val="20"/>
                                    <w:szCs w:val="20"/>
                                  </w:rPr>
                                </w:pPr>
                              </w:p>
                            </w:tc>
                            <w:tc>
                              <w:tcPr>
                                <w:tcW w:w="2392" w:type="dxa"/>
                              </w:tcPr>
                              <w:p w14:paraId="4B9B8817" w14:textId="77777777" w:rsidR="00060A21" w:rsidRPr="00B40237" w:rsidRDefault="00060A21" w:rsidP="00C15052">
                                <w:pPr>
                                  <w:spacing w:line="276" w:lineRule="auto"/>
                                  <w:rPr>
                                    <w:rFonts w:cs="Arial"/>
                                    <w:sz w:val="20"/>
                                    <w:szCs w:val="20"/>
                                  </w:rPr>
                                </w:pPr>
                                <w:r w:rsidRPr="00B40237">
                                  <w:rPr>
                                    <w:rFonts w:cs="Arial"/>
                                    <w:sz w:val="20"/>
                                    <w:szCs w:val="20"/>
                                  </w:rPr>
                                  <w:t>Voor 31-12-2023</w:t>
                                </w:r>
                              </w:p>
                            </w:tc>
                            <w:tc>
                              <w:tcPr>
                                <w:tcW w:w="2389" w:type="dxa"/>
                              </w:tcPr>
                              <w:p w14:paraId="28C0A85C" w14:textId="77777777" w:rsidR="00060A21" w:rsidRPr="00B40237" w:rsidRDefault="00060A21" w:rsidP="00C15052">
                                <w:pPr>
                                  <w:spacing w:line="276" w:lineRule="auto"/>
                                  <w:rPr>
                                    <w:rFonts w:cs="Arial"/>
                                    <w:sz w:val="20"/>
                                    <w:szCs w:val="20"/>
                                  </w:rPr>
                                </w:pPr>
                                <w:r w:rsidRPr="00B40237">
                                  <w:rPr>
                                    <w:rFonts w:cs="Arial"/>
                                    <w:sz w:val="20"/>
                                    <w:szCs w:val="20"/>
                                  </w:rPr>
                                  <w:t>Voor 31-12-2023</w:t>
                                </w:r>
                              </w:p>
                            </w:tc>
                          </w:tr>
                        </w:tbl>
                        <w:p w14:paraId="76039767" w14:textId="77777777" w:rsidR="00060A21" w:rsidRPr="0070325F" w:rsidRDefault="00060A21" w:rsidP="000944DF">
                          <w:pPr>
                            <w:tabs>
                              <w:tab w:val="left" w:pos="5387"/>
                            </w:tabs>
                            <w:spacing w:line="276" w:lineRule="auto"/>
                            <w:rPr>
                              <w:rFonts w:cs="Arial"/>
                            </w:rPr>
                          </w:pPr>
                        </w:p>
                      </w:txbxContent>
                    </v:textbox>
                  </v:roundrect>
                  <v:roundrect id="_x0000_s1095" style="position:absolute;left:36418;top:-9638;width:35274;height:20912;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" stroked="f">
                    <v:textbox>
                      <w:txbxContent>
                        <w:p w14:paraId="2622B44C" w14:textId="77777777" w:rsidR="00060A21" w:rsidRDefault="00060A21" w:rsidP="000944DF">
                          <w:pPr>
                            <w:rPr>
                              <w:rFonts w:cs="Arial"/>
                              <w:color w:val="0066B6"/>
                            </w:rPr>
                          </w:pPr>
                          <w:r w:rsidRPr="00881D62">
                            <w:rPr>
                              <w:rFonts w:cs="Arial"/>
                              <w:color w:val="0066B6"/>
                              <w:sz w:val="20"/>
                              <w:szCs w:val="20"/>
                            </w:rPr>
                            <w:t>DOEL</w:t>
                          </w:r>
                          <w:r>
                            <w:rPr>
                              <w:rFonts w:cs="Arial"/>
                              <w:color w:val="0066B6"/>
                            </w:rPr>
                            <w:t xml:space="preserve"> </w:t>
                          </w:r>
                        </w:p>
                        <w:p w14:paraId="1C6B8C40" w14:textId="77777777" w:rsidR="00060A21" w:rsidRDefault="00060A21" w:rsidP="00A111E9">
                          <w:pPr>
                            <w:spacing w:line="280" w:lineRule="atLeast"/>
                            <w:rPr>
                              <w:rFonts w:cs="Arial"/>
                              <w:sz w:val="20"/>
                              <w:szCs w:val="20"/>
                            </w:rPr>
                          </w:pPr>
                          <w:r w:rsidRPr="00EF415B">
                            <w:rPr>
                              <w:rFonts w:cs="Arial"/>
                              <w:sz w:val="20"/>
                              <w:szCs w:val="20"/>
                            </w:rPr>
                            <w:t xml:space="preserve">In de tarievennota wordt de besluitvorming op het gebied van belastingen zoals bepaald bij de begroting vastgesteld door de raad.  </w:t>
                          </w:r>
                        </w:p>
                        <w:p w14:paraId="64F0260D" w14:textId="77777777" w:rsidR="00060A21" w:rsidRDefault="00060A21" w:rsidP="00A111E9">
                          <w:pPr>
                            <w:spacing w:line="280" w:lineRule="atLeast"/>
                            <w:rPr>
                              <w:rFonts w:cs="Arial"/>
                              <w:sz w:val="20"/>
                              <w:szCs w:val="20"/>
                            </w:rPr>
                          </w:pPr>
                          <w:r w:rsidRPr="00EF415B">
                            <w:rPr>
                              <w:rFonts w:cs="Arial"/>
                              <w:sz w:val="20"/>
                              <w:szCs w:val="20"/>
                            </w:rPr>
                            <w:t xml:space="preserve">Het college biedt de </w:t>
                          </w:r>
                          <w:r>
                            <w:rPr>
                              <w:rFonts w:cs="Arial"/>
                              <w:sz w:val="20"/>
                              <w:szCs w:val="20"/>
                            </w:rPr>
                            <w:t>tarieven</w:t>
                          </w:r>
                          <w:r w:rsidRPr="00EF415B">
                            <w:rPr>
                              <w:rFonts w:cs="Arial"/>
                              <w:sz w:val="20"/>
                              <w:szCs w:val="20"/>
                            </w:rPr>
                            <w:t xml:space="preserve">nota </w:t>
                          </w:r>
                          <w:r>
                            <w:rPr>
                              <w:rFonts w:cs="Arial"/>
                              <w:sz w:val="20"/>
                              <w:szCs w:val="20"/>
                            </w:rPr>
                            <w:t xml:space="preserve">met bijbehorende belastingverordeningen </w:t>
                          </w:r>
                          <w:r w:rsidRPr="00EF415B">
                            <w:rPr>
                              <w:rFonts w:cs="Arial"/>
                              <w:sz w:val="20"/>
                              <w:szCs w:val="20"/>
                            </w:rPr>
                            <w:t xml:space="preserve">aan na vaststelling van de </w:t>
                          </w:r>
                          <w:r>
                            <w:rPr>
                              <w:rFonts w:cs="Arial"/>
                              <w:sz w:val="20"/>
                              <w:szCs w:val="20"/>
                            </w:rPr>
                            <w:t>b</w:t>
                          </w:r>
                          <w:r w:rsidRPr="00EF415B">
                            <w:rPr>
                              <w:rFonts w:cs="Arial"/>
                              <w:sz w:val="20"/>
                              <w:szCs w:val="20"/>
                            </w:rPr>
                            <w:t>egroting.</w:t>
                          </w:r>
                          <w:r>
                            <w:rPr>
                              <w:rFonts w:cs="Arial"/>
                              <w:sz w:val="20"/>
                              <w:szCs w:val="20"/>
                            </w:rPr>
                            <w:t xml:space="preserve"> </w:t>
                          </w:r>
                        </w:p>
                        <w:p w14:paraId="6BF0A067" w14:textId="77777777" w:rsidR="00060A21" w:rsidRPr="000944DF" w:rsidRDefault="00060A21" w:rsidP="00A111E9">
                          <w:pPr>
                            <w:spacing w:line="280" w:lineRule="atLeast"/>
                            <w:rPr>
                              <w:rFonts w:cs="Arial"/>
                              <w:sz w:val="20"/>
                              <w:szCs w:val="20"/>
                            </w:rPr>
                          </w:pPr>
                          <w:r>
                            <w:rPr>
                              <w:rFonts w:cs="Arial"/>
                              <w:sz w:val="20"/>
                              <w:szCs w:val="20"/>
                            </w:rPr>
                            <w:t>Na de vaststelling in de raad worden de tarieven en verordeningen landelijk gepubliceerd.</w:t>
                          </w:r>
                        </w:p>
                      </w:txbxContent>
                    </v:textbox>
                  </v:roundrect>
                  <v:roundrect id="_x0000_s1096" style="position:absolute;left:157;top:-9479;width:35274;height:20753;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" stroked="f">
                    <v:textbox>
                      <w:txbxContent>
                        <w:p w14:paraId="72BE7B68" w14:textId="77777777" w:rsidR="00060A21" w:rsidRPr="004B5C39" w:rsidRDefault="00060A21" w:rsidP="000944DF">
                          <w:pPr>
                            <w:rPr>
                              <w:rFonts w:asciiTheme="minorHAnsi" w:hAnsiTheme="minorHAnsi" w:cs="Arial"/>
                              <w:sz w:val="20"/>
                              <w:szCs w:val="20"/>
                            </w:rPr>
                          </w:pPr>
                          <w:r>
                            <w:rPr>
                              <w:rFonts w:cs="Arial"/>
                              <w:color w:val="0066B6"/>
                              <w:sz w:val="20"/>
                              <w:szCs w:val="20"/>
                            </w:rPr>
                            <w:t>INPUT</w:t>
                          </w:r>
                        </w:p>
                        <w:p w14:paraId="1091303B" w14:textId="77777777" w:rsidR="00060A21"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 xml:space="preserve">Begroting 2024-2027 gemeente </w:t>
                          </w:r>
                        </w:p>
                        <w:p w14:paraId="2CF40D31" w14:textId="77777777" w:rsidR="00060A21"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Cocensus (WOZ-waarden)</w:t>
                          </w:r>
                        </w:p>
                        <w:p w14:paraId="29AAEEC3" w14:textId="77777777" w:rsidR="00060A21" w:rsidRPr="00A111E9" w:rsidRDefault="00060A21" w:rsidP="00A111E9">
                          <w:pPr>
                            <w:pStyle w:val="Lijstalinea"/>
                            <w:numPr>
                              <w:ilvl w:val="0"/>
                              <w:numId w:val="15"/>
                            </w:numPr>
                            <w:spacing w:after="0" w:line="276" w:lineRule="auto"/>
                            <w:rPr>
                              <w:rFonts w:ascii="Arial" w:hAnsi="Arial" w:cs="Arial"/>
                              <w:sz w:val="20"/>
                              <w:szCs w:val="20"/>
                            </w:rPr>
                          </w:pPr>
                          <w:r>
                            <w:rPr>
                              <w:rFonts w:ascii="Arial" w:hAnsi="Arial" w:cs="Arial"/>
                              <w:sz w:val="20"/>
                              <w:szCs w:val="20"/>
                            </w:rPr>
                            <w:t>Tarieven Rijk m.b.t. producten Burgerzaken</w:t>
                          </w:r>
                        </w:p>
                      </w:txbxContent>
                    </v:textbox>
                  </v:roundrect>
                </v:group>
                <w10:wrap anchorx="margin"/>
              </v:group>
            </w:pict>
          </mc:Fallback>
        </mc:AlternateContent>
      </w:r>
      <w:r w:rsidR="009D3E00" w:rsidRPr="008261C1">
        <w:rPr>
          <w:rFonts w:cs="Arial"/>
          <w:noProof/>
        </w:rPr>
        <mc:AlternateContent>
          <mc:Choice Requires="wps">
            <w:drawing>
              <wp:anchor distT="0" distB="0" distL="114300" distR="114300" simplePos="0" relativeHeight="251730944" behindDoc="1" locked="0" layoutInCell="1" allowOverlap="1" wp14:anchorId="5FC2B8CC" wp14:editId="4C384AFE">
                <wp:simplePos x="0" y="0"/>
                <wp:positionH relativeFrom="page">
                  <wp:align>left</wp:align>
                </wp:positionH>
                <wp:positionV relativeFrom="paragraph">
                  <wp:posOffset>-882869</wp:posOffset>
                </wp:positionV>
                <wp:extent cx="7742512" cy="10846107"/>
                <wp:effectExtent l="0" t="0" r="0" b="0"/>
                <wp:wrapNone/>
                <wp:docPr id="2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2512" cy="10846107"/>
                        </a:xfrm>
                        <a:prstGeom prst="rect">
                          <a:avLst/>
                        </a:prstGeom>
                        <a:solidFill>
                          <a:schemeClr val="accent1">
                            <a:lumMod val="40000"/>
                            <a:lumOff val="60000"/>
                          </a:schemeClr>
                        </a:solidFill>
                        <a:ln>
                          <a:noFill/>
                        </a:ln>
                        <a:extLst/>
                      </wps:spPr>
                      <wps:txbx>
                        <w:txbxContent>
                          <w:p w14:paraId="31BE9BA1" w14:textId="77777777" w:rsidR="00060A21" w:rsidRDefault="00060A21" w:rsidP="009D3E00">
                            <w:pPr>
                              <w:jc w:val="right"/>
                              <w:rPr>
                                <w:color w:val="FFFFFF" w:themeColor="background1"/>
                              </w:rPr>
                            </w:pPr>
                          </w:p>
                          <w:p w14:paraId="78652BF4" w14:textId="77777777" w:rsidR="00060A21" w:rsidRDefault="00060A21" w:rsidP="009D3E0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2B8CC" id="_x0000_s1097" style="position:absolute;margin-left:0;margin-top:-69.5pt;width:609.65pt;height:854pt;z-index:-2515855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" fillcolor="#bdd6ee [1300]" stroked="f">
                <v:textbox>
                  <w:txbxContent>
                    <w:p w14:paraId="31BE9BA1" w14:textId="77777777" w:rsidR="00060A21" w:rsidRDefault="00060A21" w:rsidP="009D3E00">
                      <w:pPr>
                        <w:jc w:val="right"/>
                        <w:rPr>
                          <w:color w:val="FFFFFF" w:themeColor="background1"/>
                        </w:rPr>
                      </w:pPr>
                    </w:p>
                    <w:p w14:paraId="78652BF4" w14:textId="77777777" w:rsidR="00060A21" w:rsidRDefault="00060A21" w:rsidP="009D3E00">
                      <w:pPr>
                        <w:jc w:val="center"/>
                      </w:pPr>
                    </w:p>
                  </w:txbxContent>
                </v:textbox>
                <w10:wrap anchorx="page"/>
              </v:rect>
            </w:pict>
          </mc:Fallback>
        </mc:AlternateContent>
      </w:r>
    </w:p>
    <w:p w14:paraId="4135C9A7" w14:textId="77777777" w:rsidR="005C2856" w:rsidRPr="00F8257D" w:rsidRDefault="000944DF">
      <w:pPr>
        <w:rPr>
          <w:rFonts w:cs="Arial"/>
          <w:sz w:val="20"/>
          <w:szCs w:val="20"/>
        </w:rPr>
        <w:sectPr w:rsidR="005C2856" w:rsidRPr="00F8257D" w:rsidSect="00365D50">
          <w:headerReference w:type="default" r:id="rId90"/>
          <w:footerReference w:type="even" r:id="rId91"/>
          <w:footerReference w:type="default" r:id="rId92"/>
          <w:headerReference w:type="first" r:id="rId93"/>
          <w:pgSz w:w="11906" w:h="16838"/>
          <w:pgMar w:top="1417" w:right="1417" w:bottom="1134" w:left="1417" w:header="708" w:footer="708" w:gutter="0"/>
          <w:cols w:space="708"/>
          <w:titlePg/>
          <w:docGrid w:linePitch="360"/>
        </w:sectPr>
      </w:pPr>
      <w:r w:rsidRPr="008261C1">
        <w:rPr>
          <w:rFonts w:cs="Arial"/>
          <w:noProof/>
        </w:rPr>
        <mc:AlternateContent>
          <mc:Choice Requires="wps">
            <w:drawing>
              <wp:anchor distT="0" distB="0" distL="114300" distR="114300" simplePos="0" relativeHeight="251726848" behindDoc="0" locked="0" layoutInCell="1" allowOverlap="1" wp14:anchorId="26A1C6CB" wp14:editId="27542F64">
                <wp:simplePos x="0" y="0"/>
                <wp:positionH relativeFrom="rightMargin">
                  <wp:posOffset>178435</wp:posOffset>
                </wp:positionH>
                <wp:positionV relativeFrom="paragraph">
                  <wp:posOffset>1840230</wp:posOffset>
                </wp:positionV>
                <wp:extent cx="190500" cy="1401445"/>
                <wp:effectExtent l="0" t="0" r="0" b="8255"/>
                <wp:wrapNone/>
                <wp:docPr id="202" name="Pijl-omlaag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1401445"/>
                        </a:xfrm>
                        <a:prstGeom prst="downArrow">
                          <a:avLst/>
                        </a:prstGeom>
                        <a:solidFill>
                          <a:srgbClr val="0066B6"/>
                        </a:solidFill>
                        <a:ln>
                          <a:noFill/>
                        </a:ln>
                        <a:effectLst/>
                        <a:ex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977657" id="Pijl-omlaag 12" o:spid="_x0000_s1026" type="#_x0000_t67" style="position:absolute;margin-left:14.05pt;margin-top:144.9pt;width:15pt;height:110.35pt;z-index:2517268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" adj="20132" fillcolor="#0066b6" stroked="f">
                <w10:wrap anchorx="margin"/>
              </v:shape>
            </w:pict>
          </mc:Fallback>
        </mc:AlternateContent>
      </w:r>
      <w:r w:rsidR="00067022" w:rsidRPr="008261C1">
        <w:rPr>
          <w:rFonts w:cs="Arial"/>
          <w:sz w:val="20"/>
          <w:szCs w:val="20"/>
        </w:rPr>
        <w:br w:type="page"/>
      </w:r>
      <w:r w:rsidR="005955BC" w:rsidRPr="008261C1">
        <w:rPr>
          <w:rFonts w:cs="Arial"/>
          <w:noProof/>
          <w:sz w:val="20"/>
          <w:szCs w:val="20"/>
        </w:rPr>
        <mc:AlternateContent>
          <mc:Choice Requires="wps">
            <w:drawing>
              <wp:anchor distT="0" distB="0" distL="114300" distR="114300" simplePos="0" relativeHeight="251598848" behindDoc="0" locked="0" layoutInCell="1" allowOverlap="1" wp14:anchorId="63AADA68" wp14:editId="2C89A1C6">
                <wp:simplePos x="0" y="0"/>
                <wp:positionH relativeFrom="page">
                  <wp:posOffset>7652385</wp:posOffset>
                </wp:positionH>
                <wp:positionV relativeFrom="paragraph">
                  <wp:posOffset>8825230</wp:posOffset>
                </wp:positionV>
                <wp:extent cx="8999855" cy="12600305"/>
                <wp:effectExtent l="0" t="0" r="0" b="0"/>
                <wp:wrapNone/>
                <wp:docPr id="8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9855" cy="12600305"/>
                        </a:xfrm>
                        <a:prstGeom prst="rect">
                          <a:avLst/>
                        </a:prstGeom>
                        <a:solidFill>
                          <a:srgbClr val="E48512"/>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1D911" id="Rectangle 2" o:spid="_x0000_s1026" style="position:absolute;margin-left:602.55pt;margin-top:694.9pt;width:708.65pt;height:992.1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" fillcolor="#e48512" stroked="f">
                <w10:wrap anchorx="page"/>
              </v:rect>
            </w:pict>
          </mc:Fallback>
        </mc:AlternateContent>
      </w:r>
      <w:r w:rsidR="002515C7" w:rsidRPr="008261C1">
        <w:rPr>
          <w:rFonts w:cs="Arial"/>
          <w:noProof/>
        </w:rPr>
        <mc:AlternateContent>
          <mc:Choice Requires="wps">
            <w:drawing>
              <wp:anchor distT="0" distB="0" distL="114300" distR="114300" simplePos="0" relativeHeight="251737088" behindDoc="1" locked="0" layoutInCell="1" allowOverlap="1" wp14:anchorId="370FE22D" wp14:editId="7764A97E">
                <wp:simplePos x="0" y="0"/>
                <wp:positionH relativeFrom="page">
                  <wp:align>left</wp:align>
                </wp:positionH>
                <wp:positionV relativeFrom="paragraph">
                  <wp:posOffset>-898634</wp:posOffset>
                </wp:positionV>
                <wp:extent cx="7986461" cy="10852484"/>
                <wp:effectExtent l="0" t="0" r="0" b="6350"/>
                <wp:wrapNone/>
                <wp:docPr id="2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6461" cy="10852484"/>
                        </a:xfrm>
                        <a:prstGeom prst="rect">
                          <a:avLst/>
                        </a:prstGeom>
                        <a:solidFill>
                          <a:schemeClr val="accent1">
                            <a:lumMod val="40000"/>
                            <a:lumOff val="60000"/>
                          </a:schemeClr>
                        </a:solidFill>
                        <a:ln>
                          <a:noFill/>
                        </a:ln>
                        <a:extLst/>
                      </wps:spPr>
                      <wps:txbx>
                        <w:txbxContent>
                          <w:p w14:paraId="2257FED7" w14:textId="77777777" w:rsidR="00060A21" w:rsidRDefault="00060A21" w:rsidP="002515C7">
                            <w:pPr>
                              <w:jc w:val="right"/>
                              <w:rPr>
                                <w:color w:val="FFFFFF" w:themeColor="background1"/>
                              </w:rPr>
                            </w:pPr>
                          </w:p>
                          <w:p w14:paraId="24D83A80" w14:textId="77777777" w:rsidR="00060A21" w:rsidRDefault="00060A21" w:rsidP="002515C7">
                            <w:pPr>
                              <w:jc w:val="right"/>
                              <w:rPr>
                                <w:color w:val="FFFFFF" w:themeColor="background1"/>
                              </w:rPr>
                            </w:pPr>
                          </w:p>
                          <w:p w14:paraId="1649036A" w14:textId="77777777" w:rsidR="00060A21" w:rsidRPr="00C409AD" w:rsidRDefault="00060A21" w:rsidP="002515C7">
                            <w:pPr>
                              <w:jc w:val="right"/>
                              <w:rPr>
                                <w:color w:val="FFFFFF" w:themeColor="background1"/>
                              </w:rPr>
                            </w:pPr>
                            <w:r>
                              <w:rPr>
                                <w:color w:val="FFFFFF" w:themeColor="background1"/>
                              </w:rPr>
                              <w:tab/>
                            </w:r>
                            <w:r w:rsidRPr="00C409AD">
                              <w:rPr>
                                <w:color w:val="FFFFFF" w:themeColor="background1"/>
                              </w:rPr>
                              <w:t xml:space="preserve"> </w:t>
                            </w:r>
                          </w:p>
                          <w:p w14:paraId="0A14B4DB" w14:textId="77777777" w:rsidR="00060A21" w:rsidRDefault="00060A21" w:rsidP="002515C7">
                            <w:pPr>
                              <w:jc w:val="right"/>
                            </w:pPr>
                          </w:p>
                          <w:p w14:paraId="576AE3A3" w14:textId="77777777" w:rsidR="00060A21" w:rsidRDefault="00060A21" w:rsidP="002515C7">
                            <w:pPr>
                              <w:jc w:val="right"/>
                            </w:pPr>
                          </w:p>
                          <w:p w14:paraId="3AABD941" w14:textId="77777777" w:rsidR="00060A21" w:rsidRDefault="00060A21" w:rsidP="002515C7">
                            <w:pPr>
                              <w:jc w:val="right"/>
                            </w:pPr>
                          </w:p>
                          <w:p w14:paraId="6DBA61CF" w14:textId="77777777" w:rsidR="00060A21" w:rsidRDefault="00060A21" w:rsidP="002515C7">
                            <w:pPr>
                              <w:jc w:val="right"/>
                            </w:pPr>
                          </w:p>
                          <w:p w14:paraId="2247422E" w14:textId="77777777" w:rsidR="00060A21" w:rsidRDefault="00060A21" w:rsidP="002515C7">
                            <w:pPr>
                              <w:jc w:val="right"/>
                            </w:pPr>
                          </w:p>
                          <w:p w14:paraId="22C29B7B" w14:textId="77777777" w:rsidR="00060A21" w:rsidRDefault="00060A21" w:rsidP="002515C7">
                            <w:pPr>
                              <w:jc w:val="right"/>
                            </w:pPr>
                          </w:p>
                          <w:p w14:paraId="1ED37D13" w14:textId="77777777" w:rsidR="00060A21" w:rsidRDefault="00060A21" w:rsidP="002515C7">
                            <w:pPr>
                              <w:jc w:val="right"/>
                            </w:pPr>
                          </w:p>
                          <w:p w14:paraId="32720F01" w14:textId="77777777" w:rsidR="00060A21" w:rsidRDefault="00060A21" w:rsidP="002515C7">
                            <w:pPr>
                              <w:jc w:val="right"/>
                            </w:pPr>
                          </w:p>
                          <w:p w14:paraId="5CB66FAE" w14:textId="77777777" w:rsidR="00060A21" w:rsidRDefault="00060A21" w:rsidP="002515C7">
                            <w:pPr>
                              <w:jc w:val="right"/>
                            </w:pPr>
                          </w:p>
                          <w:p w14:paraId="5DE749A4" w14:textId="77777777" w:rsidR="00060A21" w:rsidRDefault="00060A21" w:rsidP="002515C7">
                            <w:pPr>
                              <w:jc w:val="right"/>
                            </w:pPr>
                          </w:p>
                          <w:p w14:paraId="0D00F3D8" w14:textId="77777777" w:rsidR="00060A21" w:rsidRDefault="00060A21" w:rsidP="002515C7">
                            <w:pPr>
                              <w:jc w:val="right"/>
                            </w:pPr>
                          </w:p>
                          <w:p w14:paraId="78976215" w14:textId="77777777" w:rsidR="00060A21" w:rsidRDefault="00060A21" w:rsidP="002515C7">
                            <w:pPr>
                              <w:jc w:val="right"/>
                            </w:pPr>
                          </w:p>
                          <w:p w14:paraId="629ABDCE" w14:textId="77777777" w:rsidR="00060A21" w:rsidRDefault="00060A21" w:rsidP="002515C7">
                            <w:pPr>
                              <w:jc w:val="right"/>
                            </w:pPr>
                          </w:p>
                          <w:p w14:paraId="6570838A" w14:textId="77777777" w:rsidR="00060A21" w:rsidRDefault="00060A21" w:rsidP="002515C7">
                            <w:pPr>
                              <w:jc w:val="right"/>
                            </w:pPr>
                          </w:p>
                          <w:p w14:paraId="28734111" w14:textId="77777777" w:rsidR="00060A21" w:rsidRDefault="00060A21" w:rsidP="002515C7">
                            <w:pPr>
                              <w:jc w:val="right"/>
                            </w:pPr>
                          </w:p>
                          <w:p w14:paraId="6893ED49" w14:textId="77777777" w:rsidR="00060A21" w:rsidRDefault="00060A21" w:rsidP="002515C7">
                            <w:pPr>
                              <w:jc w:val="right"/>
                            </w:pPr>
                          </w:p>
                          <w:p w14:paraId="0E02E7A2" w14:textId="77777777" w:rsidR="00060A21" w:rsidRDefault="00060A21" w:rsidP="002515C7">
                            <w:pPr>
                              <w:jc w:val="right"/>
                            </w:pPr>
                          </w:p>
                          <w:p w14:paraId="207CEAB9" w14:textId="77777777" w:rsidR="00060A21" w:rsidRDefault="00060A21" w:rsidP="002515C7">
                            <w:pPr>
                              <w:jc w:val="right"/>
                            </w:pPr>
                          </w:p>
                          <w:p w14:paraId="73458FE0" w14:textId="77777777" w:rsidR="00060A21" w:rsidRDefault="00060A21" w:rsidP="002515C7">
                            <w:pPr>
                              <w:jc w:val="right"/>
                            </w:pPr>
                          </w:p>
                          <w:p w14:paraId="4EAD67F4" w14:textId="77777777" w:rsidR="00060A21" w:rsidRDefault="00060A21" w:rsidP="002515C7">
                            <w:pPr>
                              <w:jc w:val="right"/>
                            </w:pPr>
                          </w:p>
                          <w:p w14:paraId="6D79E4EA" w14:textId="77777777" w:rsidR="00060A21" w:rsidRDefault="00060A21" w:rsidP="002515C7">
                            <w:pPr>
                              <w:jc w:val="right"/>
                            </w:pPr>
                          </w:p>
                          <w:p w14:paraId="784FC6B6" w14:textId="77777777" w:rsidR="00060A21" w:rsidRDefault="00060A21" w:rsidP="002515C7">
                            <w:pPr>
                              <w:jc w:val="right"/>
                            </w:pPr>
                          </w:p>
                          <w:p w14:paraId="27872EED" w14:textId="77777777" w:rsidR="00060A21" w:rsidRDefault="00060A21" w:rsidP="002515C7">
                            <w:pPr>
                              <w:jc w:val="right"/>
                            </w:pPr>
                          </w:p>
                          <w:p w14:paraId="082008DA" w14:textId="77777777" w:rsidR="00060A21" w:rsidRDefault="00060A21" w:rsidP="002515C7">
                            <w:pPr>
                              <w:jc w:val="right"/>
                            </w:pPr>
                          </w:p>
                          <w:p w14:paraId="50004300" w14:textId="77777777" w:rsidR="00060A21" w:rsidRDefault="00060A21" w:rsidP="002515C7">
                            <w:pPr>
                              <w:jc w:val="right"/>
                            </w:pPr>
                          </w:p>
                          <w:p w14:paraId="35172C7F" w14:textId="77777777" w:rsidR="00060A21" w:rsidRDefault="00060A21" w:rsidP="002515C7">
                            <w:pPr>
                              <w:jc w:val="right"/>
                            </w:pPr>
                          </w:p>
                          <w:p w14:paraId="5512C147" w14:textId="77777777" w:rsidR="00060A21" w:rsidRDefault="00060A21" w:rsidP="002515C7">
                            <w:pPr>
                              <w:jc w:val="right"/>
                            </w:pPr>
                          </w:p>
                          <w:p w14:paraId="4B8DA306" w14:textId="77777777" w:rsidR="00060A21" w:rsidRDefault="00060A21" w:rsidP="002515C7">
                            <w:pPr>
                              <w:jc w:val="right"/>
                            </w:pPr>
                          </w:p>
                          <w:p w14:paraId="13B3FC0B" w14:textId="77777777" w:rsidR="00060A21" w:rsidRDefault="00060A21" w:rsidP="002515C7">
                            <w:pPr>
                              <w:jc w:val="right"/>
                            </w:pPr>
                          </w:p>
                          <w:p w14:paraId="7AD8E3D2" w14:textId="77777777" w:rsidR="00060A21" w:rsidRDefault="00060A21" w:rsidP="002515C7">
                            <w:pPr>
                              <w:jc w:val="right"/>
                            </w:pPr>
                          </w:p>
                          <w:p w14:paraId="6DA8E779" w14:textId="77777777" w:rsidR="00060A21" w:rsidRDefault="00060A21" w:rsidP="002515C7">
                            <w:pPr>
                              <w:jc w:val="right"/>
                            </w:pPr>
                          </w:p>
                          <w:p w14:paraId="03C4F44A" w14:textId="77777777" w:rsidR="00060A21" w:rsidRDefault="00060A21" w:rsidP="002515C7">
                            <w:pPr>
                              <w:jc w:val="right"/>
                            </w:pPr>
                          </w:p>
                          <w:p w14:paraId="35DC5A94" w14:textId="77777777" w:rsidR="00060A21" w:rsidRDefault="00060A21" w:rsidP="002515C7">
                            <w:pPr>
                              <w:jc w:val="right"/>
                            </w:pPr>
                          </w:p>
                          <w:p w14:paraId="618BB33C" w14:textId="77777777" w:rsidR="00060A21" w:rsidRDefault="00060A21" w:rsidP="002515C7">
                            <w:pPr>
                              <w:jc w:val="right"/>
                            </w:pPr>
                          </w:p>
                          <w:p w14:paraId="4767EBF9" w14:textId="77777777" w:rsidR="00060A21" w:rsidRDefault="00060A21" w:rsidP="002515C7">
                            <w:pPr>
                              <w:jc w:val="right"/>
                            </w:pPr>
                          </w:p>
                          <w:p w14:paraId="78D48DDD" w14:textId="77777777" w:rsidR="00060A21" w:rsidRDefault="00060A21" w:rsidP="002515C7">
                            <w:pPr>
                              <w:jc w:val="right"/>
                            </w:pPr>
                          </w:p>
                          <w:p w14:paraId="0D535265" w14:textId="77777777" w:rsidR="00060A21" w:rsidRDefault="00060A21" w:rsidP="002515C7">
                            <w:pPr>
                              <w:jc w:val="right"/>
                            </w:pPr>
                          </w:p>
                          <w:p w14:paraId="508CB0F3" w14:textId="77777777" w:rsidR="00060A21" w:rsidRDefault="00060A21" w:rsidP="002515C7">
                            <w:pPr>
                              <w:jc w:val="right"/>
                            </w:pPr>
                          </w:p>
                          <w:p w14:paraId="406D4653" w14:textId="77777777" w:rsidR="00060A21" w:rsidRDefault="00060A21" w:rsidP="002515C7">
                            <w:pPr>
                              <w:jc w:val="right"/>
                            </w:pPr>
                          </w:p>
                          <w:p w14:paraId="3B2FB525" w14:textId="77777777" w:rsidR="00060A21" w:rsidRDefault="00060A21" w:rsidP="002515C7">
                            <w:pPr>
                              <w:jc w:val="right"/>
                            </w:pPr>
                          </w:p>
                          <w:p w14:paraId="304521DC" w14:textId="77777777" w:rsidR="00060A21" w:rsidRDefault="00060A21" w:rsidP="002515C7">
                            <w:pPr>
                              <w:jc w:val="right"/>
                            </w:pPr>
                          </w:p>
                          <w:p w14:paraId="6730D175" w14:textId="77777777" w:rsidR="00060A21" w:rsidRDefault="00060A21" w:rsidP="002515C7">
                            <w:pPr>
                              <w:jc w:val="right"/>
                            </w:pPr>
                          </w:p>
                          <w:p w14:paraId="56E05BDB" w14:textId="77777777" w:rsidR="00060A21" w:rsidRDefault="00060A21" w:rsidP="002515C7">
                            <w:pPr>
                              <w:jc w:val="right"/>
                            </w:pPr>
                          </w:p>
                          <w:p w14:paraId="7830BF0A" w14:textId="77777777" w:rsidR="00060A21" w:rsidRDefault="00060A21" w:rsidP="002515C7">
                            <w:pPr>
                              <w:jc w:val="right"/>
                            </w:pPr>
                          </w:p>
                          <w:p w14:paraId="011DE4B6" w14:textId="77777777" w:rsidR="00060A21" w:rsidRDefault="00060A21" w:rsidP="002515C7">
                            <w:pPr>
                              <w:jc w:val="right"/>
                            </w:pPr>
                          </w:p>
                          <w:p w14:paraId="72DBDA2E" w14:textId="77777777" w:rsidR="00060A21" w:rsidRDefault="00060A21" w:rsidP="002515C7">
                            <w:pPr>
                              <w:jc w:val="right"/>
                            </w:pPr>
                          </w:p>
                          <w:p w14:paraId="774DFC29" w14:textId="77777777" w:rsidR="00060A21" w:rsidRDefault="00060A21" w:rsidP="002515C7">
                            <w:pPr>
                              <w:jc w:val="right"/>
                            </w:pPr>
                          </w:p>
                          <w:p w14:paraId="05CFBA64" w14:textId="77777777" w:rsidR="00060A21" w:rsidRDefault="00060A21" w:rsidP="002515C7">
                            <w:pPr>
                              <w:jc w:val="right"/>
                            </w:pPr>
                          </w:p>
                          <w:p w14:paraId="0D2E4DCC" w14:textId="77777777" w:rsidR="00060A21" w:rsidRDefault="00060A21" w:rsidP="002515C7">
                            <w:pPr>
                              <w:jc w:val="right"/>
                            </w:pPr>
                          </w:p>
                          <w:p w14:paraId="446B38D1" w14:textId="77777777" w:rsidR="00060A21" w:rsidRDefault="00060A21" w:rsidP="002515C7">
                            <w:pPr>
                              <w:jc w:val="right"/>
                            </w:pPr>
                          </w:p>
                          <w:p w14:paraId="606F7C1F" w14:textId="77777777" w:rsidR="00060A21" w:rsidRDefault="00060A21" w:rsidP="002515C7">
                            <w:pPr>
                              <w:jc w:val="right"/>
                            </w:pPr>
                          </w:p>
                          <w:p w14:paraId="2FF99511" w14:textId="77777777" w:rsidR="00060A21" w:rsidRDefault="00060A21" w:rsidP="002515C7">
                            <w:pPr>
                              <w:jc w:val="right"/>
                            </w:pPr>
                          </w:p>
                          <w:p w14:paraId="14D884EB" w14:textId="77777777" w:rsidR="00060A21" w:rsidRDefault="00060A21" w:rsidP="002515C7">
                            <w:pPr>
                              <w:jc w:val="right"/>
                            </w:pPr>
                          </w:p>
                          <w:p w14:paraId="516FF9BF" w14:textId="77777777" w:rsidR="00060A21" w:rsidRDefault="00060A21" w:rsidP="002515C7">
                            <w:pPr>
                              <w:jc w:val="right"/>
                            </w:pPr>
                          </w:p>
                          <w:p w14:paraId="4FCCEE13" w14:textId="77777777" w:rsidR="00060A21" w:rsidRDefault="00060A21" w:rsidP="002515C7">
                            <w:pPr>
                              <w:jc w:val="right"/>
                            </w:pPr>
                          </w:p>
                          <w:p w14:paraId="03D63901" w14:textId="77777777" w:rsidR="00060A21" w:rsidRDefault="00060A21" w:rsidP="002515C7">
                            <w:pPr>
                              <w:jc w:val="right"/>
                            </w:pPr>
                          </w:p>
                          <w:p w14:paraId="4C5596A2" w14:textId="77777777" w:rsidR="00060A21" w:rsidRDefault="00060A21" w:rsidP="002515C7">
                            <w:pPr>
                              <w:jc w:val="right"/>
                            </w:pPr>
                          </w:p>
                          <w:p w14:paraId="0A809255" w14:textId="77777777" w:rsidR="00060A21" w:rsidRDefault="00060A21" w:rsidP="002515C7">
                            <w:pPr>
                              <w:jc w:val="right"/>
                            </w:pPr>
                          </w:p>
                          <w:p w14:paraId="017A7351" w14:textId="77777777" w:rsidR="00060A21" w:rsidRDefault="00060A21" w:rsidP="002515C7">
                            <w:pPr>
                              <w:jc w:val="right"/>
                            </w:pPr>
                          </w:p>
                          <w:p w14:paraId="51A692E3" w14:textId="77777777" w:rsidR="00060A21" w:rsidRDefault="00F72267" w:rsidP="002515C7">
                            <w:pPr>
                              <w:jc w:val="right"/>
                              <w:rPr>
                                <w:rFonts w:asciiTheme="majorHAnsi" w:eastAsiaTheme="majorEastAsia" w:hAnsiTheme="majorHAnsi" w:cstheme="majorBidi"/>
                                <w:sz w:val="48"/>
                                <w:szCs w:val="48"/>
                              </w:rPr>
                            </w:pPr>
                            <w:sdt>
                              <w:sdtPr>
                                <w:rPr>
                                  <w:rFonts w:asciiTheme="majorHAnsi" w:eastAsiaTheme="majorEastAsia" w:hAnsiTheme="majorHAnsi" w:cstheme="majorBidi"/>
                                  <w:sz w:val="48"/>
                                  <w:szCs w:val="48"/>
                                </w:rPr>
                                <w:id w:val="-1825962508"/>
                              </w:sdtPr>
                              <w:sdtEndPr/>
                              <w:sdtContent>
                                <w:sdt>
                                  <w:sdtPr>
                                    <w:rPr>
                                      <w:rFonts w:asciiTheme="majorHAnsi" w:eastAsiaTheme="majorEastAsia" w:hAnsiTheme="majorHAnsi" w:cstheme="majorBidi"/>
                                      <w:sz w:val="48"/>
                                      <w:szCs w:val="48"/>
                                    </w:rPr>
                                    <w:id w:val="-1288198850"/>
                                    <w:showingPlcHdr/>
                                  </w:sdtPr>
                                  <w:sdtEndPr/>
                                  <w:sdtContent>
                                    <w:r w:rsidR="00060A21">
                                      <w:rPr>
                                        <w:rFonts w:asciiTheme="majorHAnsi" w:eastAsiaTheme="majorEastAsia" w:hAnsiTheme="majorHAnsi" w:cstheme="majorBidi"/>
                                        <w:sz w:val="48"/>
                                        <w:szCs w:val="48"/>
                                      </w:rPr>
                                      <w:t xml:space="preserve">     </w:t>
                                    </w:r>
                                  </w:sdtContent>
                                </w:sdt>
                              </w:sdtContent>
                            </w:sdt>
                          </w:p>
                          <w:p w14:paraId="7E5DEB99" w14:textId="77777777" w:rsidR="00060A21" w:rsidRDefault="00060A21" w:rsidP="002515C7">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FE22D" id="_x0000_s1098" style="position:absolute;margin-left:0;margin-top:-70.75pt;width:628.85pt;height:854.55pt;z-index:-251579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" fillcolor="#bdd6ee [1300]" stroked="f">
                <v:textbox>
                  <w:txbxContent>
                    <w:p w14:paraId="2257FED7" w14:textId="77777777" w:rsidR="00060A21" w:rsidRDefault="00060A21" w:rsidP="002515C7">
                      <w:pPr>
                        <w:jc w:val="right"/>
                        <w:rPr>
                          <w:color w:val="FFFFFF" w:themeColor="background1"/>
                        </w:rPr>
                      </w:pPr>
                    </w:p>
                    <w:p w14:paraId="24D83A80" w14:textId="77777777" w:rsidR="00060A21" w:rsidRDefault="00060A21" w:rsidP="002515C7">
                      <w:pPr>
                        <w:jc w:val="right"/>
                        <w:rPr>
                          <w:color w:val="FFFFFF" w:themeColor="background1"/>
                        </w:rPr>
                      </w:pPr>
                    </w:p>
                    <w:p w14:paraId="1649036A" w14:textId="77777777" w:rsidR="00060A21" w:rsidRPr="00C409AD" w:rsidRDefault="00060A21" w:rsidP="002515C7">
                      <w:pPr>
                        <w:jc w:val="right"/>
                        <w:rPr>
                          <w:color w:val="FFFFFF" w:themeColor="background1"/>
                        </w:rPr>
                      </w:pPr>
                      <w:r>
                        <w:rPr>
                          <w:color w:val="FFFFFF" w:themeColor="background1"/>
                        </w:rPr>
                        <w:tab/>
                      </w:r>
                      <w:r w:rsidRPr="00C409AD">
                        <w:rPr>
                          <w:color w:val="FFFFFF" w:themeColor="background1"/>
                        </w:rPr>
                        <w:t xml:space="preserve"> </w:t>
                      </w:r>
                    </w:p>
                    <w:p w14:paraId="0A14B4DB" w14:textId="77777777" w:rsidR="00060A21" w:rsidRDefault="00060A21" w:rsidP="002515C7">
                      <w:pPr>
                        <w:jc w:val="right"/>
                      </w:pPr>
                    </w:p>
                    <w:p w14:paraId="576AE3A3" w14:textId="77777777" w:rsidR="00060A21" w:rsidRDefault="00060A21" w:rsidP="002515C7">
                      <w:pPr>
                        <w:jc w:val="right"/>
                      </w:pPr>
                    </w:p>
                    <w:p w14:paraId="3AABD941" w14:textId="77777777" w:rsidR="00060A21" w:rsidRDefault="00060A21" w:rsidP="002515C7">
                      <w:pPr>
                        <w:jc w:val="right"/>
                      </w:pPr>
                    </w:p>
                    <w:p w14:paraId="6DBA61CF" w14:textId="77777777" w:rsidR="00060A21" w:rsidRDefault="00060A21" w:rsidP="002515C7">
                      <w:pPr>
                        <w:jc w:val="right"/>
                      </w:pPr>
                    </w:p>
                    <w:p w14:paraId="2247422E" w14:textId="77777777" w:rsidR="00060A21" w:rsidRDefault="00060A21" w:rsidP="002515C7">
                      <w:pPr>
                        <w:jc w:val="right"/>
                      </w:pPr>
                    </w:p>
                    <w:p w14:paraId="22C29B7B" w14:textId="77777777" w:rsidR="00060A21" w:rsidRDefault="00060A21" w:rsidP="002515C7">
                      <w:pPr>
                        <w:jc w:val="right"/>
                      </w:pPr>
                    </w:p>
                    <w:p w14:paraId="1ED37D13" w14:textId="77777777" w:rsidR="00060A21" w:rsidRDefault="00060A21" w:rsidP="002515C7">
                      <w:pPr>
                        <w:jc w:val="right"/>
                      </w:pPr>
                    </w:p>
                    <w:p w14:paraId="32720F01" w14:textId="77777777" w:rsidR="00060A21" w:rsidRDefault="00060A21" w:rsidP="002515C7">
                      <w:pPr>
                        <w:jc w:val="right"/>
                      </w:pPr>
                    </w:p>
                    <w:p w14:paraId="5CB66FAE" w14:textId="77777777" w:rsidR="00060A21" w:rsidRDefault="00060A21" w:rsidP="002515C7">
                      <w:pPr>
                        <w:jc w:val="right"/>
                      </w:pPr>
                    </w:p>
                    <w:p w14:paraId="5DE749A4" w14:textId="77777777" w:rsidR="00060A21" w:rsidRDefault="00060A21" w:rsidP="002515C7">
                      <w:pPr>
                        <w:jc w:val="right"/>
                      </w:pPr>
                    </w:p>
                    <w:p w14:paraId="0D00F3D8" w14:textId="77777777" w:rsidR="00060A21" w:rsidRDefault="00060A21" w:rsidP="002515C7">
                      <w:pPr>
                        <w:jc w:val="right"/>
                      </w:pPr>
                    </w:p>
                    <w:p w14:paraId="78976215" w14:textId="77777777" w:rsidR="00060A21" w:rsidRDefault="00060A21" w:rsidP="002515C7">
                      <w:pPr>
                        <w:jc w:val="right"/>
                      </w:pPr>
                    </w:p>
                    <w:p w14:paraId="629ABDCE" w14:textId="77777777" w:rsidR="00060A21" w:rsidRDefault="00060A21" w:rsidP="002515C7">
                      <w:pPr>
                        <w:jc w:val="right"/>
                      </w:pPr>
                    </w:p>
                    <w:p w14:paraId="6570838A" w14:textId="77777777" w:rsidR="00060A21" w:rsidRDefault="00060A21" w:rsidP="002515C7">
                      <w:pPr>
                        <w:jc w:val="right"/>
                      </w:pPr>
                    </w:p>
                    <w:p w14:paraId="28734111" w14:textId="77777777" w:rsidR="00060A21" w:rsidRDefault="00060A21" w:rsidP="002515C7">
                      <w:pPr>
                        <w:jc w:val="right"/>
                      </w:pPr>
                    </w:p>
                    <w:p w14:paraId="6893ED49" w14:textId="77777777" w:rsidR="00060A21" w:rsidRDefault="00060A21" w:rsidP="002515C7">
                      <w:pPr>
                        <w:jc w:val="right"/>
                      </w:pPr>
                    </w:p>
                    <w:p w14:paraId="0E02E7A2" w14:textId="77777777" w:rsidR="00060A21" w:rsidRDefault="00060A21" w:rsidP="002515C7">
                      <w:pPr>
                        <w:jc w:val="right"/>
                      </w:pPr>
                    </w:p>
                    <w:p w14:paraId="207CEAB9" w14:textId="77777777" w:rsidR="00060A21" w:rsidRDefault="00060A21" w:rsidP="002515C7">
                      <w:pPr>
                        <w:jc w:val="right"/>
                      </w:pPr>
                    </w:p>
                    <w:p w14:paraId="73458FE0" w14:textId="77777777" w:rsidR="00060A21" w:rsidRDefault="00060A21" w:rsidP="002515C7">
                      <w:pPr>
                        <w:jc w:val="right"/>
                      </w:pPr>
                    </w:p>
                    <w:p w14:paraId="4EAD67F4" w14:textId="77777777" w:rsidR="00060A21" w:rsidRDefault="00060A21" w:rsidP="002515C7">
                      <w:pPr>
                        <w:jc w:val="right"/>
                      </w:pPr>
                    </w:p>
                    <w:p w14:paraId="6D79E4EA" w14:textId="77777777" w:rsidR="00060A21" w:rsidRDefault="00060A21" w:rsidP="002515C7">
                      <w:pPr>
                        <w:jc w:val="right"/>
                      </w:pPr>
                    </w:p>
                    <w:p w14:paraId="784FC6B6" w14:textId="77777777" w:rsidR="00060A21" w:rsidRDefault="00060A21" w:rsidP="002515C7">
                      <w:pPr>
                        <w:jc w:val="right"/>
                      </w:pPr>
                    </w:p>
                    <w:p w14:paraId="27872EED" w14:textId="77777777" w:rsidR="00060A21" w:rsidRDefault="00060A21" w:rsidP="002515C7">
                      <w:pPr>
                        <w:jc w:val="right"/>
                      </w:pPr>
                    </w:p>
                    <w:p w14:paraId="082008DA" w14:textId="77777777" w:rsidR="00060A21" w:rsidRDefault="00060A21" w:rsidP="002515C7">
                      <w:pPr>
                        <w:jc w:val="right"/>
                      </w:pPr>
                    </w:p>
                    <w:p w14:paraId="50004300" w14:textId="77777777" w:rsidR="00060A21" w:rsidRDefault="00060A21" w:rsidP="002515C7">
                      <w:pPr>
                        <w:jc w:val="right"/>
                      </w:pPr>
                    </w:p>
                    <w:p w14:paraId="35172C7F" w14:textId="77777777" w:rsidR="00060A21" w:rsidRDefault="00060A21" w:rsidP="002515C7">
                      <w:pPr>
                        <w:jc w:val="right"/>
                      </w:pPr>
                    </w:p>
                    <w:p w14:paraId="5512C147" w14:textId="77777777" w:rsidR="00060A21" w:rsidRDefault="00060A21" w:rsidP="002515C7">
                      <w:pPr>
                        <w:jc w:val="right"/>
                      </w:pPr>
                    </w:p>
                    <w:p w14:paraId="4B8DA306" w14:textId="77777777" w:rsidR="00060A21" w:rsidRDefault="00060A21" w:rsidP="002515C7">
                      <w:pPr>
                        <w:jc w:val="right"/>
                      </w:pPr>
                    </w:p>
                    <w:p w14:paraId="13B3FC0B" w14:textId="77777777" w:rsidR="00060A21" w:rsidRDefault="00060A21" w:rsidP="002515C7">
                      <w:pPr>
                        <w:jc w:val="right"/>
                      </w:pPr>
                    </w:p>
                    <w:p w14:paraId="7AD8E3D2" w14:textId="77777777" w:rsidR="00060A21" w:rsidRDefault="00060A21" w:rsidP="002515C7">
                      <w:pPr>
                        <w:jc w:val="right"/>
                      </w:pPr>
                    </w:p>
                    <w:p w14:paraId="6DA8E779" w14:textId="77777777" w:rsidR="00060A21" w:rsidRDefault="00060A21" w:rsidP="002515C7">
                      <w:pPr>
                        <w:jc w:val="right"/>
                      </w:pPr>
                    </w:p>
                    <w:p w14:paraId="03C4F44A" w14:textId="77777777" w:rsidR="00060A21" w:rsidRDefault="00060A21" w:rsidP="002515C7">
                      <w:pPr>
                        <w:jc w:val="right"/>
                      </w:pPr>
                    </w:p>
                    <w:p w14:paraId="35DC5A94" w14:textId="77777777" w:rsidR="00060A21" w:rsidRDefault="00060A21" w:rsidP="002515C7">
                      <w:pPr>
                        <w:jc w:val="right"/>
                      </w:pPr>
                    </w:p>
                    <w:p w14:paraId="618BB33C" w14:textId="77777777" w:rsidR="00060A21" w:rsidRDefault="00060A21" w:rsidP="002515C7">
                      <w:pPr>
                        <w:jc w:val="right"/>
                      </w:pPr>
                    </w:p>
                    <w:p w14:paraId="4767EBF9" w14:textId="77777777" w:rsidR="00060A21" w:rsidRDefault="00060A21" w:rsidP="002515C7">
                      <w:pPr>
                        <w:jc w:val="right"/>
                      </w:pPr>
                    </w:p>
                    <w:p w14:paraId="78D48DDD" w14:textId="77777777" w:rsidR="00060A21" w:rsidRDefault="00060A21" w:rsidP="002515C7">
                      <w:pPr>
                        <w:jc w:val="right"/>
                      </w:pPr>
                    </w:p>
                    <w:p w14:paraId="0D535265" w14:textId="77777777" w:rsidR="00060A21" w:rsidRDefault="00060A21" w:rsidP="002515C7">
                      <w:pPr>
                        <w:jc w:val="right"/>
                      </w:pPr>
                    </w:p>
                    <w:p w14:paraId="508CB0F3" w14:textId="77777777" w:rsidR="00060A21" w:rsidRDefault="00060A21" w:rsidP="002515C7">
                      <w:pPr>
                        <w:jc w:val="right"/>
                      </w:pPr>
                    </w:p>
                    <w:p w14:paraId="406D4653" w14:textId="77777777" w:rsidR="00060A21" w:rsidRDefault="00060A21" w:rsidP="002515C7">
                      <w:pPr>
                        <w:jc w:val="right"/>
                      </w:pPr>
                    </w:p>
                    <w:p w14:paraId="3B2FB525" w14:textId="77777777" w:rsidR="00060A21" w:rsidRDefault="00060A21" w:rsidP="002515C7">
                      <w:pPr>
                        <w:jc w:val="right"/>
                      </w:pPr>
                    </w:p>
                    <w:p w14:paraId="304521DC" w14:textId="77777777" w:rsidR="00060A21" w:rsidRDefault="00060A21" w:rsidP="002515C7">
                      <w:pPr>
                        <w:jc w:val="right"/>
                      </w:pPr>
                    </w:p>
                    <w:p w14:paraId="6730D175" w14:textId="77777777" w:rsidR="00060A21" w:rsidRDefault="00060A21" w:rsidP="002515C7">
                      <w:pPr>
                        <w:jc w:val="right"/>
                      </w:pPr>
                    </w:p>
                    <w:p w14:paraId="56E05BDB" w14:textId="77777777" w:rsidR="00060A21" w:rsidRDefault="00060A21" w:rsidP="002515C7">
                      <w:pPr>
                        <w:jc w:val="right"/>
                      </w:pPr>
                    </w:p>
                    <w:p w14:paraId="7830BF0A" w14:textId="77777777" w:rsidR="00060A21" w:rsidRDefault="00060A21" w:rsidP="002515C7">
                      <w:pPr>
                        <w:jc w:val="right"/>
                      </w:pPr>
                    </w:p>
                    <w:p w14:paraId="011DE4B6" w14:textId="77777777" w:rsidR="00060A21" w:rsidRDefault="00060A21" w:rsidP="002515C7">
                      <w:pPr>
                        <w:jc w:val="right"/>
                      </w:pPr>
                    </w:p>
                    <w:p w14:paraId="72DBDA2E" w14:textId="77777777" w:rsidR="00060A21" w:rsidRDefault="00060A21" w:rsidP="002515C7">
                      <w:pPr>
                        <w:jc w:val="right"/>
                      </w:pPr>
                    </w:p>
                    <w:p w14:paraId="774DFC29" w14:textId="77777777" w:rsidR="00060A21" w:rsidRDefault="00060A21" w:rsidP="002515C7">
                      <w:pPr>
                        <w:jc w:val="right"/>
                      </w:pPr>
                    </w:p>
                    <w:p w14:paraId="05CFBA64" w14:textId="77777777" w:rsidR="00060A21" w:rsidRDefault="00060A21" w:rsidP="002515C7">
                      <w:pPr>
                        <w:jc w:val="right"/>
                      </w:pPr>
                    </w:p>
                    <w:p w14:paraId="0D2E4DCC" w14:textId="77777777" w:rsidR="00060A21" w:rsidRDefault="00060A21" w:rsidP="002515C7">
                      <w:pPr>
                        <w:jc w:val="right"/>
                      </w:pPr>
                    </w:p>
                    <w:p w14:paraId="446B38D1" w14:textId="77777777" w:rsidR="00060A21" w:rsidRDefault="00060A21" w:rsidP="002515C7">
                      <w:pPr>
                        <w:jc w:val="right"/>
                      </w:pPr>
                    </w:p>
                    <w:p w14:paraId="606F7C1F" w14:textId="77777777" w:rsidR="00060A21" w:rsidRDefault="00060A21" w:rsidP="002515C7">
                      <w:pPr>
                        <w:jc w:val="right"/>
                      </w:pPr>
                    </w:p>
                    <w:p w14:paraId="2FF99511" w14:textId="77777777" w:rsidR="00060A21" w:rsidRDefault="00060A21" w:rsidP="002515C7">
                      <w:pPr>
                        <w:jc w:val="right"/>
                      </w:pPr>
                    </w:p>
                    <w:p w14:paraId="14D884EB" w14:textId="77777777" w:rsidR="00060A21" w:rsidRDefault="00060A21" w:rsidP="002515C7">
                      <w:pPr>
                        <w:jc w:val="right"/>
                      </w:pPr>
                    </w:p>
                    <w:p w14:paraId="516FF9BF" w14:textId="77777777" w:rsidR="00060A21" w:rsidRDefault="00060A21" w:rsidP="002515C7">
                      <w:pPr>
                        <w:jc w:val="right"/>
                      </w:pPr>
                    </w:p>
                    <w:p w14:paraId="4FCCEE13" w14:textId="77777777" w:rsidR="00060A21" w:rsidRDefault="00060A21" w:rsidP="002515C7">
                      <w:pPr>
                        <w:jc w:val="right"/>
                      </w:pPr>
                    </w:p>
                    <w:p w14:paraId="03D63901" w14:textId="77777777" w:rsidR="00060A21" w:rsidRDefault="00060A21" w:rsidP="002515C7">
                      <w:pPr>
                        <w:jc w:val="right"/>
                      </w:pPr>
                    </w:p>
                    <w:p w14:paraId="4C5596A2" w14:textId="77777777" w:rsidR="00060A21" w:rsidRDefault="00060A21" w:rsidP="002515C7">
                      <w:pPr>
                        <w:jc w:val="right"/>
                      </w:pPr>
                    </w:p>
                    <w:p w14:paraId="0A809255" w14:textId="77777777" w:rsidR="00060A21" w:rsidRDefault="00060A21" w:rsidP="002515C7">
                      <w:pPr>
                        <w:jc w:val="right"/>
                      </w:pPr>
                    </w:p>
                    <w:p w14:paraId="017A7351" w14:textId="77777777" w:rsidR="00060A21" w:rsidRDefault="00060A21" w:rsidP="002515C7">
                      <w:pPr>
                        <w:jc w:val="right"/>
                      </w:pPr>
                    </w:p>
                    <w:p w14:paraId="51A692E3" w14:textId="77777777" w:rsidR="00060A21" w:rsidRDefault="00060A21" w:rsidP="002515C7">
                      <w:pPr>
                        <w:jc w:val="right"/>
                        <w:rPr>
                          <w:rFonts w:asciiTheme="majorHAnsi" w:eastAsiaTheme="majorEastAsia" w:hAnsiTheme="majorHAnsi" w:cstheme="majorBidi"/>
                          <w:sz w:val="48"/>
                          <w:szCs w:val="48"/>
                        </w:rPr>
                      </w:pPr>
                      <w:sdt>
                        <w:sdtPr>
                          <w:rPr>
                            <w:rFonts w:asciiTheme="majorHAnsi" w:eastAsiaTheme="majorEastAsia" w:hAnsiTheme="majorHAnsi" w:cstheme="majorBidi"/>
                            <w:sz w:val="48"/>
                            <w:szCs w:val="48"/>
                          </w:rPr>
                          <w:id w:val="-1825962508"/>
                        </w:sdtPr>
                        <w:sdtContent>
                          <w:sdt>
                            <w:sdtPr>
                              <w:rPr>
                                <w:rFonts w:asciiTheme="majorHAnsi" w:eastAsiaTheme="majorEastAsia" w:hAnsiTheme="majorHAnsi" w:cstheme="majorBidi"/>
                                <w:sz w:val="48"/>
                                <w:szCs w:val="48"/>
                              </w:rPr>
                              <w:id w:val="-1288198850"/>
                              <w:showingPlcHdr/>
                            </w:sdtPr>
                            <w:sdtContent>
                              <w:r>
                                <w:rPr>
                                  <w:rFonts w:asciiTheme="majorHAnsi" w:eastAsiaTheme="majorEastAsia" w:hAnsiTheme="majorHAnsi" w:cstheme="majorBidi"/>
                                  <w:sz w:val="48"/>
                                  <w:szCs w:val="48"/>
                                </w:rPr>
                                <w:t xml:space="preserve">     </w:t>
                              </w:r>
                            </w:sdtContent>
                          </w:sdt>
                        </w:sdtContent>
                      </w:sdt>
                    </w:p>
                    <w:p w14:paraId="7E5DEB99" w14:textId="77777777" w:rsidR="00060A21" w:rsidRDefault="00060A21" w:rsidP="002515C7">
                      <w:pPr>
                        <w:jc w:val="right"/>
                      </w:pPr>
                    </w:p>
                  </w:txbxContent>
                </v:textbox>
                <w10:wrap anchorx="page"/>
              </v:rect>
            </w:pict>
          </mc:Fallback>
        </mc:AlternateContent>
      </w:r>
      <w:r w:rsidR="005955BC" w:rsidRPr="008261C1">
        <w:rPr>
          <w:rFonts w:cs="Arial"/>
          <w:noProof/>
        </w:rPr>
        <mc:AlternateContent>
          <mc:Choice Requires="wps">
            <w:drawing>
              <wp:anchor distT="0" distB="0" distL="114300" distR="114300" simplePos="0" relativeHeight="251599872" behindDoc="0" locked="0" layoutInCell="1" allowOverlap="1" wp14:anchorId="6BC73C1C" wp14:editId="5559E965">
                <wp:simplePos x="0" y="0"/>
                <wp:positionH relativeFrom="page">
                  <wp:posOffset>7651750</wp:posOffset>
                </wp:positionH>
                <wp:positionV relativeFrom="paragraph">
                  <wp:posOffset>8825230</wp:posOffset>
                </wp:positionV>
                <wp:extent cx="8999855" cy="12600305"/>
                <wp:effectExtent l="0" t="0" r="0" b="0"/>
                <wp:wrapNone/>
                <wp:docPr id="9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9855" cy="12600305"/>
                        </a:xfrm>
                        <a:prstGeom prst="rect">
                          <a:avLst/>
                        </a:prstGeom>
                        <a:solidFill>
                          <a:srgbClr val="E48512"/>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8FA92" id="Rectangle 2" o:spid="_x0000_s1026" style="position:absolute;margin-left:602.5pt;margin-top:694.9pt;width:708.65pt;height:992.1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" fillcolor="#e48512" stroked="f">
                <w10:wrap anchorx="page"/>
              </v:rect>
            </w:pict>
          </mc:Fallback>
        </mc:AlternateContent>
      </w:r>
    </w:p>
    <w:bookmarkEnd w:id="11"/>
    <w:p w14:paraId="4785D95E" w14:textId="77777777" w:rsidR="00EB0C15" w:rsidRDefault="00673F1B" w:rsidP="00E344A5">
      <w:r w:rsidRPr="008261C1">
        <w:rPr>
          <w:rFonts w:cs="Arial"/>
          <w:noProof/>
        </w:rPr>
        <w:drawing>
          <wp:anchor distT="0" distB="0" distL="114300" distR="114300" simplePos="0" relativeHeight="251735040" behindDoc="0" locked="0" layoutInCell="1" allowOverlap="1" wp14:anchorId="755B9ED5" wp14:editId="56E934BC">
            <wp:simplePos x="0" y="0"/>
            <wp:positionH relativeFrom="margin">
              <wp:posOffset>4070350</wp:posOffset>
            </wp:positionH>
            <wp:positionV relativeFrom="paragraph">
              <wp:posOffset>1301750</wp:posOffset>
            </wp:positionV>
            <wp:extent cx="1355834" cy="1355834"/>
            <wp:effectExtent l="0" t="0" r="0" b="0"/>
            <wp:wrapNone/>
            <wp:docPr id="223" name="Afbeelding 223" descr="Afbeeldingsresultaat voor planning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Afbeelding 41" descr="Afbeeldingsresultaat voor planning png"/>
                    <pic:cNvPicPr>
                      <a:picLocks noChangeAspect="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355834" cy="13558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16C8">
        <w:rPr>
          <w:rFonts w:cs="Arial"/>
          <w:noProof/>
        </w:rPr>
        <mc:AlternateContent>
          <mc:Choice Requires="wpg">
            <w:drawing>
              <wp:anchor distT="0" distB="0" distL="114300" distR="114300" simplePos="0" relativeHeight="251732992" behindDoc="0" locked="0" layoutInCell="1" allowOverlap="1" wp14:anchorId="4B98E4BE" wp14:editId="438C1BB3">
                <wp:simplePos x="0" y="0"/>
                <wp:positionH relativeFrom="margin">
                  <wp:posOffset>-716915</wp:posOffset>
                </wp:positionH>
                <wp:positionV relativeFrom="paragraph">
                  <wp:posOffset>-506730</wp:posOffset>
                </wp:positionV>
                <wp:extent cx="7214870" cy="9893935"/>
                <wp:effectExtent l="0" t="0" r="5080" b="0"/>
                <wp:wrapNone/>
                <wp:docPr id="213" name="Groep 213"/>
                <wp:cNvGraphicFramePr/>
                <a:graphic xmlns:a="http://schemas.openxmlformats.org/drawingml/2006/main">
                  <a:graphicData uri="http://schemas.microsoft.com/office/word/2010/wordprocessingGroup">
                    <wpg:wgp>
                      <wpg:cNvGrpSpPr/>
                      <wpg:grpSpPr>
                        <a:xfrm>
                          <a:off x="0" y="0"/>
                          <a:ext cx="7214870" cy="9893935"/>
                          <a:chOff x="0" y="0"/>
                          <a:chExt cx="7215396" cy="9894527"/>
                        </a:xfrm>
                      </wpg:grpSpPr>
                      <wps:wsp>
                        <wps:cNvPr id="214" name="AutoShape 3"/>
                        <wps:cNvSpPr>
                          <a:spLocks noChangeArrowheads="1"/>
                        </wps:cNvSpPr>
                        <wps:spPr bwMode="auto">
                          <a:xfrm>
                            <a:off x="15766" y="0"/>
                            <a:ext cx="7199630" cy="899795"/>
                          </a:xfrm>
                          <a:prstGeom prst="roundRect">
                            <a:avLst>
                              <a:gd name="adj" fmla="val 956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158798" w14:textId="77777777" w:rsidR="00060A21" w:rsidRPr="005F109F" w:rsidRDefault="00060A21" w:rsidP="005F109F">
                              <w:pPr>
                                <w:pStyle w:val="Kop2"/>
                                <w:jc w:val="center"/>
                                <w:rPr>
                                  <w:sz w:val="40"/>
                                  <w:szCs w:val="40"/>
                                </w:rPr>
                              </w:pPr>
                              <w:bookmarkStart w:id="25" w:name="_Toc118383061"/>
                              <w:r w:rsidRPr="00CF13E1">
                                <w:rPr>
                                  <w:rFonts w:ascii="Verdana" w:hAnsi="Verdana"/>
                                  <w:i w:val="0"/>
                                  <w:sz w:val="40"/>
                                  <w:szCs w:val="40"/>
                                </w:rPr>
                                <w:t>P&amp;C agenda 2024</w:t>
                              </w:r>
                              <w:bookmarkEnd w:id="25"/>
                            </w:p>
                          </w:txbxContent>
                        </wps:txbx>
                        <wps:bodyPr rot="0" vert="horz" wrap="square" lIns="91440" tIns="45720" rIns="91440" bIns="45720" anchor="ctr" anchorCtr="0" upright="1">
                          <a:noAutofit/>
                        </wps:bodyPr>
                      </wps:wsp>
                      <wpg:grpSp>
                        <wpg:cNvPr id="215" name="Groep 215"/>
                        <wpg:cNvGrpSpPr/>
                        <wpg:grpSpPr>
                          <a:xfrm>
                            <a:off x="15766" y="993228"/>
                            <a:ext cx="7153494" cy="4199283"/>
                            <a:chOff x="0" y="0"/>
                            <a:chExt cx="7153494" cy="4199283"/>
                          </a:xfrm>
                        </wpg:grpSpPr>
                        <wps:wsp>
                          <wps:cNvPr id="216" name="AutoShape 4"/>
                          <wps:cNvSpPr>
                            <a:spLocks noChangeArrowheads="1"/>
                          </wps:cNvSpPr>
                          <wps:spPr bwMode="auto">
                            <a:xfrm>
                              <a:off x="0" y="0"/>
                              <a:ext cx="3527425" cy="4191332"/>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C09566" w14:textId="77777777" w:rsidR="00060A21" w:rsidRDefault="00060A21" w:rsidP="009D3E00">
                                <w:pPr>
                                  <w:rPr>
                                    <w:rFonts w:cs="Arial"/>
                                    <w:color w:val="0066B6"/>
                                    <w:sz w:val="20"/>
                                    <w:szCs w:val="20"/>
                                  </w:rPr>
                                </w:pPr>
                                <w:r>
                                  <w:rPr>
                                    <w:rFonts w:cs="Arial"/>
                                    <w:color w:val="0066B6"/>
                                    <w:sz w:val="20"/>
                                    <w:szCs w:val="20"/>
                                  </w:rPr>
                                  <w:t xml:space="preserve">WAT  </w:t>
                                </w:r>
                              </w:p>
                              <w:p w14:paraId="5D303EA6" w14:textId="77777777" w:rsidR="00060A21" w:rsidRDefault="00060A21" w:rsidP="009D3E00">
                                <w:pPr>
                                  <w:pStyle w:val="Normaalweb"/>
                                  <w:spacing w:line="280" w:lineRule="atLeast"/>
                                  <w:rPr>
                                    <w:rFonts w:ascii="Arial" w:hAnsi="Arial" w:cs="Arial"/>
                                    <w:sz w:val="20"/>
                                    <w:szCs w:val="20"/>
                                  </w:rPr>
                                </w:pPr>
                                <w:r w:rsidRPr="00805E11">
                                  <w:rPr>
                                    <w:rFonts w:ascii="Arial" w:hAnsi="Arial" w:cs="Arial"/>
                                    <w:sz w:val="20"/>
                                    <w:szCs w:val="20"/>
                                  </w:rPr>
                                  <w:t xml:space="preserve">De planning en control cyclus omvat het cyclische proces van richting geven, begroten, rapporteren, (bij)sturen en verantwoorden. </w:t>
                                </w:r>
                              </w:p>
                              <w:p w14:paraId="1EE042EB" w14:textId="77777777" w:rsidR="00060A21" w:rsidRPr="00881D62" w:rsidRDefault="00060A21" w:rsidP="009D3E00">
                                <w:pPr>
                                  <w:spacing w:line="280" w:lineRule="atLeast"/>
                                  <w:rPr>
                                    <w:rFonts w:cs="Arial"/>
                                    <w:sz w:val="20"/>
                                    <w:szCs w:val="20"/>
                                  </w:rPr>
                                </w:pPr>
                                <w:r w:rsidRPr="00805E11">
                                  <w:rPr>
                                    <w:rFonts w:cs="Arial"/>
                                    <w:sz w:val="20"/>
                                    <w:szCs w:val="20"/>
                                  </w:rPr>
                                  <w:t xml:space="preserve">Met de agenda worden afspraken vastgelegd over de op te leveren documenten en de oplevermomenten. </w:t>
                                </w:r>
                              </w:p>
                            </w:txbxContent>
                          </wps:txbx>
                          <wps:bodyPr rot="0" vert="horz" wrap="square" lIns="91440" tIns="45720" rIns="91440" bIns="45720" anchor="t" anchorCtr="0" upright="1">
                            <a:noAutofit/>
                          </wps:bodyPr>
                        </wps:wsp>
                        <wps:wsp>
                          <wps:cNvPr id="217" name="AutoShape 6"/>
                          <wps:cNvSpPr>
                            <a:spLocks noChangeArrowheads="1"/>
                          </wps:cNvSpPr>
                          <wps:spPr bwMode="auto">
                            <a:xfrm>
                              <a:off x="3626069" y="0"/>
                              <a:ext cx="3527425" cy="4199283"/>
                            </a:xfrm>
                            <a:prstGeom prst="roundRect">
                              <a:avLst>
                                <a:gd name="adj" fmla="val 3183"/>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0A88E2" w14:textId="77777777" w:rsidR="00060A21" w:rsidRPr="006D2ADF" w:rsidRDefault="00060A21" w:rsidP="009D3E00">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69F8EFF3" wp14:editId="0E1A280E">
                                      <wp:extent cx="3278505" cy="2501900"/>
                                      <wp:effectExtent l="0" t="0" r="0" b="12700"/>
                                      <wp:docPr id="252"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5" r:lo="rId96" r:qs="rId97" r:cs="rId98"/>
                                        </a:graphicData>
                                      </a:graphic>
                                    </wp:inline>
                                  </w:drawing>
                                </w:r>
                              </w:p>
                              <w:p w14:paraId="3731FBD3" w14:textId="77777777" w:rsidR="00060A21" w:rsidRDefault="00060A21" w:rsidP="009D3E00">
                                <w:pPr>
                                  <w:rPr>
                                    <w:rFonts w:ascii="Lucida Sans Unicode" w:hAnsi="Lucida Sans Unicode" w:cs="Lucida Sans Unicode"/>
                                  </w:rPr>
                                </w:pPr>
                              </w:p>
                              <w:p w14:paraId="1396B090" w14:textId="77777777" w:rsidR="00060A21" w:rsidRDefault="00060A21" w:rsidP="009D3E00">
                                <w:pPr>
                                  <w:rPr>
                                    <w:rFonts w:ascii="Lucida Sans Unicode" w:hAnsi="Lucida Sans Unicode" w:cs="Lucida Sans Unicode"/>
                                  </w:rPr>
                                </w:pPr>
                              </w:p>
                              <w:p w14:paraId="17002ECD" w14:textId="77777777" w:rsidR="00060A21" w:rsidRDefault="00060A21" w:rsidP="009D3E00">
                                <w:pPr>
                                  <w:rPr>
                                    <w:rFonts w:ascii="Lucida Sans Unicode" w:hAnsi="Lucida Sans Unicode" w:cs="Lucida Sans Unicode"/>
                                  </w:rPr>
                                </w:pPr>
                              </w:p>
                              <w:p w14:paraId="7D102192" w14:textId="77777777" w:rsidR="00060A21" w:rsidRPr="006D2ADF" w:rsidRDefault="00060A21" w:rsidP="009D3E00">
                                <w:pPr>
                                  <w:rPr>
                                    <w:rFonts w:ascii="Lucida Sans Unicode" w:hAnsi="Lucida Sans Unicode" w:cs="Lucida Sans Unicode"/>
                                  </w:rPr>
                                </w:pPr>
                              </w:p>
                            </w:txbxContent>
                          </wps:txbx>
                          <wps:bodyPr rot="0" vert="horz" wrap="square" lIns="91440" tIns="45720" rIns="91440" bIns="45720" anchor="t" anchorCtr="0" upright="1">
                            <a:noAutofit/>
                          </wps:bodyPr>
                        </wps:wsp>
                      </wpg:grpSp>
                      <wpg:grpSp>
                        <wpg:cNvPr id="218" name="Groep 218"/>
                        <wpg:cNvGrpSpPr/>
                        <wpg:grpSpPr>
                          <a:xfrm>
                            <a:off x="0" y="5272030"/>
                            <a:ext cx="7199630" cy="4622497"/>
                            <a:chOff x="0" y="-892288"/>
                            <a:chExt cx="7199630" cy="4622497"/>
                          </a:xfrm>
                        </wpg:grpSpPr>
                        <wps:wsp>
                          <wps:cNvPr id="219" name="AutoShape 7"/>
                          <wps:cNvSpPr>
                            <a:spLocks noChangeArrowheads="1"/>
                          </wps:cNvSpPr>
                          <wps:spPr bwMode="auto">
                            <a:xfrm>
                              <a:off x="0" y="936621"/>
                              <a:ext cx="7199630" cy="2793588"/>
                            </a:xfrm>
                            <a:prstGeom prst="roundRect">
                              <a:avLst>
                                <a:gd name="adj" fmla="val 6787"/>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C8A49" w14:textId="77777777" w:rsidR="00060A21" w:rsidRPr="0070325F" w:rsidRDefault="00060A21" w:rsidP="009D3E00">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53"/>
                                  <w:gridCol w:w="2387"/>
                                  <w:gridCol w:w="2383"/>
                                </w:tblGrid>
                                <w:tr w:rsidR="00060A21" w:rsidRPr="0070325F" w14:paraId="52F5AD00" w14:textId="77777777" w:rsidTr="00DB62A3">
                                  <w:trPr>
                                    <w:trHeight w:val="312"/>
                                  </w:trPr>
                                  <w:tc>
                                    <w:tcPr>
                                      <w:tcW w:w="3242" w:type="dxa"/>
                                      <w:shd w:val="clear" w:color="auto" w:fill="BDD6EE" w:themeFill="accent1" w:themeFillTint="66"/>
                                    </w:tcPr>
                                    <w:p w14:paraId="30D20C47" w14:textId="77777777" w:rsidR="00060A21" w:rsidRPr="0070325F" w:rsidRDefault="00060A21" w:rsidP="00DB5FBA">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53" w:type="dxa"/>
                                      <w:shd w:val="clear" w:color="auto" w:fill="BDD6EE" w:themeFill="accent1" w:themeFillTint="66"/>
                                    </w:tcPr>
                                    <w:p w14:paraId="052DE001"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OVER</w:t>
                                      </w:r>
                                    </w:p>
                                  </w:tc>
                                  <w:tc>
                                    <w:tcPr>
                                      <w:tcW w:w="2387" w:type="dxa"/>
                                      <w:shd w:val="clear" w:color="auto" w:fill="BDD6EE" w:themeFill="accent1" w:themeFillTint="66"/>
                                    </w:tcPr>
                                    <w:p w14:paraId="4BF74288"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83" w:type="dxa"/>
                                      <w:shd w:val="clear" w:color="auto" w:fill="BDD6EE" w:themeFill="accent1" w:themeFillTint="66"/>
                                    </w:tcPr>
                                    <w:p w14:paraId="67C02FC6"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3DB15FF0" w14:textId="77777777" w:rsidTr="00DB62A3">
                                  <w:trPr>
                                    <w:trHeight w:val="328"/>
                                  </w:trPr>
                                  <w:tc>
                                    <w:tcPr>
                                      <w:tcW w:w="3242" w:type="dxa"/>
                                      <w:shd w:val="clear" w:color="auto" w:fill="auto"/>
                                    </w:tcPr>
                                    <w:p w14:paraId="35FAAC52" w14:textId="77777777" w:rsidR="00060A21" w:rsidRDefault="00060A21" w:rsidP="00446947">
                                      <w:pPr>
                                        <w:rPr>
                                          <w:rFonts w:cs="Arial"/>
                                          <w:sz w:val="20"/>
                                          <w:szCs w:val="20"/>
                                        </w:rPr>
                                      </w:pPr>
                                      <w:r>
                                        <w:rPr>
                                          <w:rFonts w:cs="Arial"/>
                                          <w:sz w:val="20"/>
                                          <w:szCs w:val="20"/>
                                        </w:rPr>
                                        <w:t xml:space="preserve">Behandeling in </w:t>
                                      </w:r>
                                      <w:r>
                                        <w:rPr>
                                          <w:rFonts w:cs="Arial"/>
                                          <w:sz w:val="20"/>
                                          <w:szCs w:val="20"/>
                                        </w:rPr>
                                        <w:t>MO’s</w:t>
                                      </w:r>
                                    </w:p>
                                  </w:tc>
                                  <w:tc>
                                    <w:tcPr>
                                      <w:tcW w:w="2853" w:type="dxa"/>
                                      <w:shd w:val="clear" w:color="auto" w:fill="auto"/>
                                    </w:tcPr>
                                    <w:p w14:paraId="6CB19F07" w14:textId="7389851B" w:rsidR="00060A21" w:rsidRPr="00B40237" w:rsidRDefault="00060A21" w:rsidP="00446947">
                                      <w:pPr>
                                        <w:spacing w:line="276" w:lineRule="auto"/>
                                        <w:rPr>
                                          <w:rFonts w:cs="Arial"/>
                                          <w:sz w:val="16"/>
                                          <w:szCs w:val="16"/>
                                        </w:rPr>
                                      </w:pPr>
                                      <w:r w:rsidRPr="00B40237">
                                        <w:rPr>
                                          <w:rFonts w:cs="Arial"/>
                                          <w:sz w:val="20"/>
                                          <w:szCs w:val="20"/>
                                        </w:rPr>
                                        <w:t>02-11-2023</w:t>
                                      </w:r>
                                    </w:p>
                                  </w:tc>
                                  <w:tc>
                                    <w:tcPr>
                                      <w:tcW w:w="2387" w:type="dxa"/>
                                    </w:tcPr>
                                    <w:p w14:paraId="752EB631" w14:textId="3E2707EE" w:rsidR="00060A21" w:rsidRPr="00B40237" w:rsidRDefault="00060A21" w:rsidP="00446947">
                                      <w:pPr>
                                        <w:spacing w:line="276" w:lineRule="auto"/>
                                        <w:rPr>
                                          <w:rFonts w:cs="Arial"/>
                                          <w:sz w:val="20"/>
                                          <w:szCs w:val="20"/>
                                        </w:rPr>
                                      </w:pPr>
                                      <w:r>
                                        <w:rPr>
                                          <w:rFonts w:cs="Arial"/>
                                          <w:sz w:val="20"/>
                                          <w:szCs w:val="20"/>
                                        </w:rPr>
                                        <w:t>19-10-2023</w:t>
                                      </w:r>
                                    </w:p>
                                  </w:tc>
                                  <w:tc>
                                    <w:tcPr>
                                      <w:tcW w:w="2383" w:type="dxa"/>
                                    </w:tcPr>
                                    <w:p w14:paraId="1C107050" w14:textId="76874320" w:rsidR="00060A21" w:rsidRPr="00B40237" w:rsidRDefault="00060A21" w:rsidP="00446947">
                                      <w:pPr>
                                        <w:spacing w:line="276" w:lineRule="auto"/>
                                        <w:rPr>
                                          <w:rFonts w:cs="Arial"/>
                                          <w:sz w:val="20"/>
                                          <w:szCs w:val="20"/>
                                        </w:rPr>
                                      </w:pPr>
                                      <w:r>
                                        <w:rPr>
                                          <w:rFonts w:cs="Arial"/>
                                          <w:sz w:val="20"/>
                                          <w:szCs w:val="20"/>
                                        </w:rPr>
                                        <w:t>19-10-2023</w:t>
                                      </w:r>
                                    </w:p>
                                  </w:tc>
                                </w:tr>
                                <w:tr w:rsidR="00060A21" w14:paraId="2211A104" w14:textId="77777777" w:rsidTr="00DB62A3">
                                  <w:trPr>
                                    <w:trHeight w:val="328"/>
                                  </w:trPr>
                                  <w:tc>
                                    <w:tcPr>
                                      <w:tcW w:w="3242" w:type="dxa"/>
                                      <w:shd w:val="clear" w:color="auto" w:fill="auto"/>
                                    </w:tcPr>
                                    <w:p w14:paraId="58BA60D7" w14:textId="77777777" w:rsidR="00060A21" w:rsidRDefault="00060A21" w:rsidP="00446947">
                                      <w:pPr>
                                        <w:rPr>
                                          <w:rFonts w:cs="Arial"/>
                                          <w:sz w:val="20"/>
                                          <w:szCs w:val="20"/>
                                        </w:rPr>
                                      </w:pPr>
                                      <w:r>
                                        <w:rPr>
                                          <w:rFonts w:cs="Arial"/>
                                          <w:sz w:val="20"/>
                                          <w:szCs w:val="20"/>
                                        </w:rPr>
                                        <w:t>Behandeling in MT / DB / AB</w:t>
                                      </w:r>
                                    </w:p>
                                  </w:tc>
                                  <w:tc>
                                    <w:tcPr>
                                      <w:tcW w:w="2853" w:type="dxa"/>
                                      <w:shd w:val="clear" w:color="auto" w:fill="auto"/>
                                    </w:tcPr>
                                    <w:p w14:paraId="0121EC1B" w14:textId="6614953F" w:rsidR="00060A21" w:rsidRPr="00B40237" w:rsidRDefault="00060A21" w:rsidP="00446947">
                                      <w:pPr>
                                        <w:spacing w:line="276" w:lineRule="auto"/>
                                        <w:rPr>
                                          <w:rFonts w:cs="Arial"/>
                                          <w:sz w:val="16"/>
                                          <w:szCs w:val="16"/>
                                        </w:rPr>
                                      </w:pPr>
                                      <w:r w:rsidRPr="00B40237">
                                        <w:rPr>
                                          <w:rFonts w:cs="Arial"/>
                                          <w:sz w:val="16"/>
                                          <w:szCs w:val="16"/>
                                        </w:rPr>
                                        <w:t>07-11-2023 (MT), 15-11-2023 (DB), 22-11-2023(AB)</w:t>
                                      </w:r>
                                    </w:p>
                                  </w:tc>
                                  <w:tc>
                                    <w:tcPr>
                                      <w:tcW w:w="2387" w:type="dxa"/>
                                    </w:tcPr>
                                    <w:p w14:paraId="0D6B6CAD" w14:textId="3EAE77DD" w:rsidR="00060A21" w:rsidRPr="00B40237" w:rsidRDefault="00060A21" w:rsidP="00446947">
                                      <w:pPr>
                                        <w:spacing w:line="276" w:lineRule="auto"/>
                                        <w:rPr>
                                          <w:rFonts w:cs="Arial"/>
                                          <w:sz w:val="20"/>
                                          <w:szCs w:val="20"/>
                                        </w:rPr>
                                      </w:pPr>
                                      <w:r>
                                        <w:rPr>
                                          <w:rFonts w:cs="Arial"/>
                                          <w:sz w:val="20"/>
                                          <w:szCs w:val="20"/>
                                        </w:rPr>
                                        <w:t xml:space="preserve">24-10-2023 </w:t>
                                      </w:r>
                                      <w:r w:rsidRPr="00B40237">
                                        <w:rPr>
                                          <w:rFonts w:cs="Arial"/>
                                          <w:sz w:val="20"/>
                                          <w:szCs w:val="20"/>
                                        </w:rPr>
                                        <w:t>MT</w:t>
                                      </w:r>
                                    </w:p>
                                  </w:tc>
                                  <w:tc>
                                    <w:tcPr>
                                      <w:tcW w:w="2383" w:type="dxa"/>
                                    </w:tcPr>
                                    <w:p w14:paraId="6D34EA69" w14:textId="6A205C71" w:rsidR="00060A21" w:rsidRPr="00B40237" w:rsidRDefault="00060A21" w:rsidP="00446947">
                                      <w:pPr>
                                        <w:spacing w:line="276" w:lineRule="auto"/>
                                        <w:rPr>
                                          <w:rFonts w:cs="Arial"/>
                                          <w:sz w:val="20"/>
                                          <w:szCs w:val="20"/>
                                        </w:rPr>
                                      </w:pPr>
                                      <w:r>
                                        <w:rPr>
                                          <w:rFonts w:cs="Arial"/>
                                          <w:sz w:val="20"/>
                                          <w:szCs w:val="20"/>
                                        </w:rPr>
                                        <w:t>24-10-2023</w:t>
                                      </w:r>
                                      <w:r w:rsidRPr="00B40237">
                                        <w:rPr>
                                          <w:rFonts w:cs="Arial"/>
                                          <w:sz w:val="20"/>
                                          <w:szCs w:val="20"/>
                                        </w:rPr>
                                        <w:t>MT</w:t>
                                      </w:r>
                                    </w:p>
                                  </w:tc>
                                </w:tr>
                                <w:tr w:rsidR="00060A21" w14:paraId="33FDA337" w14:textId="77777777" w:rsidTr="00DB62A3">
                                  <w:trPr>
                                    <w:trHeight w:val="328"/>
                                  </w:trPr>
                                  <w:tc>
                                    <w:tcPr>
                                      <w:tcW w:w="3242" w:type="dxa"/>
                                      <w:shd w:val="clear" w:color="auto" w:fill="auto"/>
                                    </w:tcPr>
                                    <w:p w14:paraId="195AD0AD" w14:textId="77777777" w:rsidR="00060A21" w:rsidRDefault="00060A21" w:rsidP="00446947">
                                      <w:pPr>
                                        <w:rPr>
                                          <w:rFonts w:cs="Arial"/>
                                          <w:sz w:val="20"/>
                                          <w:szCs w:val="20"/>
                                        </w:rPr>
                                      </w:pPr>
                                      <w:r>
                                        <w:rPr>
                                          <w:rFonts w:cs="Arial"/>
                                          <w:sz w:val="20"/>
                                          <w:szCs w:val="20"/>
                                        </w:rPr>
                                        <w:t>Behandeling in staf BV</w:t>
                                      </w:r>
                                    </w:p>
                                  </w:tc>
                                  <w:tc>
                                    <w:tcPr>
                                      <w:tcW w:w="2853" w:type="dxa"/>
                                      <w:shd w:val="clear" w:color="auto" w:fill="auto"/>
                                    </w:tcPr>
                                    <w:p w14:paraId="4C04357E" w14:textId="77777777" w:rsidR="00060A21" w:rsidRPr="00B40237" w:rsidRDefault="00060A21" w:rsidP="00446947">
                                      <w:pPr>
                                        <w:spacing w:line="276" w:lineRule="auto"/>
                                        <w:rPr>
                                          <w:rFonts w:cs="Arial"/>
                                          <w:sz w:val="16"/>
                                          <w:szCs w:val="16"/>
                                        </w:rPr>
                                      </w:pPr>
                                    </w:p>
                                  </w:tc>
                                  <w:tc>
                                    <w:tcPr>
                                      <w:tcW w:w="2387" w:type="dxa"/>
                                    </w:tcPr>
                                    <w:p w14:paraId="588508E6" w14:textId="36A76458" w:rsidR="00060A21" w:rsidRPr="00B40237" w:rsidRDefault="00060A21" w:rsidP="00446947">
                                      <w:pPr>
                                        <w:spacing w:line="276" w:lineRule="auto"/>
                                        <w:rPr>
                                          <w:rFonts w:cs="Arial"/>
                                          <w:sz w:val="20"/>
                                          <w:szCs w:val="20"/>
                                        </w:rPr>
                                      </w:pPr>
                                      <w:r>
                                        <w:rPr>
                                          <w:rFonts w:cs="Arial"/>
                                          <w:sz w:val="20"/>
                                          <w:szCs w:val="20"/>
                                        </w:rPr>
                                        <w:t>30-10-2023</w:t>
                                      </w:r>
                                    </w:p>
                                  </w:tc>
                                  <w:tc>
                                    <w:tcPr>
                                      <w:tcW w:w="2383" w:type="dxa"/>
                                    </w:tcPr>
                                    <w:p w14:paraId="02B34F80" w14:textId="4EC15680" w:rsidR="00060A21" w:rsidRPr="00B40237" w:rsidRDefault="00060A21" w:rsidP="00446947">
                                      <w:pPr>
                                        <w:spacing w:line="276" w:lineRule="auto"/>
                                        <w:rPr>
                                          <w:rFonts w:cs="Arial"/>
                                          <w:sz w:val="20"/>
                                          <w:szCs w:val="20"/>
                                        </w:rPr>
                                      </w:pPr>
                                      <w:r>
                                        <w:rPr>
                                          <w:rFonts w:cs="Arial"/>
                                          <w:sz w:val="20"/>
                                          <w:szCs w:val="20"/>
                                        </w:rPr>
                                        <w:t>30-10-2023</w:t>
                                      </w:r>
                                    </w:p>
                                  </w:tc>
                                </w:tr>
                                <w:tr w:rsidR="00060A21" w14:paraId="24DC4EED" w14:textId="77777777" w:rsidTr="00DB62A3">
                                  <w:trPr>
                                    <w:trHeight w:val="328"/>
                                  </w:trPr>
                                  <w:tc>
                                    <w:tcPr>
                                      <w:tcW w:w="3242" w:type="dxa"/>
                                      <w:shd w:val="clear" w:color="auto" w:fill="auto"/>
                                    </w:tcPr>
                                    <w:p w14:paraId="246B33ED" w14:textId="77777777" w:rsidR="00060A21" w:rsidRPr="0070325F" w:rsidRDefault="00060A21" w:rsidP="00446947">
                                      <w:pPr>
                                        <w:rPr>
                                          <w:rFonts w:cs="Arial"/>
                                          <w:sz w:val="20"/>
                                          <w:szCs w:val="20"/>
                                        </w:rPr>
                                      </w:pPr>
                                      <w:r>
                                        <w:rPr>
                                          <w:rFonts w:cs="Arial"/>
                                          <w:sz w:val="20"/>
                                          <w:szCs w:val="20"/>
                                        </w:rPr>
                                        <w:t>Besluitvorming B</w:t>
                                      </w:r>
                                      <w:r w:rsidRPr="0070325F">
                                        <w:rPr>
                                          <w:rFonts w:cs="Arial"/>
                                          <w:sz w:val="20"/>
                                          <w:szCs w:val="20"/>
                                        </w:rPr>
                                        <w:t>&amp;W</w:t>
                                      </w:r>
                                    </w:p>
                                  </w:tc>
                                  <w:tc>
                                    <w:tcPr>
                                      <w:tcW w:w="2853" w:type="dxa"/>
                                      <w:shd w:val="clear" w:color="auto" w:fill="auto"/>
                                    </w:tcPr>
                                    <w:p w14:paraId="3FB3C564" w14:textId="77777777" w:rsidR="00060A21" w:rsidRPr="00B40237" w:rsidRDefault="00060A21" w:rsidP="00446947">
                                      <w:pPr>
                                        <w:spacing w:line="276" w:lineRule="auto"/>
                                        <w:rPr>
                                          <w:rFonts w:cs="Arial"/>
                                          <w:sz w:val="16"/>
                                          <w:szCs w:val="16"/>
                                        </w:rPr>
                                      </w:pPr>
                                    </w:p>
                                  </w:tc>
                                  <w:tc>
                                    <w:tcPr>
                                      <w:tcW w:w="2387" w:type="dxa"/>
                                    </w:tcPr>
                                    <w:p w14:paraId="6EA8734E" w14:textId="2246BDED" w:rsidR="00060A21" w:rsidRPr="00B40237" w:rsidRDefault="00060A21" w:rsidP="00446947">
                                      <w:pPr>
                                        <w:spacing w:line="276" w:lineRule="auto"/>
                                        <w:rPr>
                                          <w:rFonts w:cs="Arial"/>
                                          <w:sz w:val="20"/>
                                          <w:szCs w:val="20"/>
                                        </w:rPr>
                                      </w:pPr>
                                      <w:r>
                                        <w:rPr>
                                          <w:rFonts w:cs="Arial"/>
                                          <w:sz w:val="20"/>
                                          <w:szCs w:val="20"/>
                                        </w:rPr>
                                        <w:t>07-11-2023 /</w:t>
                                      </w:r>
                                      <w:r>
                                        <w:rPr>
                                          <w:rFonts w:cs="Arial"/>
                                          <w:sz w:val="20"/>
                                          <w:szCs w:val="20"/>
                                        </w:rPr>
                                        <w:br/>
                                      </w:r>
                                      <w:r w:rsidRPr="00B40237">
                                        <w:rPr>
                                          <w:rFonts w:cs="Arial"/>
                                          <w:sz w:val="20"/>
                                          <w:szCs w:val="20"/>
                                        </w:rPr>
                                        <w:t>21-11-2023</w:t>
                                      </w:r>
                                    </w:p>
                                  </w:tc>
                                  <w:tc>
                                    <w:tcPr>
                                      <w:tcW w:w="2383" w:type="dxa"/>
                                    </w:tcPr>
                                    <w:p w14:paraId="4F5C5957" w14:textId="4C487D87" w:rsidR="00060A21" w:rsidRPr="00B40237" w:rsidRDefault="00060A21" w:rsidP="00446947">
                                      <w:pPr>
                                        <w:spacing w:line="276" w:lineRule="auto"/>
                                        <w:rPr>
                                          <w:rFonts w:cs="Arial"/>
                                          <w:sz w:val="20"/>
                                          <w:szCs w:val="20"/>
                                        </w:rPr>
                                      </w:pPr>
                                      <w:r>
                                        <w:rPr>
                                          <w:rFonts w:cs="Arial"/>
                                          <w:sz w:val="20"/>
                                          <w:szCs w:val="20"/>
                                        </w:rPr>
                                        <w:t>07-11-2023 /</w:t>
                                      </w:r>
                                      <w:r>
                                        <w:rPr>
                                          <w:rFonts w:cs="Arial"/>
                                          <w:sz w:val="20"/>
                                          <w:szCs w:val="20"/>
                                        </w:rPr>
                                        <w:br/>
                                      </w:r>
                                      <w:r w:rsidRPr="00B40237">
                                        <w:rPr>
                                          <w:rFonts w:cs="Arial"/>
                                          <w:sz w:val="20"/>
                                          <w:szCs w:val="20"/>
                                        </w:rPr>
                                        <w:t>21-11-2023</w:t>
                                      </w:r>
                                    </w:p>
                                  </w:tc>
                                </w:tr>
                                <w:tr w:rsidR="00060A21" w14:paraId="5E025679" w14:textId="77777777" w:rsidTr="00DB62A3">
                                  <w:trPr>
                                    <w:trHeight w:val="328"/>
                                  </w:trPr>
                                  <w:tc>
                                    <w:tcPr>
                                      <w:tcW w:w="3242" w:type="dxa"/>
                                      <w:shd w:val="clear" w:color="auto" w:fill="auto"/>
                                    </w:tcPr>
                                    <w:p w14:paraId="32CC984A" w14:textId="77777777" w:rsidR="00060A21" w:rsidRPr="0070325F" w:rsidRDefault="00060A21" w:rsidP="00446947">
                                      <w:pPr>
                                        <w:rPr>
                                          <w:rFonts w:cs="Arial"/>
                                          <w:sz w:val="20"/>
                                          <w:szCs w:val="20"/>
                                        </w:rPr>
                                      </w:pPr>
                                      <w:r w:rsidRPr="0070325F">
                                        <w:rPr>
                                          <w:rFonts w:cs="Arial"/>
                                          <w:sz w:val="20"/>
                                          <w:szCs w:val="20"/>
                                        </w:rPr>
                                        <w:t>Verzending aan griffie</w:t>
                                      </w:r>
                                    </w:p>
                                  </w:tc>
                                  <w:tc>
                                    <w:tcPr>
                                      <w:tcW w:w="2853" w:type="dxa"/>
                                      <w:shd w:val="clear" w:color="auto" w:fill="auto"/>
                                    </w:tcPr>
                                    <w:p w14:paraId="6DFB1F94" w14:textId="77777777" w:rsidR="00060A21" w:rsidRPr="00B40237" w:rsidRDefault="00060A21" w:rsidP="00446947">
                                      <w:pPr>
                                        <w:spacing w:line="276" w:lineRule="auto"/>
                                        <w:rPr>
                                          <w:rFonts w:cs="Arial"/>
                                          <w:sz w:val="16"/>
                                          <w:szCs w:val="16"/>
                                        </w:rPr>
                                      </w:pPr>
                                    </w:p>
                                  </w:tc>
                                  <w:tc>
                                    <w:tcPr>
                                      <w:tcW w:w="2387" w:type="dxa"/>
                                    </w:tcPr>
                                    <w:p w14:paraId="55F762A8" w14:textId="03FDBB03" w:rsidR="00060A21" w:rsidRPr="00B40237" w:rsidRDefault="00060A21" w:rsidP="00446947">
                                      <w:pPr>
                                        <w:spacing w:line="276" w:lineRule="auto"/>
                                        <w:rPr>
                                          <w:rFonts w:cs="Arial"/>
                                          <w:sz w:val="20"/>
                                          <w:szCs w:val="20"/>
                                        </w:rPr>
                                      </w:pPr>
                                      <w:r w:rsidRPr="00B40237">
                                        <w:rPr>
                                          <w:rFonts w:cs="Arial"/>
                                          <w:sz w:val="20"/>
                                          <w:szCs w:val="20"/>
                                        </w:rPr>
                                        <w:t>28-11-2023</w:t>
                                      </w:r>
                                    </w:p>
                                  </w:tc>
                                  <w:tc>
                                    <w:tcPr>
                                      <w:tcW w:w="2383" w:type="dxa"/>
                                    </w:tcPr>
                                    <w:p w14:paraId="0E90A478" w14:textId="7507295D" w:rsidR="00060A21" w:rsidRPr="00B40237" w:rsidRDefault="00060A21" w:rsidP="00446947">
                                      <w:pPr>
                                        <w:spacing w:line="276" w:lineRule="auto"/>
                                        <w:rPr>
                                          <w:rFonts w:cs="Arial"/>
                                          <w:sz w:val="20"/>
                                          <w:szCs w:val="20"/>
                                        </w:rPr>
                                      </w:pPr>
                                      <w:r w:rsidRPr="00B40237">
                                        <w:rPr>
                                          <w:rFonts w:cs="Arial"/>
                                          <w:sz w:val="20"/>
                                          <w:szCs w:val="20"/>
                                        </w:rPr>
                                        <w:t>21-11-2023</w:t>
                                      </w:r>
                                    </w:p>
                                  </w:tc>
                                </w:tr>
                                <w:tr w:rsidR="00060A21" w14:paraId="7666F56F" w14:textId="77777777" w:rsidTr="00DB62A3">
                                  <w:trPr>
                                    <w:trHeight w:val="328"/>
                                  </w:trPr>
                                  <w:tc>
                                    <w:tcPr>
                                      <w:tcW w:w="3242" w:type="dxa"/>
                                      <w:shd w:val="clear" w:color="auto" w:fill="auto"/>
                                    </w:tcPr>
                                    <w:p w14:paraId="1ABC59B8" w14:textId="77777777" w:rsidR="00060A21" w:rsidRPr="0070325F" w:rsidRDefault="00060A21" w:rsidP="00446947">
                                      <w:pPr>
                                        <w:rPr>
                                          <w:rFonts w:cs="Arial"/>
                                          <w:sz w:val="20"/>
                                          <w:szCs w:val="20"/>
                                        </w:rPr>
                                      </w:pPr>
                                      <w:r>
                                        <w:rPr>
                                          <w:rFonts w:cs="Arial"/>
                                          <w:sz w:val="20"/>
                                          <w:szCs w:val="20"/>
                                        </w:rPr>
                                        <w:t>Voorronde/commissiebehandeling</w:t>
                                      </w:r>
                                    </w:p>
                                  </w:tc>
                                  <w:tc>
                                    <w:tcPr>
                                      <w:tcW w:w="2853" w:type="dxa"/>
                                      <w:shd w:val="clear" w:color="auto" w:fill="auto"/>
                                    </w:tcPr>
                                    <w:p w14:paraId="46CAA1B0" w14:textId="77777777" w:rsidR="00060A21" w:rsidRPr="00B40237" w:rsidRDefault="00060A21" w:rsidP="00446947">
                                      <w:pPr>
                                        <w:spacing w:line="276" w:lineRule="auto"/>
                                        <w:rPr>
                                          <w:rFonts w:cs="Arial"/>
                                          <w:sz w:val="16"/>
                                          <w:szCs w:val="16"/>
                                        </w:rPr>
                                      </w:pPr>
                                    </w:p>
                                  </w:tc>
                                  <w:tc>
                                    <w:tcPr>
                                      <w:tcW w:w="2387" w:type="dxa"/>
                                    </w:tcPr>
                                    <w:p w14:paraId="66A9BF77" w14:textId="37FC10B2" w:rsidR="00060A21" w:rsidRPr="00B40237" w:rsidRDefault="00060A21" w:rsidP="00446947">
                                      <w:pPr>
                                        <w:spacing w:line="276" w:lineRule="auto"/>
                                        <w:rPr>
                                          <w:rFonts w:cs="Arial"/>
                                          <w:sz w:val="20"/>
                                          <w:szCs w:val="20"/>
                                        </w:rPr>
                                      </w:pPr>
                                      <w:r w:rsidRPr="00B40237">
                                        <w:rPr>
                                          <w:rFonts w:cs="Arial"/>
                                          <w:sz w:val="20"/>
                                          <w:szCs w:val="20"/>
                                        </w:rPr>
                                        <w:t>12-12-2023</w:t>
                                      </w:r>
                                    </w:p>
                                  </w:tc>
                                  <w:tc>
                                    <w:tcPr>
                                      <w:tcW w:w="2383" w:type="dxa"/>
                                    </w:tcPr>
                                    <w:p w14:paraId="192332F7" w14:textId="2ECAC94D" w:rsidR="00060A21" w:rsidRPr="00B40237" w:rsidRDefault="00060A21" w:rsidP="00446947">
                                      <w:pPr>
                                        <w:spacing w:line="276" w:lineRule="auto"/>
                                        <w:rPr>
                                          <w:rFonts w:cs="Arial"/>
                                          <w:sz w:val="20"/>
                                          <w:szCs w:val="20"/>
                                        </w:rPr>
                                      </w:pPr>
                                      <w:r w:rsidRPr="00B40237">
                                        <w:rPr>
                                          <w:rFonts w:cs="Arial"/>
                                          <w:sz w:val="20"/>
                                          <w:szCs w:val="20"/>
                                        </w:rPr>
                                        <w:t>07-12-2023</w:t>
                                      </w:r>
                                    </w:p>
                                  </w:tc>
                                </w:tr>
                                <w:tr w:rsidR="00060A21" w14:paraId="6ADDEFCF" w14:textId="77777777" w:rsidTr="00DB62A3">
                                  <w:trPr>
                                    <w:trHeight w:val="328"/>
                                  </w:trPr>
                                  <w:tc>
                                    <w:tcPr>
                                      <w:tcW w:w="3242" w:type="dxa"/>
                                      <w:shd w:val="clear" w:color="auto" w:fill="auto"/>
                                    </w:tcPr>
                                    <w:p w14:paraId="66E29D01" w14:textId="77777777" w:rsidR="00060A21" w:rsidRPr="0070325F" w:rsidRDefault="00060A21" w:rsidP="00446947">
                                      <w:pPr>
                                        <w:rPr>
                                          <w:rFonts w:cs="Arial"/>
                                          <w:sz w:val="20"/>
                                          <w:szCs w:val="20"/>
                                        </w:rPr>
                                      </w:pPr>
                                      <w:r>
                                        <w:rPr>
                                          <w:rFonts w:cs="Arial"/>
                                          <w:sz w:val="20"/>
                                          <w:szCs w:val="20"/>
                                        </w:rPr>
                                        <w:t>Besluitvorming raad</w:t>
                                      </w:r>
                                    </w:p>
                                  </w:tc>
                                  <w:tc>
                                    <w:tcPr>
                                      <w:tcW w:w="2853" w:type="dxa"/>
                                      <w:shd w:val="clear" w:color="auto" w:fill="auto"/>
                                    </w:tcPr>
                                    <w:p w14:paraId="1EAE2EF8" w14:textId="77777777" w:rsidR="00060A21" w:rsidRPr="00B40237" w:rsidRDefault="00060A21" w:rsidP="00446947">
                                      <w:pPr>
                                        <w:spacing w:line="276" w:lineRule="auto"/>
                                        <w:rPr>
                                          <w:rFonts w:cs="Arial"/>
                                          <w:sz w:val="16"/>
                                          <w:szCs w:val="16"/>
                                        </w:rPr>
                                      </w:pPr>
                                    </w:p>
                                  </w:tc>
                                  <w:tc>
                                    <w:tcPr>
                                      <w:tcW w:w="2387" w:type="dxa"/>
                                    </w:tcPr>
                                    <w:p w14:paraId="1B4CA063" w14:textId="5C1955C1" w:rsidR="00060A21" w:rsidRPr="00B40237" w:rsidRDefault="00060A21" w:rsidP="00446947">
                                      <w:pPr>
                                        <w:spacing w:line="276" w:lineRule="auto"/>
                                        <w:rPr>
                                          <w:rFonts w:cs="Arial"/>
                                          <w:sz w:val="20"/>
                                          <w:szCs w:val="20"/>
                                        </w:rPr>
                                      </w:pPr>
                                      <w:r w:rsidRPr="00B40237">
                                        <w:rPr>
                                          <w:rFonts w:cs="Arial"/>
                                          <w:sz w:val="20"/>
                                          <w:szCs w:val="20"/>
                                        </w:rPr>
                                        <w:t>19-12-2023</w:t>
                                      </w:r>
                                    </w:p>
                                  </w:tc>
                                  <w:tc>
                                    <w:tcPr>
                                      <w:tcW w:w="2383" w:type="dxa"/>
                                    </w:tcPr>
                                    <w:p w14:paraId="65B1A398" w14:textId="349953D5" w:rsidR="00060A21" w:rsidRPr="00B40237" w:rsidRDefault="00060A21" w:rsidP="00446947">
                                      <w:pPr>
                                        <w:spacing w:line="276" w:lineRule="auto"/>
                                        <w:rPr>
                                          <w:rFonts w:cs="Arial"/>
                                          <w:sz w:val="20"/>
                                          <w:szCs w:val="20"/>
                                        </w:rPr>
                                      </w:pPr>
                                      <w:r w:rsidRPr="00B40237">
                                        <w:rPr>
                                          <w:rFonts w:cs="Arial"/>
                                          <w:sz w:val="20"/>
                                          <w:szCs w:val="20"/>
                                        </w:rPr>
                                        <w:t>14-12-2023</w:t>
                                      </w:r>
                                    </w:p>
                                  </w:tc>
                                </w:tr>
                              </w:tbl>
                              <w:p w14:paraId="5F45C020" w14:textId="77777777" w:rsidR="00060A21" w:rsidRPr="0070325F" w:rsidRDefault="00060A21" w:rsidP="00F5651C">
                                <w:pPr>
                                  <w:tabs>
                                    <w:tab w:val="left" w:pos="5387"/>
                                  </w:tabs>
                                  <w:spacing w:line="276" w:lineRule="auto"/>
                                  <w:rPr>
                                    <w:rFonts w:cs="Arial"/>
                                  </w:rPr>
                                </w:pPr>
                              </w:p>
                            </w:txbxContent>
                          </wps:txbx>
                          <wps:bodyPr rot="0" vert="horz" wrap="square" lIns="91440" tIns="45720" rIns="91440" bIns="45720" anchor="ctr" anchorCtr="0" upright="1">
                            <a:noAutofit/>
                          </wps:bodyPr>
                        </wps:wsp>
                        <wps:wsp>
                          <wps:cNvPr id="220" name="AutoShape 6"/>
                          <wps:cNvSpPr>
                            <a:spLocks noChangeArrowheads="1"/>
                          </wps:cNvSpPr>
                          <wps:spPr bwMode="auto">
                            <a:xfrm>
                              <a:off x="3641835" y="-868434"/>
                              <a:ext cx="3527425" cy="1717585"/>
                            </a:xfrm>
                            <a:prstGeom prst="roundRect">
                              <a:avLst>
                                <a:gd name="adj" fmla="val 31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2D5C0B" w14:textId="77777777" w:rsidR="00060A21" w:rsidRDefault="00060A21" w:rsidP="009D3E00">
                                <w:pPr>
                                  <w:rPr>
                                    <w:rFonts w:cs="Arial"/>
                                    <w:color w:val="0066B6"/>
                                  </w:rPr>
                                </w:pPr>
                                <w:r w:rsidRPr="00881D62">
                                  <w:rPr>
                                    <w:rFonts w:cs="Arial"/>
                                    <w:color w:val="0066B6"/>
                                    <w:sz w:val="20"/>
                                    <w:szCs w:val="20"/>
                                  </w:rPr>
                                  <w:t>DOEL</w:t>
                                </w:r>
                                <w:r>
                                  <w:rPr>
                                    <w:rFonts w:cs="Arial"/>
                                    <w:color w:val="0066B6"/>
                                  </w:rPr>
                                  <w:t xml:space="preserve"> </w:t>
                                </w:r>
                              </w:p>
                              <w:p w14:paraId="3630D5CF" w14:textId="77777777" w:rsidR="00060A21" w:rsidRPr="000944DF" w:rsidRDefault="00060A21" w:rsidP="009D3E00">
                                <w:pPr>
                                  <w:spacing w:line="280" w:lineRule="atLeast"/>
                                  <w:rPr>
                                    <w:rFonts w:cs="Arial"/>
                                    <w:sz w:val="20"/>
                                    <w:szCs w:val="20"/>
                                  </w:rPr>
                                </w:pPr>
                                <w:r w:rsidRPr="00EF415B">
                                  <w:rPr>
                                    <w:rFonts w:cs="Arial"/>
                                    <w:sz w:val="20"/>
                                    <w:szCs w:val="20"/>
                                  </w:rPr>
                                  <w:t>Het college</w:t>
                                </w:r>
                                <w:r>
                                  <w:rPr>
                                    <w:rFonts w:cs="Arial"/>
                                    <w:sz w:val="20"/>
                                    <w:szCs w:val="20"/>
                                  </w:rPr>
                                  <w:t>/DB</w:t>
                                </w:r>
                                <w:r w:rsidRPr="00EF415B">
                                  <w:rPr>
                                    <w:rFonts w:cs="Arial"/>
                                    <w:sz w:val="20"/>
                                    <w:szCs w:val="20"/>
                                  </w:rPr>
                                  <w:t xml:space="preserve"> biedt de agenda aan de raad</w:t>
                                </w:r>
                                <w:r>
                                  <w:rPr>
                                    <w:rFonts w:cs="Arial"/>
                                    <w:sz w:val="20"/>
                                    <w:szCs w:val="20"/>
                                  </w:rPr>
                                  <w:t>/AB</w:t>
                                </w:r>
                                <w:r w:rsidRPr="00EF415B">
                                  <w:rPr>
                                    <w:rFonts w:cs="Arial"/>
                                    <w:sz w:val="20"/>
                                    <w:szCs w:val="20"/>
                                  </w:rPr>
                                  <w:t xml:space="preserve"> ter vaststelling. Met daar</w:t>
                                </w:r>
                                <w:r>
                                  <w:rPr>
                                    <w:rFonts w:cs="Arial"/>
                                    <w:sz w:val="20"/>
                                    <w:szCs w:val="20"/>
                                  </w:rPr>
                                  <w:t>in</w:t>
                                </w:r>
                                <w:r w:rsidRPr="00EF415B">
                                  <w:rPr>
                                    <w:rFonts w:cs="Arial"/>
                                    <w:sz w:val="20"/>
                                    <w:szCs w:val="20"/>
                                  </w:rPr>
                                  <w:t xml:space="preserve"> de afspraken welke plan</w:t>
                                </w:r>
                                <w:r>
                                  <w:rPr>
                                    <w:rFonts w:cs="Arial"/>
                                    <w:sz w:val="20"/>
                                    <w:szCs w:val="20"/>
                                  </w:rPr>
                                  <w:t>nings</w:t>
                                </w:r>
                                <w:r w:rsidRPr="00EF415B">
                                  <w:rPr>
                                    <w:rFonts w:cs="Arial"/>
                                    <w:sz w:val="20"/>
                                    <w:szCs w:val="20"/>
                                  </w:rPr>
                                  <w:t>- en sturingsinstrumenten er aan de raad worden aangeboden.</w:t>
                                </w:r>
                                <w:r>
                                  <w:rPr>
                                    <w:rFonts w:cs="Arial"/>
                                    <w:sz w:val="20"/>
                                    <w:szCs w:val="20"/>
                                  </w:rPr>
                                  <w:t xml:space="preserve"> </w:t>
                                </w:r>
                              </w:p>
                            </w:txbxContent>
                          </wps:txbx>
                          <wps:bodyPr rot="0" vert="horz" wrap="square" lIns="91440" tIns="45720" rIns="91440" bIns="45720" anchor="t" anchorCtr="0" upright="1">
                            <a:noAutofit/>
                          </wps:bodyPr>
                        </wps:wsp>
                        <wps:wsp>
                          <wps:cNvPr id="221" name="AutoShape 4"/>
                          <wps:cNvSpPr>
                            <a:spLocks noChangeArrowheads="1"/>
                          </wps:cNvSpPr>
                          <wps:spPr bwMode="auto">
                            <a:xfrm>
                              <a:off x="15766" y="-892288"/>
                              <a:ext cx="3527425" cy="1733488"/>
                            </a:xfrm>
                            <a:prstGeom prst="roundRect">
                              <a:avLst>
                                <a:gd name="adj" fmla="val 3018"/>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271A0A" w14:textId="77777777" w:rsidR="00060A21" w:rsidRPr="004B5C39" w:rsidRDefault="00060A21" w:rsidP="009D3E00">
                                <w:pPr>
                                  <w:rPr>
                                    <w:rFonts w:asciiTheme="minorHAnsi" w:hAnsiTheme="minorHAnsi" w:cs="Arial"/>
                                    <w:sz w:val="20"/>
                                    <w:szCs w:val="20"/>
                                  </w:rPr>
                                </w:pPr>
                                <w:r>
                                  <w:rPr>
                                    <w:rFonts w:cs="Arial"/>
                                    <w:color w:val="0066B6"/>
                                    <w:sz w:val="20"/>
                                    <w:szCs w:val="20"/>
                                  </w:rPr>
                                  <w:t>INPUT</w:t>
                                </w:r>
                              </w:p>
                              <w:p w14:paraId="3D1EEB2B" w14:textId="77777777" w:rsidR="00060A21" w:rsidRPr="008261C1" w:rsidRDefault="00060A21" w:rsidP="005F7A56">
                                <w:pPr>
                                  <w:pStyle w:val="Lijstalinea"/>
                                  <w:numPr>
                                    <w:ilvl w:val="0"/>
                                    <w:numId w:val="15"/>
                                  </w:numPr>
                                  <w:spacing w:line="256" w:lineRule="auto"/>
                                  <w:rPr>
                                    <w:rFonts w:ascii="Arial" w:hAnsi="Arial" w:cs="Arial"/>
                                    <w:sz w:val="20"/>
                                    <w:szCs w:val="20"/>
                                  </w:rPr>
                                </w:pPr>
                                <w:r>
                                  <w:rPr>
                                    <w:rFonts w:ascii="Arial" w:hAnsi="Arial" w:cs="Arial"/>
                                    <w:sz w:val="20"/>
                                    <w:szCs w:val="20"/>
                                  </w:rPr>
                                  <w:t>D</w:t>
                                </w:r>
                                <w:r w:rsidRPr="008261C1">
                                  <w:rPr>
                                    <w:rFonts w:ascii="Arial" w:hAnsi="Arial" w:cs="Arial"/>
                                    <w:sz w:val="20"/>
                                    <w:szCs w:val="20"/>
                                  </w:rPr>
                                  <w:t>e vastgestelde raadsagenda</w:t>
                                </w:r>
                              </w:p>
                              <w:p w14:paraId="66309C12" w14:textId="77777777" w:rsidR="00060A21" w:rsidRPr="008261C1" w:rsidRDefault="00060A21" w:rsidP="005F7A56">
                                <w:pPr>
                                  <w:pStyle w:val="Lijstalinea"/>
                                  <w:numPr>
                                    <w:ilvl w:val="0"/>
                                    <w:numId w:val="15"/>
                                  </w:numPr>
                                  <w:spacing w:line="256" w:lineRule="auto"/>
                                  <w:rPr>
                                    <w:rFonts w:ascii="Arial" w:hAnsi="Arial" w:cs="Arial"/>
                                    <w:sz w:val="20"/>
                                    <w:szCs w:val="20"/>
                                  </w:rPr>
                                </w:pPr>
                                <w:r>
                                  <w:rPr>
                                    <w:rFonts w:ascii="Arial" w:hAnsi="Arial" w:cs="Arial"/>
                                    <w:sz w:val="20"/>
                                    <w:szCs w:val="20"/>
                                  </w:rPr>
                                  <w:t>D</w:t>
                                </w:r>
                                <w:r w:rsidRPr="008261C1">
                                  <w:rPr>
                                    <w:rFonts w:ascii="Arial" w:hAnsi="Arial" w:cs="Arial"/>
                                    <w:sz w:val="20"/>
                                    <w:szCs w:val="20"/>
                                  </w:rPr>
                                  <w:t>e (basis)schoolvakanties uit regio Noord</w:t>
                                </w:r>
                              </w:p>
                              <w:p w14:paraId="71E05B5E" w14:textId="77777777" w:rsidR="00060A21" w:rsidRDefault="00060A21" w:rsidP="001A76AB">
                                <w:pPr>
                                  <w:pStyle w:val="Lijstalinea"/>
                                  <w:numPr>
                                    <w:ilvl w:val="0"/>
                                    <w:numId w:val="15"/>
                                  </w:numPr>
                                  <w:spacing w:line="256" w:lineRule="auto"/>
                                  <w:rPr>
                                    <w:rFonts w:ascii="Arial" w:hAnsi="Arial" w:cs="Arial"/>
                                    <w:sz w:val="20"/>
                                    <w:szCs w:val="20"/>
                                  </w:rPr>
                                </w:pPr>
                                <w:r w:rsidRPr="005F7A56">
                                  <w:rPr>
                                    <w:rFonts w:ascii="Arial" w:hAnsi="Arial" w:cs="Arial"/>
                                    <w:sz w:val="20"/>
                                    <w:szCs w:val="20"/>
                                  </w:rPr>
                                  <w:t>De gemeentewet</w:t>
                                </w:r>
                              </w:p>
                              <w:p w14:paraId="471E1684" w14:textId="77777777" w:rsidR="00060A21" w:rsidRDefault="00060A21" w:rsidP="001A76AB">
                                <w:pPr>
                                  <w:pStyle w:val="Lijstalinea"/>
                                  <w:numPr>
                                    <w:ilvl w:val="0"/>
                                    <w:numId w:val="15"/>
                                  </w:numPr>
                                  <w:spacing w:line="256" w:lineRule="auto"/>
                                  <w:rPr>
                                    <w:rFonts w:ascii="Arial" w:hAnsi="Arial" w:cs="Arial"/>
                                    <w:sz w:val="20"/>
                                    <w:szCs w:val="20"/>
                                  </w:rPr>
                                </w:pPr>
                                <w:r>
                                  <w:rPr>
                                    <w:rFonts w:ascii="Arial" w:hAnsi="Arial" w:cs="Arial"/>
                                    <w:sz w:val="20"/>
                                    <w:szCs w:val="20"/>
                                  </w:rPr>
                                  <w:t>Besluit Begroting en Verantwoording provincies en gemeenten (</w:t>
                                </w:r>
                                <w:r w:rsidRPr="005F7A56">
                                  <w:rPr>
                                    <w:rFonts w:ascii="Arial" w:hAnsi="Arial" w:cs="Arial"/>
                                    <w:sz w:val="20"/>
                                    <w:szCs w:val="20"/>
                                  </w:rPr>
                                  <w:t>BBV</w:t>
                                </w:r>
                                <w:r>
                                  <w:rPr>
                                    <w:rFonts w:ascii="Arial" w:hAnsi="Arial" w:cs="Arial"/>
                                    <w:sz w:val="20"/>
                                    <w:szCs w:val="20"/>
                                  </w:rPr>
                                  <w:t>)</w:t>
                                </w:r>
                              </w:p>
                              <w:p w14:paraId="6852990C" w14:textId="77777777" w:rsidR="00060A21" w:rsidRPr="005F7A56" w:rsidRDefault="00060A21" w:rsidP="001A76AB">
                                <w:pPr>
                                  <w:pStyle w:val="Lijstalinea"/>
                                  <w:numPr>
                                    <w:ilvl w:val="0"/>
                                    <w:numId w:val="15"/>
                                  </w:numPr>
                                  <w:spacing w:line="256" w:lineRule="auto"/>
                                  <w:rPr>
                                    <w:rFonts w:ascii="Arial" w:hAnsi="Arial" w:cs="Arial"/>
                                    <w:sz w:val="20"/>
                                    <w:szCs w:val="20"/>
                                  </w:rPr>
                                </w:pPr>
                                <w:r>
                                  <w:rPr>
                                    <w:rFonts w:ascii="Arial" w:hAnsi="Arial" w:cs="Arial"/>
                                    <w:sz w:val="20"/>
                                    <w:szCs w:val="20"/>
                                  </w:rPr>
                                  <w:t>Wet gemeenschappelijke regelingen (WGR)</w:t>
                                </w:r>
                                <w:r w:rsidRPr="005F7A56">
                                  <w:rPr>
                                    <w:rFonts w:ascii="Arial" w:hAnsi="Arial" w:cs="Arial"/>
                                    <w:sz w:val="20"/>
                                    <w:szCs w:val="20"/>
                                  </w:rPr>
                                  <w:t xml:space="preserve"> </w:t>
                                </w:r>
                              </w:p>
                            </w:txbxContent>
                          </wps:txbx>
                          <wps:bodyPr rot="0" vert="horz" wrap="square" lIns="91440" tIns="45720" rIns="91440" bIns="45720" anchor="t" anchorCtr="0" upright="1">
                            <a:noAutofit/>
                          </wps:bodyPr>
                        </wps:wsp>
                      </wpg:grpSp>
                    </wpg:wgp>
                  </a:graphicData>
                </a:graphic>
              </wp:anchor>
            </w:drawing>
          </mc:Choice>
          <mc:Fallback>
            <w:pict>
              <v:group w14:anchorId="4B98E4BE" id="Groep 213" o:spid="_x0000_s1099" style="position:absolute;margin-left:-56.45pt;margin-top:-39.9pt;width:568.1pt;height:779.05pt;z-index:251732992;mso-position-horizontal-relative:margin" coordsize="72153,98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">
                <v:roundrect id="_x0000_s1100" style="position:absolute;left:157;width:71996;height:8997;visibility:visible;mso-wrap-style:square;v-text-anchor:middle" arcsize="626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" stroked="f">
                  <v:textbox>
                    <w:txbxContent>
                      <w:p w14:paraId="30158798" w14:textId="77777777" w:rsidR="00060A21" w:rsidRPr="005F109F" w:rsidRDefault="00060A21" w:rsidP="005F109F">
                        <w:pPr>
                          <w:pStyle w:val="Kop2"/>
                          <w:jc w:val="center"/>
                          <w:rPr>
                            <w:sz w:val="40"/>
                            <w:szCs w:val="40"/>
                          </w:rPr>
                        </w:pPr>
                        <w:bookmarkStart w:id="26" w:name="_Toc118383061"/>
                        <w:r w:rsidRPr="00CF13E1">
                          <w:rPr>
                            <w:rFonts w:ascii="Verdana" w:hAnsi="Verdana"/>
                            <w:i w:val="0"/>
                            <w:sz w:val="40"/>
                            <w:szCs w:val="40"/>
                          </w:rPr>
                          <w:t>P&amp;C agenda 2024</w:t>
                        </w:r>
                        <w:bookmarkEnd w:id="26"/>
                      </w:p>
                    </w:txbxContent>
                  </v:textbox>
                </v:roundrect>
                <v:group id="Groep 215" o:spid="_x0000_s1101" style="position:absolute;left:157;top:9932;width:71535;height:41993" coordsize="71534,41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oundrect id="_x0000_s1102" style="position:absolute;width:35274;height:41913;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" stroked="f">
                    <v:textbox>
                      <w:txbxContent>
                        <w:p w14:paraId="1EC09566" w14:textId="77777777" w:rsidR="00060A21" w:rsidRDefault="00060A21" w:rsidP="009D3E00">
                          <w:pPr>
                            <w:rPr>
                              <w:rFonts w:cs="Arial"/>
                              <w:color w:val="0066B6"/>
                              <w:sz w:val="20"/>
                              <w:szCs w:val="20"/>
                            </w:rPr>
                          </w:pPr>
                          <w:r>
                            <w:rPr>
                              <w:rFonts w:cs="Arial"/>
                              <w:color w:val="0066B6"/>
                              <w:sz w:val="20"/>
                              <w:szCs w:val="20"/>
                            </w:rPr>
                            <w:t xml:space="preserve">WAT  </w:t>
                          </w:r>
                        </w:p>
                        <w:p w14:paraId="5D303EA6" w14:textId="77777777" w:rsidR="00060A21" w:rsidRDefault="00060A21" w:rsidP="009D3E00">
                          <w:pPr>
                            <w:pStyle w:val="Normaalweb"/>
                            <w:spacing w:line="280" w:lineRule="atLeast"/>
                            <w:rPr>
                              <w:rFonts w:ascii="Arial" w:hAnsi="Arial" w:cs="Arial"/>
                              <w:sz w:val="20"/>
                              <w:szCs w:val="20"/>
                            </w:rPr>
                          </w:pPr>
                          <w:r w:rsidRPr="00805E11">
                            <w:rPr>
                              <w:rFonts w:ascii="Arial" w:hAnsi="Arial" w:cs="Arial"/>
                              <w:sz w:val="20"/>
                              <w:szCs w:val="20"/>
                            </w:rPr>
                            <w:t xml:space="preserve">De planning en control cyclus omvat het cyclische proces van richting geven, begroten, rapporteren, (bij)sturen en verantwoorden. </w:t>
                          </w:r>
                        </w:p>
                        <w:p w14:paraId="1EE042EB" w14:textId="77777777" w:rsidR="00060A21" w:rsidRPr="00881D62" w:rsidRDefault="00060A21" w:rsidP="009D3E00">
                          <w:pPr>
                            <w:spacing w:line="280" w:lineRule="atLeast"/>
                            <w:rPr>
                              <w:rFonts w:cs="Arial"/>
                              <w:sz w:val="20"/>
                              <w:szCs w:val="20"/>
                            </w:rPr>
                          </w:pPr>
                          <w:r w:rsidRPr="00805E11">
                            <w:rPr>
                              <w:rFonts w:cs="Arial"/>
                              <w:sz w:val="20"/>
                              <w:szCs w:val="20"/>
                            </w:rPr>
                            <w:t xml:space="preserve">Met de agenda worden afspraken vastgelegd over de op te leveren documenten en de oplevermomenten. </w:t>
                          </w:r>
                        </w:p>
                      </w:txbxContent>
                    </v:textbox>
                  </v:roundrect>
                  <v:roundrect id="_x0000_s1103" style="position:absolute;left:36260;width:35274;height:41992;visibility:visible;mso-wrap-style:square;v-text-anchor:top" arcsize="208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" stroked="f">
                    <v:textbox>
                      <w:txbxContent>
                        <w:p w14:paraId="280A88E2" w14:textId="77777777" w:rsidR="00060A21" w:rsidRPr="006D2ADF" w:rsidRDefault="00060A21" w:rsidP="009D3E00">
                          <w:pPr>
                            <w:jc w:val="center"/>
                            <w:rPr>
                              <w:rFonts w:ascii="Lucida Sans Unicode" w:hAnsi="Lucida Sans Unicode" w:cs="Lucida Sans Unicode"/>
                            </w:rPr>
                          </w:pPr>
                          <w:r w:rsidRPr="006D2ADF">
                            <w:rPr>
                              <w:rFonts w:ascii="Lucida Sans Unicode" w:hAnsi="Lucida Sans Unicode" w:cs="Lucida Sans Unicode"/>
                              <w:noProof/>
                            </w:rPr>
                            <w:drawing>
                              <wp:inline distT="0" distB="0" distL="0" distR="0" wp14:anchorId="69F8EFF3" wp14:editId="0E1A280E">
                                <wp:extent cx="3278505" cy="2501900"/>
                                <wp:effectExtent l="0" t="0" r="0" b="12700"/>
                                <wp:docPr id="252"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0" r:lo="rId96" r:qs="rId97" r:cs="rId98"/>
                                  </a:graphicData>
                                </a:graphic>
                              </wp:inline>
                            </w:drawing>
                          </w:r>
                        </w:p>
                        <w:p w14:paraId="3731FBD3" w14:textId="77777777" w:rsidR="00060A21" w:rsidRDefault="00060A21" w:rsidP="009D3E00">
                          <w:pPr>
                            <w:rPr>
                              <w:rFonts w:ascii="Lucida Sans Unicode" w:hAnsi="Lucida Sans Unicode" w:cs="Lucida Sans Unicode"/>
                            </w:rPr>
                          </w:pPr>
                        </w:p>
                        <w:p w14:paraId="1396B090" w14:textId="77777777" w:rsidR="00060A21" w:rsidRDefault="00060A21" w:rsidP="009D3E00">
                          <w:pPr>
                            <w:rPr>
                              <w:rFonts w:ascii="Lucida Sans Unicode" w:hAnsi="Lucida Sans Unicode" w:cs="Lucida Sans Unicode"/>
                            </w:rPr>
                          </w:pPr>
                        </w:p>
                        <w:p w14:paraId="17002ECD" w14:textId="77777777" w:rsidR="00060A21" w:rsidRDefault="00060A21" w:rsidP="009D3E00">
                          <w:pPr>
                            <w:rPr>
                              <w:rFonts w:ascii="Lucida Sans Unicode" w:hAnsi="Lucida Sans Unicode" w:cs="Lucida Sans Unicode"/>
                            </w:rPr>
                          </w:pPr>
                        </w:p>
                        <w:p w14:paraId="7D102192" w14:textId="77777777" w:rsidR="00060A21" w:rsidRPr="006D2ADF" w:rsidRDefault="00060A21" w:rsidP="009D3E00">
                          <w:pPr>
                            <w:rPr>
                              <w:rFonts w:ascii="Lucida Sans Unicode" w:hAnsi="Lucida Sans Unicode" w:cs="Lucida Sans Unicode"/>
                            </w:rPr>
                          </w:pPr>
                        </w:p>
                      </w:txbxContent>
                    </v:textbox>
                  </v:roundrect>
                </v:group>
                <v:group id="Groep 218" o:spid="_x0000_s1104" style="position:absolute;top:52720;width:71996;height:46225" coordorigin=",-8922" coordsize="71996,46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oundrect id="_x0000_s1105" style="position:absolute;top:9366;width:71996;height:27936;visibility:visible;mso-wrap-style:square;v-text-anchor:middle" arcsize="444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" stroked="f">
                    <v:textbox>
                      <w:txbxContent>
                        <w:p w14:paraId="5C7C8A49" w14:textId="77777777" w:rsidR="00060A21" w:rsidRPr="0070325F" w:rsidRDefault="00060A21" w:rsidP="009D3E00">
                          <w:pPr>
                            <w:rPr>
                              <w:rFonts w:cs="Arial"/>
                              <w:color w:val="0066B6"/>
                              <w:sz w:val="24"/>
                              <w:szCs w:val="24"/>
                            </w:rPr>
                          </w:pPr>
                          <w:r w:rsidRPr="00881D62">
                            <w:rPr>
                              <w:rFonts w:cs="Arial"/>
                              <w:color w:val="0066B6"/>
                              <w:sz w:val="20"/>
                              <w:szCs w:val="20"/>
                            </w:rPr>
                            <w:t>WANNEER</w:t>
                          </w:r>
                          <w:r w:rsidRPr="0070325F">
                            <w:rPr>
                              <w:rFonts w:cs="Arial"/>
                              <w:color w:val="0066B6"/>
                              <w:sz w:val="24"/>
                              <w:szCs w:val="24"/>
                            </w:rPr>
                            <w:t xml:space="preserve"> </w:t>
                          </w:r>
                        </w:p>
                        <w:tbl>
                          <w:tblPr>
                            <w:tblW w:w="0" w:type="auto"/>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1E0" w:firstRow="1" w:lastRow="1" w:firstColumn="1" w:lastColumn="1" w:noHBand="0" w:noVBand="0"/>
                          </w:tblPr>
                          <w:tblGrid>
                            <w:gridCol w:w="3242"/>
                            <w:gridCol w:w="2853"/>
                            <w:gridCol w:w="2387"/>
                            <w:gridCol w:w="2383"/>
                          </w:tblGrid>
                          <w:tr w:rsidR="00060A21" w:rsidRPr="0070325F" w14:paraId="52F5AD00" w14:textId="77777777" w:rsidTr="00DB62A3">
                            <w:trPr>
                              <w:trHeight w:val="312"/>
                            </w:trPr>
                            <w:tc>
                              <w:tcPr>
                                <w:tcW w:w="3242" w:type="dxa"/>
                                <w:shd w:val="clear" w:color="auto" w:fill="BDD6EE" w:themeFill="accent1" w:themeFillTint="66"/>
                              </w:tcPr>
                              <w:p w14:paraId="30D20C47" w14:textId="77777777" w:rsidR="00060A21" w:rsidRPr="0070325F" w:rsidRDefault="00060A21" w:rsidP="00DB5FBA">
                                <w:pPr>
                                  <w:spacing w:line="276" w:lineRule="auto"/>
                                  <w:rPr>
                                    <w:rFonts w:cs="Arial"/>
                                    <w:b/>
                                    <w:color w:val="FFFFFF" w:themeColor="background1"/>
                                    <w:sz w:val="20"/>
                                    <w:szCs w:val="20"/>
                                  </w:rPr>
                                </w:pPr>
                                <w:r w:rsidRPr="0070325F">
                                  <w:rPr>
                                    <w:rFonts w:cs="Arial"/>
                                    <w:b/>
                                    <w:color w:val="FFFFFF" w:themeColor="background1"/>
                                    <w:sz w:val="20"/>
                                    <w:szCs w:val="20"/>
                                  </w:rPr>
                                  <w:t>Activiteiten</w:t>
                                </w:r>
                              </w:p>
                            </w:tc>
                            <w:tc>
                              <w:tcPr>
                                <w:tcW w:w="2853" w:type="dxa"/>
                                <w:shd w:val="clear" w:color="auto" w:fill="BDD6EE" w:themeFill="accent1" w:themeFillTint="66"/>
                              </w:tcPr>
                              <w:p w14:paraId="052DE001"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OVER</w:t>
                                </w:r>
                              </w:p>
                            </w:tc>
                            <w:tc>
                              <w:tcPr>
                                <w:tcW w:w="2387" w:type="dxa"/>
                                <w:shd w:val="clear" w:color="auto" w:fill="BDD6EE" w:themeFill="accent1" w:themeFillTint="66"/>
                              </w:tcPr>
                              <w:p w14:paraId="4BF74288"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Wormerland</w:t>
                                </w:r>
                              </w:p>
                            </w:tc>
                            <w:tc>
                              <w:tcPr>
                                <w:tcW w:w="2383" w:type="dxa"/>
                                <w:shd w:val="clear" w:color="auto" w:fill="BDD6EE" w:themeFill="accent1" w:themeFillTint="66"/>
                              </w:tcPr>
                              <w:p w14:paraId="67C02FC6" w14:textId="77777777" w:rsidR="00060A21" w:rsidRPr="0070325F" w:rsidRDefault="00060A21" w:rsidP="00DB5FBA">
                                <w:pPr>
                                  <w:spacing w:line="276" w:lineRule="auto"/>
                                  <w:rPr>
                                    <w:rFonts w:cs="Arial"/>
                                    <w:b/>
                                    <w:color w:val="FFFFFF" w:themeColor="background1"/>
                                    <w:sz w:val="20"/>
                                    <w:szCs w:val="20"/>
                                  </w:rPr>
                                </w:pPr>
                                <w:r>
                                  <w:rPr>
                                    <w:rFonts w:cs="Arial"/>
                                    <w:b/>
                                    <w:color w:val="FFFFFF" w:themeColor="background1"/>
                                    <w:sz w:val="20"/>
                                    <w:szCs w:val="20"/>
                                  </w:rPr>
                                  <w:t>Oostzaan</w:t>
                                </w:r>
                              </w:p>
                            </w:tc>
                          </w:tr>
                          <w:tr w:rsidR="00060A21" w14:paraId="3DB15FF0" w14:textId="77777777" w:rsidTr="00DB62A3">
                            <w:trPr>
                              <w:trHeight w:val="328"/>
                            </w:trPr>
                            <w:tc>
                              <w:tcPr>
                                <w:tcW w:w="3242" w:type="dxa"/>
                                <w:shd w:val="clear" w:color="auto" w:fill="auto"/>
                              </w:tcPr>
                              <w:p w14:paraId="35FAAC52" w14:textId="77777777" w:rsidR="00060A21" w:rsidRDefault="00060A21" w:rsidP="00446947">
                                <w:pPr>
                                  <w:rPr>
                                    <w:rFonts w:cs="Arial"/>
                                    <w:sz w:val="20"/>
                                    <w:szCs w:val="20"/>
                                  </w:rPr>
                                </w:pPr>
                                <w:r>
                                  <w:rPr>
                                    <w:rFonts w:cs="Arial"/>
                                    <w:sz w:val="20"/>
                                    <w:szCs w:val="20"/>
                                  </w:rPr>
                                  <w:t xml:space="preserve">Behandeling in </w:t>
                                </w:r>
                                <w:r>
                                  <w:rPr>
                                    <w:rFonts w:cs="Arial"/>
                                    <w:sz w:val="20"/>
                                    <w:szCs w:val="20"/>
                                  </w:rPr>
                                  <w:t>MO’s</w:t>
                                </w:r>
                              </w:p>
                            </w:tc>
                            <w:tc>
                              <w:tcPr>
                                <w:tcW w:w="2853" w:type="dxa"/>
                                <w:shd w:val="clear" w:color="auto" w:fill="auto"/>
                              </w:tcPr>
                              <w:p w14:paraId="6CB19F07" w14:textId="7389851B" w:rsidR="00060A21" w:rsidRPr="00B40237" w:rsidRDefault="00060A21" w:rsidP="00446947">
                                <w:pPr>
                                  <w:spacing w:line="276" w:lineRule="auto"/>
                                  <w:rPr>
                                    <w:rFonts w:cs="Arial"/>
                                    <w:sz w:val="16"/>
                                    <w:szCs w:val="16"/>
                                  </w:rPr>
                                </w:pPr>
                                <w:r w:rsidRPr="00B40237">
                                  <w:rPr>
                                    <w:rFonts w:cs="Arial"/>
                                    <w:sz w:val="20"/>
                                    <w:szCs w:val="20"/>
                                  </w:rPr>
                                  <w:t>02-11-2023</w:t>
                                </w:r>
                              </w:p>
                            </w:tc>
                            <w:tc>
                              <w:tcPr>
                                <w:tcW w:w="2387" w:type="dxa"/>
                              </w:tcPr>
                              <w:p w14:paraId="752EB631" w14:textId="3E2707EE" w:rsidR="00060A21" w:rsidRPr="00B40237" w:rsidRDefault="00060A21" w:rsidP="00446947">
                                <w:pPr>
                                  <w:spacing w:line="276" w:lineRule="auto"/>
                                  <w:rPr>
                                    <w:rFonts w:cs="Arial"/>
                                    <w:sz w:val="20"/>
                                    <w:szCs w:val="20"/>
                                  </w:rPr>
                                </w:pPr>
                                <w:r>
                                  <w:rPr>
                                    <w:rFonts w:cs="Arial"/>
                                    <w:sz w:val="20"/>
                                    <w:szCs w:val="20"/>
                                  </w:rPr>
                                  <w:t>19-10-2023</w:t>
                                </w:r>
                              </w:p>
                            </w:tc>
                            <w:tc>
                              <w:tcPr>
                                <w:tcW w:w="2383" w:type="dxa"/>
                              </w:tcPr>
                              <w:p w14:paraId="1C107050" w14:textId="76874320" w:rsidR="00060A21" w:rsidRPr="00B40237" w:rsidRDefault="00060A21" w:rsidP="00446947">
                                <w:pPr>
                                  <w:spacing w:line="276" w:lineRule="auto"/>
                                  <w:rPr>
                                    <w:rFonts w:cs="Arial"/>
                                    <w:sz w:val="20"/>
                                    <w:szCs w:val="20"/>
                                  </w:rPr>
                                </w:pPr>
                                <w:r>
                                  <w:rPr>
                                    <w:rFonts w:cs="Arial"/>
                                    <w:sz w:val="20"/>
                                    <w:szCs w:val="20"/>
                                  </w:rPr>
                                  <w:t>19-10-2023</w:t>
                                </w:r>
                              </w:p>
                            </w:tc>
                          </w:tr>
                          <w:tr w:rsidR="00060A21" w14:paraId="2211A104" w14:textId="77777777" w:rsidTr="00DB62A3">
                            <w:trPr>
                              <w:trHeight w:val="328"/>
                            </w:trPr>
                            <w:tc>
                              <w:tcPr>
                                <w:tcW w:w="3242" w:type="dxa"/>
                                <w:shd w:val="clear" w:color="auto" w:fill="auto"/>
                              </w:tcPr>
                              <w:p w14:paraId="58BA60D7" w14:textId="77777777" w:rsidR="00060A21" w:rsidRDefault="00060A21" w:rsidP="00446947">
                                <w:pPr>
                                  <w:rPr>
                                    <w:rFonts w:cs="Arial"/>
                                    <w:sz w:val="20"/>
                                    <w:szCs w:val="20"/>
                                  </w:rPr>
                                </w:pPr>
                                <w:r>
                                  <w:rPr>
                                    <w:rFonts w:cs="Arial"/>
                                    <w:sz w:val="20"/>
                                    <w:szCs w:val="20"/>
                                  </w:rPr>
                                  <w:t>Behandeling in MT / DB / AB</w:t>
                                </w:r>
                              </w:p>
                            </w:tc>
                            <w:tc>
                              <w:tcPr>
                                <w:tcW w:w="2853" w:type="dxa"/>
                                <w:shd w:val="clear" w:color="auto" w:fill="auto"/>
                              </w:tcPr>
                              <w:p w14:paraId="0121EC1B" w14:textId="6614953F" w:rsidR="00060A21" w:rsidRPr="00B40237" w:rsidRDefault="00060A21" w:rsidP="00446947">
                                <w:pPr>
                                  <w:spacing w:line="276" w:lineRule="auto"/>
                                  <w:rPr>
                                    <w:rFonts w:cs="Arial"/>
                                    <w:sz w:val="16"/>
                                    <w:szCs w:val="16"/>
                                  </w:rPr>
                                </w:pPr>
                                <w:r w:rsidRPr="00B40237">
                                  <w:rPr>
                                    <w:rFonts w:cs="Arial"/>
                                    <w:sz w:val="16"/>
                                    <w:szCs w:val="16"/>
                                  </w:rPr>
                                  <w:t>07-11-2023 (MT), 15-11-2023 (DB), 22-11-2023(AB)</w:t>
                                </w:r>
                              </w:p>
                            </w:tc>
                            <w:tc>
                              <w:tcPr>
                                <w:tcW w:w="2387" w:type="dxa"/>
                              </w:tcPr>
                              <w:p w14:paraId="0D6B6CAD" w14:textId="3EAE77DD" w:rsidR="00060A21" w:rsidRPr="00B40237" w:rsidRDefault="00060A21" w:rsidP="00446947">
                                <w:pPr>
                                  <w:spacing w:line="276" w:lineRule="auto"/>
                                  <w:rPr>
                                    <w:rFonts w:cs="Arial"/>
                                    <w:sz w:val="20"/>
                                    <w:szCs w:val="20"/>
                                  </w:rPr>
                                </w:pPr>
                                <w:r>
                                  <w:rPr>
                                    <w:rFonts w:cs="Arial"/>
                                    <w:sz w:val="20"/>
                                    <w:szCs w:val="20"/>
                                  </w:rPr>
                                  <w:t xml:space="preserve">24-10-2023 </w:t>
                                </w:r>
                                <w:r w:rsidRPr="00B40237">
                                  <w:rPr>
                                    <w:rFonts w:cs="Arial"/>
                                    <w:sz w:val="20"/>
                                    <w:szCs w:val="20"/>
                                  </w:rPr>
                                  <w:t>MT</w:t>
                                </w:r>
                              </w:p>
                            </w:tc>
                            <w:tc>
                              <w:tcPr>
                                <w:tcW w:w="2383" w:type="dxa"/>
                              </w:tcPr>
                              <w:p w14:paraId="6D34EA69" w14:textId="6A205C71" w:rsidR="00060A21" w:rsidRPr="00B40237" w:rsidRDefault="00060A21" w:rsidP="00446947">
                                <w:pPr>
                                  <w:spacing w:line="276" w:lineRule="auto"/>
                                  <w:rPr>
                                    <w:rFonts w:cs="Arial"/>
                                    <w:sz w:val="20"/>
                                    <w:szCs w:val="20"/>
                                  </w:rPr>
                                </w:pPr>
                                <w:r>
                                  <w:rPr>
                                    <w:rFonts w:cs="Arial"/>
                                    <w:sz w:val="20"/>
                                    <w:szCs w:val="20"/>
                                  </w:rPr>
                                  <w:t>24-10-2023</w:t>
                                </w:r>
                                <w:r w:rsidRPr="00B40237">
                                  <w:rPr>
                                    <w:rFonts w:cs="Arial"/>
                                    <w:sz w:val="20"/>
                                    <w:szCs w:val="20"/>
                                  </w:rPr>
                                  <w:t>MT</w:t>
                                </w:r>
                              </w:p>
                            </w:tc>
                          </w:tr>
                          <w:tr w:rsidR="00060A21" w14:paraId="33FDA337" w14:textId="77777777" w:rsidTr="00DB62A3">
                            <w:trPr>
                              <w:trHeight w:val="328"/>
                            </w:trPr>
                            <w:tc>
                              <w:tcPr>
                                <w:tcW w:w="3242" w:type="dxa"/>
                                <w:shd w:val="clear" w:color="auto" w:fill="auto"/>
                              </w:tcPr>
                              <w:p w14:paraId="195AD0AD" w14:textId="77777777" w:rsidR="00060A21" w:rsidRDefault="00060A21" w:rsidP="00446947">
                                <w:pPr>
                                  <w:rPr>
                                    <w:rFonts w:cs="Arial"/>
                                    <w:sz w:val="20"/>
                                    <w:szCs w:val="20"/>
                                  </w:rPr>
                                </w:pPr>
                                <w:r>
                                  <w:rPr>
                                    <w:rFonts w:cs="Arial"/>
                                    <w:sz w:val="20"/>
                                    <w:szCs w:val="20"/>
                                  </w:rPr>
                                  <w:t>Behandeling in staf BV</w:t>
                                </w:r>
                              </w:p>
                            </w:tc>
                            <w:tc>
                              <w:tcPr>
                                <w:tcW w:w="2853" w:type="dxa"/>
                                <w:shd w:val="clear" w:color="auto" w:fill="auto"/>
                              </w:tcPr>
                              <w:p w14:paraId="4C04357E" w14:textId="77777777" w:rsidR="00060A21" w:rsidRPr="00B40237" w:rsidRDefault="00060A21" w:rsidP="00446947">
                                <w:pPr>
                                  <w:spacing w:line="276" w:lineRule="auto"/>
                                  <w:rPr>
                                    <w:rFonts w:cs="Arial"/>
                                    <w:sz w:val="16"/>
                                    <w:szCs w:val="16"/>
                                  </w:rPr>
                                </w:pPr>
                              </w:p>
                            </w:tc>
                            <w:tc>
                              <w:tcPr>
                                <w:tcW w:w="2387" w:type="dxa"/>
                              </w:tcPr>
                              <w:p w14:paraId="588508E6" w14:textId="36A76458" w:rsidR="00060A21" w:rsidRPr="00B40237" w:rsidRDefault="00060A21" w:rsidP="00446947">
                                <w:pPr>
                                  <w:spacing w:line="276" w:lineRule="auto"/>
                                  <w:rPr>
                                    <w:rFonts w:cs="Arial"/>
                                    <w:sz w:val="20"/>
                                    <w:szCs w:val="20"/>
                                  </w:rPr>
                                </w:pPr>
                                <w:r>
                                  <w:rPr>
                                    <w:rFonts w:cs="Arial"/>
                                    <w:sz w:val="20"/>
                                    <w:szCs w:val="20"/>
                                  </w:rPr>
                                  <w:t>30-10-2023</w:t>
                                </w:r>
                              </w:p>
                            </w:tc>
                            <w:tc>
                              <w:tcPr>
                                <w:tcW w:w="2383" w:type="dxa"/>
                              </w:tcPr>
                              <w:p w14:paraId="02B34F80" w14:textId="4EC15680" w:rsidR="00060A21" w:rsidRPr="00B40237" w:rsidRDefault="00060A21" w:rsidP="00446947">
                                <w:pPr>
                                  <w:spacing w:line="276" w:lineRule="auto"/>
                                  <w:rPr>
                                    <w:rFonts w:cs="Arial"/>
                                    <w:sz w:val="20"/>
                                    <w:szCs w:val="20"/>
                                  </w:rPr>
                                </w:pPr>
                                <w:r>
                                  <w:rPr>
                                    <w:rFonts w:cs="Arial"/>
                                    <w:sz w:val="20"/>
                                    <w:szCs w:val="20"/>
                                  </w:rPr>
                                  <w:t>30-10-2023</w:t>
                                </w:r>
                              </w:p>
                            </w:tc>
                          </w:tr>
                          <w:tr w:rsidR="00060A21" w14:paraId="24DC4EED" w14:textId="77777777" w:rsidTr="00DB62A3">
                            <w:trPr>
                              <w:trHeight w:val="328"/>
                            </w:trPr>
                            <w:tc>
                              <w:tcPr>
                                <w:tcW w:w="3242" w:type="dxa"/>
                                <w:shd w:val="clear" w:color="auto" w:fill="auto"/>
                              </w:tcPr>
                              <w:p w14:paraId="246B33ED" w14:textId="77777777" w:rsidR="00060A21" w:rsidRPr="0070325F" w:rsidRDefault="00060A21" w:rsidP="00446947">
                                <w:pPr>
                                  <w:rPr>
                                    <w:rFonts w:cs="Arial"/>
                                    <w:sz w:val="20"/>
                                    <w:szCs w:val="20"/>
                                  </w:rPr>
                                </w:pPr>
                                <w:r>
                                  <w:rPr>
                                    <w:rFonts w:cs="Arial"/>
                                    <w:sz w:val="20"/>
                                    <w:szCs w:val="20"/>
                                  </w:rPr>
                                  <w:t>Besluitvorming B</w:t>
                                </w:r>
                                <w:r w:rsidRPr="0070325F">
                                  <w:rPr>
                                    <w:rFonts w:cs="Arial"/>
                                    <w:sz w:val="20"/>
                                    <w:szCs w:val="20"/>
                                  </w:rPr>
                                  <w:t>&amp;W</w:t>
                                </w:r>
                              </w:p>
                            </w:tc>
                            <w:tc>
                              <w:tcPr>
                                <w:tcW w:w="2853" w:type="dxa"/>
                                <w:shd w:val="clear" w:color="auto" w:fill="auto"/>
                              </w:tcPr>
                              <w:p w14:paraId="3FB3C564" w14:textId="77777777" w:rsidR="00060A21" w:rsidRPr="00B40237" w:rsidRDefault="00060A21" w:rsidP="00446947">
                                <w:pPr>
                                  <w:spacing w:line="276" w:lineRule="auto"/>
                                  <w:rPr>
                                    <w:rFonts w:cs="Arial"/>
                                    <w:sz w:val="16"/>
                                    <w:szCs w:val="16"/>
                                  </w:rPr>
                                </w:pPr>
                              </w:p>
                            </w:tc>
                            <w:tc>
                              <w:tcPr>
                                <w:tcW w:w="2387" w:type="dxa"/>
                              </w:tcPr>
                              <w:p w14:paraId="6EA8734E" w14:textId="2246BDED" w:rsidR="00060A21" w:rsidRPr="00B40237" w:rsidRDefault="00060A21" w:rsidP="00446947">
                                <w:pPr>
                                  <w:spacing w:line="276" w:lineRule="auto"/>
                                  <w:rPr>
                                    <w:rFonts w:cs="Arial"/>
                                    <w:sz w:val="20"/>
                                    <w:szCs w:val="20"/>
                                  </w:rPr>
                                </w:pPr>
                                <w:r>
                                  <w:rPr>
                                    <w:rFonts w:cs="Arial"/>
                                    <w:sz w:val="20"/>
                                    <w:szCs w:val="20"/>
                                  </w:rPr>
                                  <w:t>07-11-2023 /</w:t>
                                </w:r>
                                <w:r>
                                  <w:rPr>
                                    <w:rFonts w:cs="Arial"/>
                                    <w:sz w:val="20"/>
                                    <w:szCs w:val="20"/>
                                  </w:rPr>
                                  <w:br/>
                                </w:r>
                                <w:r w:rsidRPr="00B40237">
                                  <w:rPr>
                                    <w:rFonts w:cs="Arial"/>
                                    <w:sz w:val="20"/>
                                    <w:szCs w:val="20"/>
                                  </w:rPr>
                                  <w:t>21-11-2023</w:t>
                                </w:r>
                              </w:p>
                            </w:tc>
                            <w:tc>
                              <w:tcPr>
                                <w:tcW w:w="2383" w:type="dxa"/>
                              </w:tcPr>
                              <w:p w14:paraId="4F5C5957" w14:textId="4C487D87" w:rsidR="00060A21" w:rsidRPr="00B40237" w:rsidRDefault="00060A21" w:rsidP="00446947">
                                <w:pPr>
                                  <w:spacing w:line="276" w:lineRule="auto"/>
                                  <w:rPr>
                                    <w:rFonts w:cs="Arial"/>
                                    <w:sz w:val="20"/>
                                    <w:szCs w:val="20"/>
                                  </w:rPr>
                                </w:pPr>
                                <w:r>
                                  <w:rPr>
                                    <w:rFonts w:cs="Arial"/>
                                    <w:sz w:val="20"/>
                                    <w:szCs w:val="20"/>
                                  </w:rPr>
                                  <w:t>07-11-2023 /</w:t>
                                </w:r>
                                <w:r>
                                  <w:rPr>
                                    <w:rFonts w:cs="Arial"/>
                                    <w:sz w:val="20"/>
                                    <w:szCs w:val="20"/>
                                  </w:rPr>
                                  <w:br/>
                                </w:r>
                                <w:r w:rsidRPr="00B40237">
                                  <w:rPr>
                                    <w:rFonts w:cs="Arial"/>
                                    <w:sz w:val="20"/>
                                    <w:szCs w:val="20"/>
                                  </w:rPr>
                                  <w:t>21-11-2023</w:t>
                                </w:r>
                              </w:p>
                            </w:tc>
                          </w:tr>
                          <w:tr w:rsidR="00060A21" w14:paraId="5E025679" w14:textId="77777777" w:rsidTr="00DB62A3">
                            <w:trPr>
                              <w:trHeight w:val="328"/>
                            </w:trPr>
                            <w:tc>
                              <w:tcPr>
                                <w:tcW w:w="3242" w:type="dxa"/>
                                <w:shd w:val="clear" w:color="auto" w:fill="auto"/>
                              </w:tcPr>
                              <w:p w14:paraId="32CC984A" w14:textId="77777777" w:rsidR="00060A21" w:rsidRPr="0070325F" w:rsidRDefault="00060A21" w:rsidP="00446947">
                                <w:pPr>
                                  <w:rPr>
                                    <w:rFonts w:cs="Arial"/>
                                    <w:sz w:val="20"/>
                                    <w:szCs w:val="20"/>
                                  </w:rPr>
                                </w:pPr>
                                <w:r w:rsidRPr="0070325F">
                                  <w:rPr>
                                    <w:rFonts w:cs="Arial"/>
                                    <w:sz w:val="20"/>
                                    <w:szCs w:val="20"/>
                                  </w:rPr>
                                  <w:t>Verzending aan griffie</w:t>
                                </w:r>
                              </w:p>
                            </w:tc>
                            <w:tc>
                              <w:tcPr>
                                <w:tcW w:w="2853" w:type="dxa"/>
                                <w:shd w:val="clear" w:color="auto" w:fill="auto"/>
                              </w:tcPr>
                              <w:p w14:paraId="6DFB1F94" w14:textId="77777777" w:rsidR="00060A21" w:rsidRPr="00B40237" w:rsidRDefault="00060A21" w:rsidP="00446947">
                                <w:pPr>
                                  <w:spacing w:line="276" w:lineRule="auto"/>
                                  <w:rPr>
                                    <w:rFonts w:cs="Arial"/>
                                    <w:sz w:val="16"/>
                                    <w:szCs w:val="16"/>
                                  </w:rPr>
                                </w:pPr>
                              </w:p>
                            </w:tc>
                            <w:tc>
                              <w:tcPr>
                                <w:tcW w:w="2387" w:type="dxa"/>
                              </w:tcPr>
                              <w:p w14:paraId="55F762A8" w14:textId="03FDBB03" w:rsidR="00060A21" w:rsidRPr="00B40237" w:rsidRDefault="00060A21" w:rsidP="00446947">
                                <w:pPr>
                                  <w:spacing w:line="276" w:lineRule="auto"/>
                                  <w:rPr>
                                    <w:rFonts w:cs="Arial"/>
                                    <w:sz w:val="20"/>
                                    <w:szCs w:val="20"/>
                                  </w:rPr>
                                </w:pPr>
                                <w:r w:rsidRPr="00B40237">
                                  <w:rPr>
                                    <w:rFonts w:cs="Arial"/>
                                    <w:sz w:val="20"/>
                                    <w:szCs w:val="20"/>
                                  </w:rPr>
                                  <w:t>28-11-2023</w:t>
                                </w:r>
                              </w:p>
                            </w:tc>
                            <w:tc>
                              <w:tcPr>
                                <w:tcW w:w="2383" w:type="dxa"/>
                              </w:tcPr>
                              <w:p w14:paraId="0E90A478" w14:textId="7507295D" w:rsidR="00060A21" w:rsidRPr="00B40237" w:rsidRDefault="00060A21" w:rsidP="00446947">
                                <w:pPr>
                                  <w:spacing w:line="276" w:lineRule="auto"/>
                                  <w:rPr>
                                    <w:rFonts w:cs="Arial"/>
                                    <w:sz w:val="20"/>
                                    <w:szCs w:val="20"/>
                                  </w:rPr>
                                </w:pPr>
                                <w:r w:rsidRPr="00B40237">
                                  <w:rPr>
                                    <w:rFonts w:cs="Arial"/>
                                    <w:sz w:val="20"/>
                                    <w:szCs w:val="20"/>
                                  </w:rPr>
                                  <w:t>21-11-2023</w:t>
                                </w:r>
                              </w:p>
                            </w:tc>
                          </w:tr>
                          <w:tr w:rsidR="00060A21" w14:paraId="7666F56F" w14:textId="77777777" w:rsidTr="00DB62A3">
                            <w:trPr>
                              <w:trHeight w:val="328"/>
                            </w:trPr>
                            <w:tc>
                              <w:tcPr>
                                <w:tcW w:w="3242" w:type="dxa"/>
                                <w:shd w:val="clear" w:color="auto" w:fill="auto"/>
                              </w:tcPr>
                              <w:p w14:paraId="1ABC59B8" w14:textId="77777777" w:rsidR="00060A21" w:rsidRPr="0070325F" w:rsidRDefault="00060A21" w:rsidP="00446947">
                                <w:pPr>
                                  <w:rPr>
                                    <w:rFonts w:cs="Arial"/>
                                    <w:sz w:val="20"/>
                                    <w:szCs w:val="20"/>
                                  </w:rPr>
                                </w:pPr>
                                <w:r>
                                  <w:rPr>
                                    <w:rFonts w:cs="Arial"/>
                                    <w:sz w:val="20"/>
                                    <w:szCs w:val="20"/>
                                  </w:rPr>
                                  <w:t>Voorronde/commissiebehandeling</w:t>
                                </w:r>
                              </w:p>
                            </w:tc>
                            <w:tc>
                              <w:tcPr>
                                <w:tcW w:w="2853" w:type="dxa"/>
                                <w:shd w:val="clear" w:color="auto" w:fill="auto"/>
                              </w:tcPr>
                              <w:p w14:paraId="46CAA1B0" w14:textId="77777777" w:rsidR="00060A21" w:rsidRPr="00B40237" w:rsidRDefault="00060A21" w:rsidP="00446947">
                                <w:pPr>
                                  <w:spacing w:line="276" w:lineRule="auto"/>
                                  <w:rPr>
                                    <w:rFonts w:cs="Arial"/>
                                    <w:sz w:val="16"/>
                                    <w:szCs w:val="16"/>
                                  </w:rPr>
                                </w:pPr>
                              </w:p>
                            </w:tc>
                            <w:tc>
                              <w:tcPr>
                                <w:tcW w:w="2387" w:type="dxa"/>
                              </w:tcPr>
                              <w:p w14:paraId="66A9BF77" w14:textId="37FC10B2" w:rsidR="00060A21" w:rsidRPr="00B40237" w:rsidRDefault="00060A21" w:rsidP="00446947">
                                <w:pPr>
                                  <w:spacing w:line="276" w:lineRule="auto"/>
                                  <w:rPr>
                                    <w:rFonts w:cs="Arial"/>
                                    <w:sz w:val="20"/>
                                    <w:szCs w:val="20"/>
                                  </w:rPr>
                                </w:pPr>
                                <w:r w:rsidRPr="00B40237">
                                  <w:rPr>
                                    <w:rFonts w:cs="Arial"/>
                                    <w:sz w:val="20"/>
                                    <w:szCs w:val="20"/>
                                  </w:rPr>
                                  <w:t>12-12-2023</w:t>
                                </w:r>
                              </w:p>
                            </w:tc>
                            <w:tc>
                              <w:tcPr>
                                <w:tcW w:w="2383" w:type="dxa"/>
                              </w:tcPr>
                              <w:p w14:paraId="192332F7" w14:textId="2ECAC94D" w:rsidR="00060A21" w:rsidRPr="00B40237" w:rsidRDefault="00060A21" w:rsidP="00446947">
                                <w:pPr>
                                  <w:spacing w:line="276" w:lineRule="auto"/>
                                  <w:rPr>
                                    <w:rFonts w:cs="Arial"/>
                                    <w:sz w:val="20"/>
                                    <w:szCs w:val="20"/>
                                  </w:rPr>
                                </w:pPr>
                                <w:r w:rsidRPr="00B40237">
                                  <w:rPr>
                                    <w:rFonts w:cs="Arial"/>
                                    <w:sz w:val="20"/>
                                    <w:szCs w:val="20"/>
                                  </w:rPr>
                                  <w:t>07-12-2023</w:t>
                                </w:r>
                              </w:p>
                            </w:tc>
                          </w:tr>
                          <w:tr w:rsidR="00060A21" w14:paraId="6ADDEFCF" w14:textId="77777777" w:rsidTr="00DB62A3">
                            <w:trPr>
                              <w:trHeight w:val="328"/>
                            </w:trPr>
                            <w:tc>
                              <w:tcPr>
                                <w:tcW w:w="3242" w:type="dxa"/>
                                <w:shd w:val="clear" w:color="auto" w:fill="auto"/>
                              </w:tcPr>
                              <w:p w14:paraId="66E29D01" w14:textId="77777777" w:rsidR="00060A21" w:rsidRPr="0070325F" w:rsidRDefault="00060A21" w:rsidP="00446947">
                                <w:pPr>
                                  <w:rPr>
                                    <w:rFonts w:cs="Arial"/>
                                    <w:sz w:val="20"/>
                                    <w:szCs w:val="20"/>
                                  </w:rPr>
                                </w:pPr>
                                <w:r>
                                  <w:rPr>
                                    <w:rFonts w:cs="Arial"/>
                                    <w:sz w:val="20"/>
                                    <w:szCs w:val="20"/>
                                  </w:rPr>
                                  <w:t>Besluitvorming raad</w:t>
                                </w:r>
                              </w:p>
                            </w:tc>
                            <w:tc>
                              <w:tcPr>
                                <w:tcW w:w="2853" w:type="dxa"/>
                                <w:shd w:val="clear" w:color="auto" w:fill="auto"/>
                              </w:tcPr>
                              <w:p w14:paraId="1EAE2EF8" w14:textId="77777777" w:rsidR="00060A21" w:rsidRPr="00B40237" w:rsidRDefault="00060A21" w:rsidP="00446947">
                                <w:pPr>
                                  <w:spacing w:line="276" w:lineRule="auto"/>
                                  <w:rPr>
                                    <w:rFonts w:cs="Arial"/>
                                    <w:sz w:val="16"/>
                                    <w:szCs w:val="16"/>
                                  </w:rPr>
                                </w:pPr>
                              </w:p>
                            </w:tc>
                            <w:tc>
                              <w:tcPr>
                                <w:tcW w:w="2387" w:type="dxa"/>
                              </w:tcPr>
                              <w:p w14:paraId="1B4CA063" w14:textId="5C1955C1" w:rsidR="00060A21" w:rsidRPr="00B40237" w:rsidRDefault="00060A21" w:rsidP="00446947">
                                <w:pPr>
                                  <w:spacing w:line="276" w:lineRule="auto"/>
                                  <w:rPr>
                                    <w:rFonts w:cs="Arial"/>
                                    <w:sz w:val="20"/>
                                    <w:szCs w:val="20"/>
                                  </w:rPr>
                                </w:pPr>
                                <w:r w:rsidRPr="00B40237">
                                  <w:rPr>
                                    <w:rFonts w:cs="Arial"/>
                                    <w:sz w:val="20"/>
                                    <w:szCs w:val="20"/>
                                  </w:rPr>
                                  <w:t>19-12-2023</w:t>
                                </w:r>
                              </w:p>
                            </w:tc>
                            <w:tc>
                              <w:tcPr>
                                <w:tcW w:w="2383" w:type="dxa"/>
                              </w:tcPr>
                              <w:p w14:paraId="65B1A398" w14:textId="349953D5" w:rsidR="00060A21" w:rsidRPr="00B40237" w:rsidRDefault="00060A21" w:rsidP="00446947">
                                <w:pPr>
                                  <w:spacing w:line="276" w:lineRule="auto"/>
                                  <w:rPr>
                                    <w:rFonts w:cs="Arial"/>
                                    <w:sz w:val="20"/>
                                    <w:szCs w:val="20"/>
                                  </w:rPr>
                                </w:pPr>
                                <w:r w:rsidRPr="00B40237">
                                  <w:rPr>
                                    <w:rFonts w:cs="Arial"/>
                                    <w:sz w:val="20"/>
                                    <w:szCs w:val="20"/>
                                  </w:rPr>
                                  <w:t>14-12-2023</w:t>
                                </w:r>
                              </w:p>
                            </w:tc>
                          </w:tr>
                        </w:tbl>
                        <w:p w14:paraId="5F45C020" w14:textId="77777777" w:rsidR="00060A21" w:rsidRPr="0070325F" w:rsidRDefault="00060A21" w:rsidP="00F5651C">
                          <w:pPr>
                            <w:tabs>
                              <w:tab w:val="left" w:pos="5387"/>
                            </w:tabs>
                            <w:spacing w:line="276" w:lineRule="auto"/>
                            <w:rPr>
                              <w:rFonts w:cs="Arial"/>
                            </w:rPr>
                          </w:pPr>
                        </w:p>
                      </w:txbxContent>
                    </v:textbox>
                  </v:roundrect>
                  <v:roundrect id="_x0000_s1106" style="position:absolute;left:36418;top:-8684;width:35274;height:17175;visibility:visible;mso-wrap-style:square;v-text-anchor:top" arcsize="20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" stroked="f">
                    <v:textbox>
                      <w:txbxContent>
                        <w:p w14:paraId="1B2D5C0B" w14:textId="77777777" w:rsidR="00060A21" w:rsidRDefault="00060A21" w:rsidP="009D3E00">
                          <w:pPr>
                            <w:rPr>
                              <w:rFonts w:cs="Arial"/>
                              <w:color w:val="0066B6"/>
                            </w:rPr>
                          </w:pPr>
                          <w:r w:rsidRPr="00881D62">
                            <w:rPr>
                              <w:rFonts w:cs="Arial"/>
                              <w:color w:val="0066B6"/>
                              <w:sz w:val="20"/>
                              <w:szCs w:val="20"/>
                            </w:rPr>
                            <w:t>DOEL</w:t>
                          </w:r>
                          <w:r>
                            <w:rPr>
                              <w:rFonts w:cs="Arial"/>
                              <w:color w:val="0066B6"/>
                            </w:rPr>
                            <w:t xml:space="preserve"> </w:t>
                          </w:r>
                        </w:p>
                        <w:p w14:paraId="3630D5CF" w14:textId="77777777" w:rsidR="00060A21" w:rsidRPr="000944DF" w:rsidRDefault="00060A21" w:rsidP="009D3E00">
                          <w:pPr>
                            <w:spacing w:line="280" w:lineRule="atLeast"/>
                            <w:rPr>
                              <w:rFonts w:cs="Arial"/>
                              <w:sz w:val="20"/>
                              <w:szCs w:val="20"/>
                            </w:rPr>
                          </w:pPr>
                          <w:r w:rsidRPr="00EF415B">
                            <w:rPr>
                              <w:rFonts w:cs="Arial"/>
                              <w:sz w:val="20"/>
                              <w:szCs w:val="20"/>
                            </w:rPr>
                            <w:t>Het college</w:t>
                          </w:r>
                          <w:r>
                            <w:rPr>
                              <w:rFonts w:cs="Arial"/>
                              <w:sz w:val="20"/>
                              <w:szCs w:val="20"/>
                            </w:rPr>
                            <w:t>/DB</w:t>
                          </w:r>
                          <w:r w:rsidRPr="00EF415B">
                            <w:rPr>
                              <w:rFonts w:cs="Arial"/>
                              <w:sz w:val="20"/>
                              <w:szCs w:val="20"/>
                            </w:rPr>
                            <w:t xml:space="preserve"> biedt de agenda aan de raad</w:t>
                          </w:r>
                          <w:r>
                            <w:rPr>
                              <w:rFonts w:cs="Arial"/>
                              <w:sz w:val="20"/>
                              <w:szCs w:val="20"/>
                            </w:rPr>
                            <w:t>/AB</w:t>
                          </w:r>
                          <w:r w:rsidRPr="00EF415B">
                            <w:rPr>
                              <w:rFonts w:cs="Arial"/>
                              <w:sz w:val="20"/>
                              <w:szCs w:val="20"/>
                            </w:rPr>
                            <w:t xml:space="preserve"> ter vaststelling. Met daar</w:t>
                          </w:r>
                          <w:r>
                            <w:rPr>
                              <w:rFonts w:cs="Arial"/>
                              <w:sz w:val="20"/>
                              <w:szCs w:val="20"/>
                            </w:rPr>
                            <w:t>in</w:t>
                          </w:r>
                          <w:r w:rsidRPr="00EF415B">
                            <w:rPr>
                              <w:rFonts w:cs="Arial"/>
                              <w:sz w:val="20"/>
                              <w:szCs w:val="20"/>
                            </w:rPr>
                            <w:t xml:space="preserve"> de afspraken welke plan</w:t>
                          </w:r>
                          <w:r>
                            <w:rPr>
                              <w:rFonts w:cs="Arial"/>
                              <w:sz w:val="20"/>
                              <w:szCs w:val="20"/>
                            </w:rPr>
                            <w:t>nings</w:t>
                          </w:r>
                          <w:r w:rsidRPr="00EF415B">
                            <w:rPr>
                              <w:rFonts w:cs="Arial"/>
                              <w:sz w:val="20"/>
                              <w:szCs w:val="20"/>
                            </w:rPr>
                            <w:t>- en sturingsinstrumenten er aan de raad worden aangeboden.</w:t>
                          </w:r>
                          <w:r>
                            <w:rPr>
                              <w:rFonts w:cs="Arial"/>
                              <w:sz w:val="20"/>
                              <w:szCs w:val="20"/>
                            </w:rPr>
                            <w:t xml:space="preserve"> </w:t>
                          </w:r>
                        </w:p>
                      </w:txbxContent>
                    </v:textbox>
                  </v:roundrect>
                  <v:roundrect id="_x0000_s1107" style="position:absolute;left:157;top:-8922;width:35274;height:17334;visibility:visible;mso-wrap-style:square;v-text-anchor:top" arcsize="197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" stroked="f">
                    <v:textbox>
                      <w:txbxContent>
                        <w:p w14:paraId="7E271A0A" w14:textId="77777777" w:rsidR="00060A21" w:rsidRPr="004B5C39" w:rsidRDefault="00060A21" w:rsidP="009D3E00">
                          <w:pPr>
                            <w:rPr>
                              <w:rFonts w:asciiTheme="minorHAnsi" w:hAnsiTheme="minorHAnsi" w:cs="Arial"/>
                              <w:sz w:val="20"/>
                              <w:szCs w:val="20"/>
                            </w:rPr>
                          </w:pPr>
                          <w:r>
                            <w:rPr>
                              <w:rFonts w:cs="Arial"/>
                              <w:color w:val="0066B6"/>
                              <w:sz w:val="20"/>
                              <w:szCs w:val="20"/>
                            </w:rPr>
                            <w:t>INPUT</w:t>
                          </w:r>
                        </w:p>
                        <w:p w14:paraId="3D1EEB2B" w14:textId="77777777" w:rsidR="00060A21" w:rsidRPr="008261C1" w:rsidRDefault="00060A21" w:rsidP="005F7A56">
                          <w:pPr>
                            <w:pStyle w:val="Lijstalinea"/>
                            <w:numPr>
                              <w:ilvl w:val="0"/>
                              <w:numId w:val="15"/>
                            </w:numPr>
                            <w:spacing w:line="256" w:lineRule="auto"/>
                            <w:rPr>
                              <w:rFonts w:ascii="Arial" w:hAnsi="Arial" w:cs="Arial"/>
                              <w:sz w:val="20"/>
                              <w:szCs w:val="20"/>
                            </w:rPr>
                          </w:pPr>
                          <w:r>
                            <w:rPr>
                              <w:rFonts w:ascii="Arial" w:hAnsi="Arial" w:cs="Arial"/>
                              <w:sz w:val="20"/>
                              <w:szCs w:val="20"/>
                            </w:rPr>
                            <w:t>D</w:t>
                          </w:r>
                          <w:r w:rsidRPr="008261C1">
                            <w:rPr>
                              <w:rFonts w:ascii="Arial" w:hAnsi="Arial" w:cs="Arial"/>
                              <w:sz w:val="20"/>
                              <w:szCs w:val="20"/>
                            </w:rPr>
                            <w:t>e vastgestelde raadsagenda</w:t>
                          </w:r>
                        </w:p>
                        <w:p w14:paraId="66309C12" w14:textId="77777777" w:rsidR="00060A21" w:rsidRPr="008261C1" w:rsidRDefault="00060A21" w:rsidP="005F7A56">
                          <w:pPr>
                            <w:pStyle w:val="Lijstalinea"/>
                            <w:numPr>
                              <w:ilvl w:val="0"/>
                              <w:numId w:val="15"/>
                            </w:numPr>
                            <w:spacing w:line="256" w:lineRule="auto"/>
                            <w:rPr>
                              <w:rFonts w:ascii="Arial" w:hAnsi="Arial" w:cs="Arial"/>
                              <w:sz w:val="20"/>
                              <w:szCs w:val="20"/>
                            </w:rPr>
                          </w:pPr>
                          <w:r>
                            <w:rPr>
                              <w:rFonts w:ascii="Arial" w:hAnsi="Arial" w:cs="Arial"/>
                              <w:sz w:val="20"/>
                              <w:szCs w:val="20"/>
                            </w:rPr>
                            <w:t>D</w:t>
                          </w:r>
                          <w:r w:rsidRPr="008261C1">
                            <w:rPr>
                              <w:rFonts w:ascii="Arial" w:hAnsi="Arial" w:cs="Arial"/>
                              <w:sz w:val="20"/>
                              <w:szCs w:val="20"/>
                            </w:rPr>
                            <w:t>e (basis)schoolvakanties uit regio Noord</w:t>
                          </w:r>
                        </w:p>
                        <w:p w14:paraId="71E05B5E" w14:textId="77777777" w:rsidR="00060A21" w:rsidRDefault="00060A21" w:rsidP="001A76AB">
                          <w:pPr>
                            <w:pStyle w:val="Lijstalinea"/>
                            <w:numPr>
                              <w:ilvl w:val="0"/>
                              <w:numId w:val="15"/>
                            </w:numPr>
                            <w:spacing w:line="256" w:lineRule="auto"/>
                            <w:rPr>
                              <w:rFonts w:ascii="Arial" w:hAnsi="Arial" w:cs="Arial"/>
                              <w:sz w:val="20"/>
                              <w:szCs w:val="20"/>
                            </w:rPr>
                          </w:pPr>
                          <w:r w:rsidRPr="005F7A56">
                            <w:rPr>
                              <w:rFonts w:ascii="Arial" w:hAnsi="Arial" w:cs="Arial"/>
                              <w:sz w:val="20"/>
                              <w:szCs w:val="20"/>
                            </w:rPr>
                            <w:t>De gemeentewet</w:t>
                          </w:r>
                        </w:p>
                        <w:p w14:paraId="471E1684" w14:textId="77777777" w:rsidR="00060A21" w:rsidRDefault="00060A21" w:rsidP="001A76AB">
                          <w:pPr>
                            <w:pStyle w:val="Lijstalinea"/>
                            <w:numPr>
                              <w:ilvl w:val="0"/>
                              <w:numId w:val="15"/>
                            </w:numPr>
                            <w:spacing w:line="256" w:lineRule="auto"/>
                            <w:rPr>
                              <w:rFonts w:ascii="Arial" w:hAnsi="Arial" w:cs="Arial"/>
                              <w:sz w:val="20"/>
                              <w:szCs w:val="20"/>
                            </w:rPr>
                          </w:pPr>
                          <w:r>
                            <w:rPr>
                              <w:rFonts w:ascii="Arial" w:hAnsi="Arial" w:cs="Arial"/>
                              <w:sz w:val="20"/>
                              <w:szCs w:val="20"/>
                            </w:rPr>
                            <w:t>Besluit Begroting en Verantwoording provincies en gemeenten (</w:t>
                          </w:r>
                          <w:r w:rsidRPr="005F7A56">
                            <w:rPr>
                              <w:rFonts w:ascii="Arial" w:hAnsi="Arial" w:cs="Arial"/>
                              <w:sz w:val="20"/>
                              <w:szCs w:val="20"/>
                            </w:rPr>
                            <w:t>BBV</w:t>
                          </w:r>
                          <w:r>
                            <w:rPr>
                              <w:rFonts w:ascii="Arial" w:hAnsi="Arial" w:cs="Arial"/>
                              <w:sz w:val="20"/>
                              <w:szCs w:val="20"/>
                            </w:rPr>
                            <w:t>)</w:t>
                          </w:r>
                        </w:p>
                        <w:p w14:paraId="6852990C" w14:textId="77777777" w:rsidR="00060A21" w:rsidRPr="005F7A56" w:rsidRDefault="00060A21" w:rsidP="001A76AB">
                          <w:pPr>
                            <w:pStyle w:val="Lijstalinea"/>
                            <w:numPr>
                              <w:ilvl w:val="0"/>
                              <w:numId w:val="15"/>
                            </w:numPr>
                            <w:spacing w:line="256" w:lineRule="auto"/>
                            <w:rPr>
                              <w:rFonts w:ascii="Arial" w:hAnsi="Arial" w:cs="Arial"/>
                              <w:sz w:val="20"/>
                              <w:szCs w:val="20"/>
                            </w:rPr>
                          </w:pPr>
                          <w:r>
                            <w:rPr>
                              <w:rFonts w:ascii="Arial" w:hAnsi="Arial" w:cs="Arial"/>
                              <w:sz w:val="20"/>
                              <w:szCs w:val="20"/>
                            </w:rPr>
                            <w:t>Wet gemeenschappelijke regelingen (WGR)</w:t>
                          </w:r>
                          <w:r w:rsidRPr="005F7A56">
                            <w:rPr>
                              <w:rFonts w:ascii="Arial" w:hAnsi="Arial" w:cs="Arial"/>
                              <w:sz w:val="20"/>
                              <w:szCs w:val="20"/>
                            </w:rPr>
                            <w:t xml:space="preserve"> </w:t>
                          </w:r>
                        </w:p>
                      </w:txbxContent>
                    </v:textbox>
                  </v:roundrect>
                </v:group>
                <w10:wrap anchorx="margin"/>
              </v:group>
            </w:pict>
          </mc:Fallback>
        </mc:AlternateContent>
      </w:r>
      <w:r w:rsidR="001416C8" w:rsidRPr="008261C1">
        <w:rPr>
          <w:rFonts w:cs="Arial"/>
          <w:noProof/>
        </w:rPr>
        <mc:AlternateContent>
          <mc:Choice Requires="wps">
            <w:drawing>
              <wp:anchor distT="0" distB="0" distL="114300" distR="114300" simplePos="0" relativeHeight="251755520" behindDoc="1" locked="0" layoutInCell="1" allowOverlap="1" wp14:anchorId="710F7139" wp14:editId="787797AE">
                <wp:simplePos x="0" y="0"/>
                <wp:positionH relativeFrom="page">
                  <wp:align>left</wp:align>
                </wp:positionH>
                <wp:positionV relativeFrom="paragraph">
                  <wp:posOffset>-899795</wp:posOffset>
                </wp:positionV>
                <wp:extent cx="8005445" cy="10909300"/>
                <wp:effectExtent l="0" t="0" r="0" b="6350"/>
                <wp:wrapNone/>
                <wp:docPr id="2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5445" cy="10909300"/>
                        </a:xfrm>
                        <a:prstGeom prst="rect">
                          <a:avLst/>
                        </a:prstGeom>
                        <a:solidFill>
                          <a:schemeClr val="accent1">
                            <a:lumMod val="40000"/>
                            <a:lumOff val="60000"/>
                          </a:schemeClr>
                        </a:solidFill>
                        <a:ln>
                          <a:noFill/>
                        </a:ln>
                        <a:extLst/>
                      </wps:spPr>
                      <wps:txbx>
                        <w:txbxContent>
                          <w:p w14:paraId="2960A81A" w14:textId="77777777" w:rsidR="00060A21" w:rsidRDefault="00060A21" w:rsidP="003357FB">
                            <w:pPr>
                              <w:jc w:val="right"/>
                              <w:rPr>
                                <w:color w:val="FFFFFF" w:themeColor="background1"/>
                              </w:rPr>
                            </w:pPr>
                          </w:p>
                          <w:p w14:paraId="7C1DC050" w14:textId="77777777" w:rsidR="00060A21" w:rsidRDefault="00060A21" w:rsidP="003357FB">
                            <w:pPr>
                              <w:jc w:val="right"/>
                              <w:rPr>
                                <w:color w:val="FFFFFF" w:themeColor="background1"/>
                              </w:rPr>
                            </w:pPr>
                          </w:p>
                          <w:p w14:paraId="1C67B939" w14:textId="77777777" w:rsidR="00060A21" w:rsidRPr="00C409AD" w:rsidRDefault="00060A21" w:rsidP="003357FB">
                            <w:pPr>
                              <w:jc w:val="right"/>
                              <w:rPr>
                                <w:color w:val="FFFFFF" w:themeColor="background1"/>
                              </w:rPr>
                            </w:pPr>
                            <w:r>
                              <w:rPr>
                                <w:color w:val="FFFFFF" w:themeColor="background1"/>
                              </w:rPr>
                              <w:tab/>
                            </w:r>
                            <w:r w:rsidRPr="00C409AD">
                              <w:rPr>
                                <w:color w:val="FFFFFF" w:themeColor="background1"/>
                              </w:rPr>
                              <w:t xml:space="preserve"> </w:t>
                            </w:r>
                          </w:p>
                          <w:p w14:paraId="5239726F" w14:textId="77777777" w:rsidR="00060A21" w:rsidRDefault="00060A21" w:rsidP="003357FB">
                            <w:pPr>
                              <w:jc w:val="right"/>
                            </w:pPr>
                          </w:p>
                          <w:p w14:paraId="00E7E50B" w14:textId="77777777" w:rsidR="00060A21" w:rsidRDefault="00060A21" w:rsidP="003357FB">
                            <w:pPr>
                              <w:jc w:val="right"/>
                            </w:pPr>
                          </w:p>
                          <w:p w14:paraId="5B4A8CDE" w14:textId="77777777" w:rsidR="00060A21" w:rsidRDefault="00060A21" w:rsidP="003357FB">
                            <w:pPr>
                              <w:jc w:val="right"/>
                            </w:pPr>
                          </w:p>
                          <w:p w14:paraId="560B117E" w14:textId="77777777" w:rsidR="00060A21" w:rsidRDefault="00060A21" w:rsidP="003357FB">
                            <w:pPr>
                              <w:jc w:val="right"/>
                            </w:pPr>
                          </w:p>
                          <w:p w14:paraId="01AAE2D9" w14:textId="77777777" w:rsidR="00060A21" w:rsidRDefault="00060A21" w:rsidP="003357FB">
                            <w:pPr>
                              <w:jc w:val="right"/>
                            </w:pPr>
                          </w:p>
                          <w:p w14:paraId="13CD4AAB" w14:textId="77777777" w:rsidR="00060A21" w:rsidRDefault="00060A21" w:rsidP="003357FB">
                            <w:pPr>
                              <w:jc w:val="right"/>
                            </w:pPr>
                          </w:p>
                          <w:p w14:paraId="45B63F91" w14:textId="77777777" w:rsidR="00060A21" w:rsidRDefault="00060A21" w:rsidP="003357FB">
                            <w:pPr>
                              <w:jc w:val="right"/>
                            </w:pPr>
                          </w:p>
                          <w:p w14:paraId="7BB1660E" w14:textId="77777777" w:rsidR="00060A21" w:rsidRDefault="00060A21" w:rsidP="003357FB">
                            <w:pPr>
                              <w:jc w:val="right"/>
                            </w:pPr>
                          </w:p>
                          <w:p w14:paraId="5FA512C2" w14:textId="77777777" w:rsidR="00060A21" w:rsidRDefault="00060A21" w:rsidP="003357FB">
                            <w:pPr>
                              <w:jc w:val="right"/>
                            </w:pPr>
                          </w:p>
                          <w:p w14:paraId="5ACD7710" w14:textId="77777777" w:rsidR="00060A21" w:rsidRDefault="00060A21" w:rsidP="003357FB">
                            <w:pPr>
                              <w:jc w:val="right"/>
                            </w:pPr>
                          </w:p>
                          <w:p w14:paraId="175D91CF" w14:textId="77777777" w:rsidR="00060A21" w:rsidRDefault="00060A21" w:rsidP="003357FB">
                            <w:pPr>
                              <w:jc w:val="right"/>
                            </w:pPr>
                          </w:p>
                          <w:p w14:paraId="7BAF6260" w14:textId="77777777" w:rsidR="00060A21" w:rsidRDefault="00060A21" w:rsidP="003357FB">
                            <w:pPr>
                              <w:jc w:val="right"/>
                            </w:pPr>
                          </w:p>
                          <w:p w14:paraId="125DF537" w14:textId="77777777" w:rsidR="00060A21" w:rsidRDefault="00060A21" w:rsidP="003357FB">
                            <w:pPr>
                              <w:jc w:val="right"/>
                            </w:pPr>
                          </w:p>
                          <w:p w14:paraId="3994E7AB" w14:textId="77777777" w:rsidR="00060A21" w:rsidRDefault="00060A21" w:rsidP="003357FB">
                            <w:pPr>
                              <w:jc w:val="right"/>
                            </w:pPr>
                          </w:p>
                          <w:p w14:paraId="208856CD" w14:textId="77777777" w:rsidR="00060A21" w:rsidRDefault="00060A21" w:rsidP="003357FB">
                            <w:pPr>
                              <w:jc w:val="right"/>
                            </w:pPr>
                          </w:p>
                          <w:p w14:paraId="2976BB7C" w14:textId="77777777" w:rsidR="00060A21" w:rsidRDefault="00060A21" w:rsidP="003357FB">
                            <w:pPr>
                              <w:jc w:val="right"/>
                            </w:pPr>
                          </w:p>
                          <w:p w14:paraId="4B0342B0" w14:textId="77777777" w:rsidR="00060A21" w:rsidRDefault="00060A21" w:rsidP="003357FB">
                            <w:pPr>
                              <w:jc w:val="right"/>
                            </w:pPr>
                          </w:p>
                          <w:p w14:paraId="57222E15" w14:textId="77777777" w:rsidR="00060A21" w:rsidRDefault="00060A21" w:rsidP="003357FB">
                            <w:pPr>
                              <w:jc w:val="right"/>
                            </w:pPr>
                          </w:p>
                          <w:p w14:paraId="554EB4CB" w14:textId="77777777" w:rsidR="00060A21" w:rsidRDefault="00060A21" w:rsidP="003357FB">
                            <w:pPr>
                              <w:jc w:val="right"/>
                            </w:pPr>
                          </w:p>
                          <w:p w14:paraId="477AAF6E" w14:textId="77777777" w:rsidR="00060A21" w:rsidRDefault="00060A21" w:rsidP="003357FB">
                            <w:pPr>
                              <w:jc w:val="right"/>
                            </w:pPr>
                          </w:p>
                          <w:p w14:paraId="48A8E714" w14:textId="77777777" w:rsidR="00060A21" w:rsidRDefault="00060A21" w:rsidP="003357FB">
                            <w:pPr>
                              <w:jc w:val="right"/>
                            </w:pPr>
                          </w:p>
                          <w:p w14:paraId="12B5B51F" w14:textId="77777777" w:rsidR="00060A21" w:rsidRDefault="00060A21" w:rsidP="003357FB">
                            <w:pPr>
                              <w:jc w:val="right"/>
                            </w:pPr>
                          </w:p>
                          <w:p w14:paraId="5FF22B58" w14:textId="77777777" w:rsidR="00060A21" w:rsidRDefault="00060A21" w:rsidP="003357FB">
                            <w:pPr>
                              <w:jc w:val="right"/>
                            </w:pPr>
                          </w:p>
                          <w:p w14:paraId="6875BAF0" w14:textId="77777777" w:rsidR="00060A21" w:rsidRDefault="00060A21" w:rsidP="003357FB">
                            <w:pPr>
                              <w:jc w:val="right"/>
                            </w:pPr>
                          </w:p>
                          <w:p w14:paraId="07917F94" w14:textId="77777777" w:rsidR="00060A21" w:rsidRDefault="00060A21" w:rsidP="003357FB">
                            <w:pPr>
                              <w:jc w:val="right"/>
                            </w:pPr>
                          </w:p>
                          <w:p w14:paraId="73D803F0" w14:textId="77777777" w:rsidR="00060A21" w:rsidRDefault="00060A21" w:rsidP="003357FB">
                            <w:pPr>
                              <w:jc w:val="right"/>
                            </w:pPr>
                          </w:p>
                          <w:p w14:paraId="411C10B6" w14:textId="77777777" w:rsidR="00060A21" w:rsidRDefault="00060A21" w:rsidP="003357FB">
                            <w:pPr>
                              <w:jc w:val="right"/>
                            </w:pPr>
                          </w:p>
                          <w:p w14:paraId="6CBA0023" w14:textId="77777777" w:rsidR="00060A21" w:rsidRDefault="00060A21" w:rsidP="003357FB">
                            <w:pPr>
                              <w:jc w:val="right"/>
                            </w:pPr>
                          </w:p>
                          <w:p w14:paraId="36A43FBE" w14:textId="77777777" w:rsidR="00060A21" w:rsidRDefault="00060A21" w:rsidP="003357FB">
                            <w:pPr>
                              <w:jc w:val="right"/>
                            </w:pPr>
                          </w:p>
                          <w:p w14:paraId="562E2DC5" w14:textId="77777777" w:rsidR="00060A21" w:rsidRDefault="00060A21" w:rsidP="003357FB">
                            <w:pPr>
                              <w:jc w:val="right"/>
                            </w:pPr>
                          </w:p>
                          <w:p w14:paraId="449EBEED" w14:textId="77777777" w:rsidR="00060A21" w:rsidRDefault="00060A21" w:rsidP="003357FB">
                            <w:pPr>
                              <w:jc w:val="right"/>
                            </w:pPr>
                          </w:p>
                          <w:p w14:paraId="190F5434" w14:textId="77777777" w:rsidR="00060A21" w:rsidRDefault="00060A21" w:rsidP="003357FB">
                            <w:pPr>
                              <w:jc w:val="right"/>
                            </w:pPr>
                          </w:p>
                          <w:p w14:paraId="7C1E1B04" w14:textId="77777777" w:rsidR="00060A21" w:rsidRDefault="00060A21" w:rsidP="003357FB">
                            <w:pPr>
                              <w:jc w:val="right"/>
                            </w:pPr>
                          </w:p>
                          <w:p w14:paraId="29FF5746" w14:textId="77777777" w:rsidR="00060A21" w:rsidRDefault="00060A21" w:rsidP="003357FB">
                            <w:pPr>
                              <w:jc w:val="right"/>
                            </w:pPr>
                          </w:p>
                          <w:p w14:paraId="43C3E4C8" w14:textId="77777777" w:rsidR="00060A21" w:rsidRDefault="00060A21" w:rsidP="003357FB">
                            <w:pPr>
                              <w:jc w:val="right"/>
                            </w:pPr>
                          </w:p>
                          <w:p w14:paraId="4D2CAA04" w14:textId="77777777" w:rsidR="00060A21" w:rsidRDefault="00060A21" w:rsidP="003357FB">
                            <w:pPr>
                              <w:jc w:val="right"/>
                            </w:pPr>
                          </w:p>
                          <w:p w14:paraId="458341BB" w14:textId="77777777" w:rsidR="00060A21" w:rsidRDefault="00060A21" w:rsidP="003357FB">
                            <w:pPr>
                              <w:jc w:val="right"/>
                            </w:pPr>
                          </w:p>
                          <w:p w14:paraId="577D7A73" w14:textId="77777777" w:rsidR="00060A21" w:rsidRDefault="00060A21" w:rsidP="003357FB">
                            <w:pPr>
                              <w:jc w:val="right"/>
                            </w:pPr>
                          </w:p>
                          <w:p w14:paraId="03CF6D9D" w14:textId="77777777" w:rsidR="00060A21" w:rsidRDefault="00060A21" w:rsidP="003357FB">
                            <w:pPr>
                              <w:jc w:val="right"/>
                            </w:pPr>
                          </w:p>
                          <w:p w14:paraId="47ACDFB9" w14:textId="77777777" w:rsidR="00060A21" w:rsidRDefault="00060A21" w:rsidP="003357FB">
                            <w:pPr>
                              <w:jc w:val="right"/>
                            </w:pPr>
                          </w:p>
                          <w:p w14:paraId="4E0FA52E" w14:textId="77777777" w:rsidR="00060A21" w:rsidRDefault="00060A21" w:rsidP="003357FB">
                            <w:pPr>
                              <w:jc w:val="right"/>
                            </w:pPr>
                          </w:p>
                          <w:p w14:paraId="4940C1E8" w14:textId="77777777" w:rsidR="00060A21" w:rsidRDefault="00060A21" w:rsidP="003357FB">
                            <w:pPr>
                              <w:jc w:val="right"/>
                            </w:pPr>
                          </w:p>
                          <w:p w14:paraId="545BC635" w14:textId="77777777" w:rsidR="00060A21" w:rsidRDefault="00060A21" w:rsidP="003357FB">
                            <w:pPr>
                              <w:jc w:val="right"/>
                            </w:pPr>
                          </w:p>
                          <w:p w14:paraId="5FCFD2CB" w14:textId="77777777" w:rsidR="00060A21" w:rsidRDefault="00060A21" w:rsidP="003357FB">
                            <w:pPr>
                              <w:jc w:val="right"/>
                            </w:pPr>
                          </w:p>
                          <w:p w14:paraId="42D69308" w14:textId="77777777" w:rsidR="00060A21" w:rsidRDefault="00060A21" w:rsidP="003357FB">
                            <w:pPr>
                              <w:jc w:val="right"/>
                            </w:pPr>
                          </w:p>
                          <w:p w14:paraId="3CD37937" w14:textId="77777777" w:rsidR="00060A21" w:rsidRDefault="00060A21" w:rsidP="003357FB">
                            <w:pPr>
                              <w:jc w:val="right"/>
                            </w:pPr>
                          </w:p>
                          <w:p w14:paraId="17DE0E9F" w14:textId="77777777" w:rsidR="00060A21" w:rsidRDefault="00060A21" w:rsidP="003357FB">
                            <w:pPr>
                              <w:jc w:val="right"/>
                            </w:pPr>
                          </w:p>
                          <w:p w14:paraId="3CE3A2DC" w14:textId="77777777" w:rsidR="00060A21" w:rsidRDefault="00060A21" w:rsidP="003357FB">
                            <w:pPr>
                              <w:jc w:val="right"/>
                            </w:pPr>
                          </w:p>
                          <w:p w14:paraId="03EB9523" w14:textId="77777777" w:rsidR="00060A21" w:rsidRDefault="00060A21" w:rsidP="003357FB">
                            <w:pPr>
                              <w:jc w:val="right"/>
                            </w:pPr>
                          </w:p>
                          <w:p w14:paraId="7FC51091" w14:textId="77777777" w:rsidR="00060A21" w:rsidRDefault="00060A21" w:rsidP="003357FB">
                            <w:pPr>
                              <w:jc w:val="right"/>
                            </w:pPr>
                          </w:p>
                          <w:p w14:paraId="46197500" w14:textId="77777777" w:rsidR="00060A21" w:rsidRDefault="00060A21" w:rsidP="003357FB">
                            <w:pPr>
                              <w:jc w:val="right"/>
                            </w:pPr>
                          </w:p>
                          <w:p w14:paraId="59AA513F" w14:textId="77777777" w:rsidR="00060A21" w:rsidRDefault="00060A21" w:rsidP="003357FB">
                            <w:pPr>
                              <w:jc w:val="right"/>
                            </w:pPr>
                          </w:p>
                          <w:p w14:paraId="75FBCC54" w14:textId="77777777" w:rsidR="00060A21" w:rsidRDefault="00060A21" w:rsidP="003357FB">
                            <w:pPr>
                              <w:jc w:val="right"/>
                            </w:pPr>
                          </w:p>
                          <w:p w14:paraId="57DAA8AD" w14:textId="77777777" w:rsidR="00060A21" w:rsidRDefault="00060A21" w:rsidP="003357FB">
                            <w:pPr>
                              <w:jc w:val="right"/>
                            </w:pPr>
                          </w:p>
                          <w:p w14:paraId="7A85DFEB" w14:textId="77777777" w:rsidR="00060A21" w:rsidRDefault="00060A21" w:rsidP="003357FB">
                            <w:pPr>
                              <w:jc w:val="right"/>
                            </w:pPr>
                          </w:p>
                          <w:p w14:paraId="7CEC29DC" w14:textId="77777777" w:rsidR="00060A21" w:rsidRDefault="00060A21" w:rsidP="003357FB">
                            <w:pPr>
                              <w:jc w:val="right"/>
                            </w:pPr>
                          </w:p>
                          <w:p w14:paraId="0B0EE7EB" w14:textId="77777777" w:rsidR="00060A21" w:rsidRDefault="00060A21" w:rsidP="003357FB">
                            <w:pPr>
                              <w:jc w:val="right"/>
                            </w:pPr>
                          </w:p>
                          <w:p w14:paraId="55E3D3BF" w14:textId="77777777" w:rsidR="00060A21" w:rsidRDefault="00060A21" w:rsidP="003357FB">
                            <w:pPr>
                              <w:jc w:val="right"/>
                            </w:pPr>
                          </w:p>
                          <w:p w14:paraId="203F3B21" w14:textId="77777777" w:rsidR="00060A21" w:rsidRDefault="00060A21" w:rsidP="003357FB">
                            <w:pPr>
                              <w:jc w:val="right"/>
                            </w:pPr>
                          </w:p>
                          <w:p w14:paraId="34CC1451" w14:textId="77777777" w:rsidR="00060A21" w:rsidRDefault="00F72267" w:rsidP="003357FB">
                            <w:pPr>
                              <w:jc w:val="right"/>
                              <w:rPr>
                                <w:rFonts w:asciiTheme="majorHAnsi" w:eastAsiaTheme="majorEastAsia" w:hAnsiTheme="majorHAnsi" w:cstheme="majorBidi"/>
                                <w:sz w:val="48"/>
                                <w:szCs w:val="48"/>
                              </w:rPr>
                            </w:pPr>
                            <w:sdt>
                              <w:sdtPr>
                                <w:rPr>
                                  <w:rFonts w:asciiTheme="majorHAnsi" w:eastAsiaTheme="majorEastAsia" w:hAnsiTheme="majorHAnsi" w:cstheme="majorBidi"/>
                                  <w:sz w:val="48"/>
                                  <w:szCs w:val="48"/>
                                </w:rPr>
                                <w:id w:val="694729320"/>
                              </w:sdtPr>
                              <w:sdtEndPr/>
                              <w:sdtContent>
                                <w:sdt>
                                  <w:sdtPr>
                                    <w:rPr>
                                      <w:rFonts w:asciiTheme="majorHAnsi" w:eastAsiaTheme="majorEastAsia" w:hAnsiTheme="majorHAnsi" w:cstheme="majorBidi"/>
                                      <w:sz w:val="48"/>
                                      <w:szCs w:val="48"/>
                                    </w:rPr>
                                    <w:id w:val="-1880927258"/>
                                    <w:showingPlcHdr/>
                                  </w:sdtPr>
                                  <w:sdtEndPr/>
                                  <w:sdtContent>
                                    <w:r w:rsidR="00060A21">
                                      <w:rPr>
                                        <w:rFonts w:asciiTheme="majorHAnsi" w:eastAsiaTheme="majorEastAsia" w:hAnsiTheme="majorHAnsi" w:cstheme="majorBidi"/>
                                        <w:sz w:val="48"/>
                                        <w:szCs w:val="48"/>
                                      </w:rPr>
                                      <w:t xml:space="preserve">     </w:t>
                                    </w:r>
                                  </w:sdtContent>
                                </w:sdt>
                              </w:sdtContent>
                            </w:sdt>
                          </w:p>
                          <w:p w14:paraId="14342B2A" w14:textId="77777777" w:rsidR="00060A21" w:rsidRDefault="00060A21" w:rsidP="003357FB">
                            <w:pPr>
                              <w:jc w:val="right"/>
                            </w:pPr>
                          </w:p>
                          <w:p w14:paraId="3068A587" w14:textId="77777777" w:rsidR="00060A21" w:rsidRDefault="00060A21" w:rsidP="003357FB">
                            <w:pPr>
                              <w:jc w:val="right"/>
                            </w:pPr>
                          </w:p>
                          <w:p w14:paraId="39A2F985" w14:textId="77777777" w:rsidR="00060A21" w:rsidRDefault="00060A21" w:rsidP="003357FB">
                            <w:pPr>
                              <w:jc w:val="right"/>
                            </w:pPr>
                          </w:p>
                          <w:p w14:paraId="3C4B361D" w14:textId="77777777" w:rsidR="00060A21" w:rsidRDefault="00060A21" w:rsidP="003357FB">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7139" id="_x0000_s1108" style="position:absolute;margin-left:0;margin-top:-70.85pt;width:630.35pt;height:859pt;z-index:-2515609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" fillcolor="#bdd6ee [1300]" stroked="f">
                <v:textbox>
                  <w:txbxContent>
                    <w:p w14:paraId="2960A81A" w14:textId="77777777" w:rsidR="00060A21" w:rsidRDefault="00060A21" w:rsidP="003357FB">
                      <w:pPr>
                        <w:jc w:val="right"/>
                        <w:rPr>
                          <w:color w:val="FFFFFF" w:themeColor="background1"/>
                        </w:rPr>
                      </w:pPr>
                    </w:p>
                    <w:p w14:paraId="7C1DC050" w14:textId="77777777" w:rsidR="00060A21" w:rsidRDefault="00060A21" w:rsidP="003357FB">
                      <w:pPr>
                        <w:jc w:val="right"/>
                        <w:rPr>
                          <w:color w:val="FFFFFF" w:themeColor="background1"/>
                        </w:rPr>
                      </w:pPr>
                    </w:p>
                    <w:p w14:paraId="1C67B939" w14:textId="77777777" w:rsidR="00060A21" w:rsidRPr="00C409AD" w:rsidRDefault="00060A21" w:rsidP="003357FB">
                      <w:pPr>
                        <w:jc w:val="right"/>
                        <w:rPr>
                          <w:color w:val="FFFFFF" w:themeColor="background1"/>
                        </w:rPr>
                      </w:pPr>
                      <w:r>
                        <w:rPr>
                          <w:color w:val="FFFFFF" w:themeColor="background1"/>
                        </w:rPr>
                        <w:tab/>
                      </w:r>
                      <w:r w:rsidRPr="00C409AD">
                        <w:rPr>
                          <w:color w:val="FFFFFF" w:themeColor="background1"/>
                        </w:rPr>
                        <w:t xml:space="preserve"> </w:t>
                      </w:r>
                    </w:p>
                    <w:p w14:paraId="5239726F" w14:textId="77777777" w:rsidR="00060A21" w:rsidRDefault="00060A21" w:rsidP="003357FB">
                      <w:pPr>
                        <w:jc w:val="right"/>
                      </w:pPr>
                    </w:p>
                    <w:p w14:paraId="00E7E50B" w14:textId="77777777" w:rsidR="00060A21" w:rsidRDefault="00060A21" w:rsidP="003357FB">
                      <w:pPr>
                        <w:jc w:val="right"/>
                      </w:pPr>
                    </w:p>
                    <w:p w14:paraId="5B4A8CDE" w14:textId="77777777" w:rsidR="00060A21" w:rsidRDefault="00060A21" w:rsidP="003357FB">
                      <w:pPr>
                        <w:jc w:val="right"/>
                      </w:pPr>
                    </w:p>
                    <w:p w14:paraId="560B117E" w14:textId="77777777" w:rsidR="00060A21" w:rsidRDefault="00060A21" w:rsidP="003357FB">
                      <w:pPr>
                        <w:jc w:val="right"/>
                      </w:pPr>
                    </w:p>
                    <w:p w14:paraId="01AAE2D9" w14:textId="77777777" w:rsidR="00060A21" w:rsidRDefault="00060A21" w:rsidP="003357FB">
                      <w:pPr>
                        <w:jc w:val="right"/>
                      </w:pPr>
                    </w:p>
                    <w:p w14:paraId="13CD4AAB" w14:textId="77777777" w:rsidR="00060A21" w:rsidRDefault="00060A21" w:rsidP="003357FB">
                      <w:pPr>
                        <w:jc w:val="right"/>
                      </w:pPr>
                    </w:p>
                    <w:p w14:paraId="45B63F91" w14:textId="77777777" w:rsidR="00060A21" w:rsidRDefault="00060A21" w:rsidP="003357FB">
                      <w:pPr>
                        <w:jc w:val="right"/>
                      </w:pPr>
                    </w:p>
                    <w:p w14:paraId="7BB1660E" w14:textId="77777777" w:rsidR="00060A21" w:rsidRDefault="00060A21" w:rsidP="003357FB">
                      <w:pPr>
                        <w:jc w:val="right"/>
                      </w:pPr>
                    </w:p>
                    <w:p w14:paraId="5FA512C2" w14:textId="77777777" w:rsidR="00060A21" w:rsidRDefault="00060A21" w:rsidP="003357FB">
                      <w:pPr>
                        <w:jc w:val="right"/>
                      </w:pPr>
                    </w:p>
                    <w:p w14:paraId="5ACD7710" w14:textId="77777777" w:rsidR="00060A21" w:rsidRDefault="00060A21" w:rsidP="003357FB">
                      <w:pPr>
                        <w:jc w:val="right"/>
                      </w:pPr>
                    </w:p>
                    <w:p w14:paraId="175D91CF" w14:textId="77777777" w:rsidR="00060A21" w:rsidRDefault="00060A21" w:rsidP="003357FB">
                      <w:pPr>
                        <w:jc w:val="right"/>
                      </w:pPr>
                    </w:p>
                    <w:p w14:paraId="7BAF6260" w14:textId="77777777" w:rsidR="00060A21" w:rsidRDefault="00060A21" w:rsidP="003357FB">
                      <w:pPr>
                        <w:jc w:val="right"/>
                      </w:pPr>
                    </w:p>
                    <w:p w14:paraId="125DF537" w14:textId="77777777" w:rsidR="00060A21" w:rsidRDefault="00060A21" w:rsidP="003357FB">
                      <w:pPr>
                        <w:jc w:val="right"/>
                      </w:pPr>
                    </w:p>
                    <w:p w14:paraId="3994E7AB" w14:textId="77777777" w:rsidR="00060A21" w:rsidRDefault="00060A21" w:rsidP="003357FB">
                      <w:pPr>
                        <w:jc w:val="right"/>
                      </w:pPr>
                    </w:p>
                    <w:p w14:paraId="208856CD" w14:textId="77777777" w:rsidR="00060A21" w:rsidRDefault="00060A21" w:rsidP="003357FB">
                      <w:pPr>
                        <w:jc w:val="right"/>
                      </w:pPr>
                    </w:p>
                    <w:p w14:paraId="2976BB7C" w14:textId="77777777" w:rsidR="00060A21" w:rsidRDefault="00060A21" w:rsidP="003357FB">
                      <w:pPr>
                        <w:jc w:val="right"/>
                      </w:pPr>
                    </w:p>
                    <w:p w14:paraId="4B0342B0" w14:textId="77777777" w:rsidR="00060A21" w:rsidRDefault="00060A21" w:rsidP="003357FB">
                      <w:pPr>
                        <w:jc w:val="right"/>
                      </w:pPr>
                    </w:p>
                    <w:p w14:paraId="57222E15" w14:textId="77777777" w:rsidR="00060A21" w:rsidRDefault="00060A21" w:rsidP="003357FB">
                      <w:pPr>
                        <w:jc w:val="right"/>
                      </w:pPr>
                    </w:p>
                    <w:p w14:paraId="554EB4CB" w14:textId="77777777" w:rsidR="00060A21" w:rsidRDefault="00060A21" w:rsidP="003357FB">
                      <w:pPr>
                        <w:jc w:val="right"/>
                      </w:pPr>
                    </w:p>
                    <w:p w14:paraId="477AAF6E" w14:textId="77777777" w:rsidR="00060A21" w:rsidRDefault="00060A21" w:rsidP="003357FB">
                      <w:pPr>
                        <w:jc w:val="right"/>
                      </w:pPr>
                    </w:p>
                    <w:p w14:paraId="48A8E714" w14:textId="77777777" w:rsidR="00060A21" w:rsidRDefault="00060A21" w:rsidP="003357FB">
                      <w:pPr>
                        <w:jc w:val="right"/>
                      </w:pPr>
                    </w:p>
                    <w:p w14:paraId="12B5B51F" w14:textId="77777777" w:rsidR="00060A21" w:rsidRDefault="00060A21" w:rsidP="003357FB">
                      <w:pPr>
                        <w:jc w:val="right"/>
                      </w:pPr>
                    </w:p>
                    <w:p w14:paraId="5FF22B58" w14:textId="77777777" w:rsidR="00060A21" w:rsidRDefault="00060A21" w:rsidP="003357FB">
                      <w:pPr>
                        <w:jc w:val="right"/>
                      </w:pPr>
                    </w:p>
                    <w:p w14:paraId="6875BAF0" w14:textId="77777777" w:rsidR="00060A21" w:rsidRDefault="00060A21" w:rsidP="003357FB">
                      <w:pPr>
                        <w:jc w:val="right"/>
                      </w:pPr>
                    </w:p>
                    <w:p w14:paraId="07917F94" w14:textId="77777777" w:rsidR="00060A21" w:rsidRDefault="00060A21" w:rsidP="003357FB">
                      <w:pPr>
                        <w:jc w:val="right"/>
                      </w:pPr>
                    </w:p>
                    <w:p w14:paraId="73D803F0" w14:textId="77777777" w:rsidR="00060A21" w:rsidRDefault="00060A21" w:rsidP="003357FB">
                      <w:pPr>
                        <w:jc w:val="right"/>
                      </w:pPr>
                    </w:p>
                    <w:p w14:paraId="411C10B6" w14:textId="77777777" w:rsidR="00060A21" w:rsidRDefault="00060A21" w:rsidP="003357FB">
                      <w:pPr>
                        <w:jc w:val="right"/>
                      </w:pPr>
                    </w:p>
                    <w:p w14:paraId="6CBA0023" w14:textId="77777777" w:rsidR="00060A21" w:rsidRDefault="00060A21" w:rsidP="003357FB">
                      <w:pPr>
                        <w:jc w:val="right"/>
                      </w:pPr>
                    </w:p>
                    <w:p w14:paraId="36A43FBE" w14:textId="77777777" w:rsidR="00060A21" w:rsidRDefault="00060A21" w:rsidP="003357FB">
                      <w:pPr>
                        <w:jc w:val="right"/>
                      </w:pPr>
                    </w:p>
                    <w:p w14:paraId="562E2DC5" w14:textId="77777777" w:rsidR="00060A21" w:rsidRDefault="00060A21" w:rsidP="003357FB">
                      <w:pPr>
                        <w:jc w:val="right"/>
                      </w:pPr>
                    </w:p>
                    <w:p w14:paraId="449EBEED" w14:textId="77777777" w:rsidR="00060A21" w:rsidRDefault="00060A21" w:rsidP="003357FB">
                      <w:pPr>
                        <w:jc w:val="right"/>
                      </w:pPr>
                    </w:p>
                    <w:p w14:paraId="190F5434" w14:textId="77777777" w:rsidR="00060A21" w:rsidRDefault="00060A21" w:rsidP="003357FB">
                      <w:pPr>
                        <w:jc w:val="right"/>
                      </w:pPr>
                    </w:p>
                    <w:p w14:paraId="7C1E1B04" w14:textId="77777777" w:rsidR="00060A21" w:rsidRDefault="00060A21" w:rsidP="003357FB">
                      <w:pPr>
                        <w:jc w:val="right"/>
                      </w:pPr>
                    </w:p>
                    <w:p w14:paraId="29FF5746" w14:textId="77777777" w:rsidR="00060A21" w:rsidRDefault="00060A21" w:rsidP="003357FB">
                      <w:pPr>
                        <w:jc w:val="right"/>
                      </w:pPr>
                    </w:p>
                    <w:p w14:paraId="43C3E4C8" w14:textId="77777777" w:rsidR="00060A21" w:rsidRDefault="00060A21" w:rsidP="003357FB">
                      <w:pPr>
                        <w:jc w:val="right"/>
                      </w:pPr>
                    </w:p>
                    <w:p w14:paraId="4D2CAA04" w14:textId="77777777" w:rsidR="00060A21" w:rsidRDefault="00060A21" w:rsidP="003357FB">
                      <w:pPr>
                        <w:jc w:val="right"/>
                      </w:pPr>
                    </w:p>
                    <w:p w14:paraId="458341BB" w14:textId="77777777" w:rsidR="00060A21" w:rsidRDefault="00060A21" w:rsidP="003357FB">
                      <w:pPr>
                        <w:jc w:val="right"/>
                      </w:pPr>
                    </w:p>
                    <w:p w14:paraId="577D7A73" w14:textId="77777777" w:rsidR="00060A21" w:rsidRDefault="00060A21" w:rsidP="003357FB">
                      <w:pPr>
                        <w:jc w:val="right"/>
                      </w:pPr>
                    </w:p>
                    <w:p w14:paraId="03CF6D9D" w14:textId="77777777" w:rsidR="00060A21" w:rsidRDefault="00060A21" w:rsidP="003357FB">
                      <w:pPr>
                        <w:jc w:val="right"/>
                      </w:pPr>
                    </w:p>
                    <w:p w14:paraId="47ACDFB9" w14:textId="77777777" w:rsidR="00060A21" w:rsidRDefault="00060A21" w:rsidP="003357FB">
                      <w:pPr>
                        <w:jc w:val="right"/>
                      </w:pPr>
                    </w:p>
                    <w:p w14:paraId="4E0FA52E" w14:textId="77777777" w:rsidR="00060A21" w:rsidRDefault="00060A21" w:rsidP="003357FB">
                      <w:pPr>
                        <w:jc w:val="right"/>
                      </w:pPr>
                    </w:p>
                    <w:p w14:paraId="4940C1E8" w14:textId="77777777" w:rsidR="00060A21" w:rsidRDefault="00060A21" w:rsidP="003357FB">
                      <w:pPr>
                        <w:jc w:val="right"/>
                      </w:pPr>
                    </w:p>
                    <w:p w14:paraId="545BC635" w14:textId="77777777" w:rsidR="00060A21" w:rsidRDefault="00060A21" w:rsidP="003357FB">
                      <w:pPr>
                        <w:jc w:val="right"/>
                      </w:pPr>
                    </w:p>
                    <w:p w14:paraId="5FCFD2CB" w14:textId="77777777" w:rsidR="00060A21" w:rsidRDefault="00060A21" w:rsidP="003357FB">
                      <w:pPr>
                        <w:jc w:val="right"/>
                      </w:pPr>
                    </w:p>
                    <w:p w14:paraId="42D69308" w14:textId="77777777" w:rsidR="00060A21" w:rsidRDefault="00060A21" w:rsidP="003357FB">
                      <w:pPr>
                        <w:jc w:val="right"/>
                      </w:pPr>
                    </w:p>
                    <w:p w14:paraId="3CD37937" w14:textId="77777777" w:rsidR="00060A21" w:rsidRDefault="00060A21" w:rsidP="003357FB">
                      <w:pPr>
                        <w:jc w:val="right"/>
                      </w:pPr>
                    </w:p>
                    <w:p w14:paraId="17DE0E9F" w14:textId="77777777" w:rsidR="00060A21" w:rsidRDefault="00060A21" w:rsidP="003357FB">
                      <w:pPr>
                        <w:jc w:val="right"/>
                      </w:pPr>
                    </w:p>
                    <w:p w14:paraId="3CE3A2DC" w14:textId="77777777" w:rsidR="00060A21" w:rsidRDefault="00060A21" w:rsidP="003357FB">
                      <w:pPr>
                        <w:jc w:val="right"/>
                      </w:pPr>
                    </w:p>
                    <w:p w14:paraId="03EB9523" w14:textId="77777777" w:rsidR="00060A21" w:rsidRDefault="00060A21" w:rsidP="003357FB">
                      <w:pPr>
                        <w:jc w:val="right"/>
                      </w:pPr>
                    </w:p>
                    <w:p w14:paraId="7FC51091" w14:textId="77777777" w:rsidR="00060A21" w:rsidRDefault="00060A21" w:rsidP="003357FB">
                      <w:pPr>
                        <w:jc w:val="right"/>
                      </w:pPr>
                    </w:p>
                    <w:p w14:paraId="46197500" w14:textId="77777777" w:rsidR="00060A21" w:rsidRDefault="00060A21" w:rsidP="003357FB">
                      <w:pPr>
                        <w:jc w:val="right"/>
                      </w:pPr>
                    </w:p>
                    <w:p w14:paraId="59AA513F" w14:textId="77777777" w:rsidR="00060A21" w:rsidRDefault="00060A21" w:rsidP="003357FB">
                      <w:pPr>
                        <w:jc w:val="right"/>
                      </w:pPr>
                    </w:p>
                    <w:p w14:paraId="75FBCC54" w14:textId="77777777" w:rsidR="00060A21" w:rsidRDefault="00060A21" w:rsidP="003357FB">
                      <w:pPr>
                        <w:jc w:val="right"/>
                      </w:pPr>
                    </w:p>
                    <w:p w14:paraId="57DAA8AD" w14:textId="77777777" w:rsidR="00060A21" w:rsidRDefault="00060A21" w:rsidP="003357FB">
                      <w:pPr>
                        <w:jc w:val="right"/>
                      </w:pPr>
                    </w:p>
                    <w:p w14:paraId="7A85DFEB" w14:textId="77777777" w:rsidR="00060A21" w:rsidRDefault="00060A21" w:rsidP="003357FB">
                      <w:pPr>
                        <w:jc w:val="right"/>
                      </w:pPr>
                    </w:p>
                    <w:p w14:paraId="7CEC29DC" w14:textId="77777777" w:rsidR="00060A21" w:rsidRDefault="00060A21" w:rsidP="003357FB">
                      <w:pPr>
                        <w:jc w:val="right"/>
                      </w:pPr>
                    </w:p>
                    <w:p w14:paraId="0B0EE7EB" w14:textId="77777777" w:rsidR="00060A21" w:rsidRDefault="00060A21" w:rsidP="003357FB">
                      <w:pPr>
                        <w:jc w:val="right"/>
                      </w:pPr>
                    </w:p>
                    <w:p w14:paraId="55E3D3BF" w14:textId="77777777" w:rsidR="00060A21" w:rsidRDefault="00060A21" w:rsidP="003357FB">
                      <w:pPr>
                        <w:jc w:val="right"/>
                      </w:pPr>
                    </w:p>
                    <w:p w14:paraId="203F3B21" w14:textId="77777777" w:rsidR="00060A21" w:rsidRDefault="00060A21" w:rsidP="003357FB">
                      <w:pPr>
                        <w:jc w:val="right"/>
                      </w:pPr>
                    </w:p>
                    <w:p w14:paraId="34CC1451" w14:textId="77777777" w:rsidR="00060A21" w:rsidRDefault="00060A21" w:rsidP="003357FB">
                      <w:pPr>
                        <w:jc w:val="right"/>
                        <w:rPr>
                          <w:rFonts w:asciiTheme="majorHAnsi" w:eastAsiaTheme="majorEastAsia" w:hAnsiTheme="majorHAnsi" w:cstheme="majorBidi"/>
                          <w:sz w:val="48"/>
                          <w:szCs w:val="48"/>
                        </w:rPr>
                      </w:pPr>
                      <w:sdt>
                        <w:sdtPr>
                          <w:rPr>
                            <w:rFonts w:asciiTheme="majorHAnsi" w:eastAsiaTheme="majorEastAsia" w:hAnsiTheme="majorHAnsi" w:cstheme="majorBidi"/>
                            <w:sz w:val="48"/>
                            <w:szCs w:val="48"/>
                          </w:rPr>
                          <w:id w:val="694729320"/>
                        </w:sdtPr>
                        <w:sdtContent>
                          <w:sdt>
                            <w:sdtPr>
                              <w:rPr>
                                <w:rFonts w:asciiTheme="majorHAnsi" w:eastAsiaTheme="majorEastAsia" w:hAnsiTheme="majorHAnsi" w:cstheme="majorBidi"/>
                                <w:sz w:val="48"/>
                                <w:szCs w:val="48"/>
                              </w:rPr>
                              <w:id w:val="-1880927258"/>
                              <w:showingPlcHdr/>
                            </w:sdtPr>
                            <w:sdtContent>
                              <w:r>
                                <w:rPr>
                                  <w:rFonts w:asciiTheme="majorHAnsi" w:eastAsiaTheme="majorEastAsia" w:hAnsiTheme="majorHAnsi" w:cstheme="majorBidi"/>
                                  <w:sz w:val="48"/>
                                  <w:szCs w:val="48"/>
                                </w:rPr>
                                <w:t xml:space="preserve">     </w:t>
                              </w:r>
                            </w:sdtContent>
                          </w:sdt>
                        </w:sdtContent>
                      </w:sdt>
                    </w:p>
                    <w:p w14:paraId="14342B2A" w14:textId="77777777" w:rsidR="00060A21" w:rsidRDefault="00060A21" w:rsidP="003357FB">
                      <w:pPr>
                        <w:jc w:val="right"/>
                      </w:pPr>
                    </w:p>
                    <w:p w14:paraId="3068A587" w14:textId="77777777" w:rsidR="00060A21" w:rsidRDefault="00060A21" w:rsidP="003357FB">
                      <w:pPr>
                        <w:jc w:val="right"/>
                      </w:pPr>
                    </w:p>
                    <w:p w14:paraId="39A2F985" w14:textId="77777777" w:rsidR="00060A21" w:rsidRDefault="00060A21" w:rsidP="003357FB">
                      <w:pPr>
                        <w:jc w:val="right"/>
                      </w:pPr>
                    </w:p>
                    <w:p w14:paraId="3C4B361D" w14:textId="77777777" w:rsidR="00060A21" w:rsidRDefault="00060A21" w:rsidP="003357FB">
                      <w:pPr>
                        <w:jc w:val="right"/>
                      </w:pPr>
                    </w:p>
                  </w:txbxContent>
                </v:textbox>
                <w10:wrap anchorx="page"/>
              </v:rect>
            </w:pict>
          </mc:Fallback>
        </mc:AlternateContent>
      </w:r>
    </w:p>
    <w:sectPr w:rsidR="00EB0C15" w:rsidSect="003357FB">
      <w:pgSz w:w="11906" w:h="16838" w:code="9"/>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520F1" w14:textId="77777777" w:rsidR="00060A21" w:rsidRDefault="00060A21">
      <w:r>
        <w:separator/>
      </w:r>
    </w:p>
  </w:endnote>
  <w:endnote w:type="continuationSeparator" w:id="0">
    <w:p w14:paraId="52D09B8D" w14:textId="77777777" w:rsidR="00060A21" w:rsidRDefault="0006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T57o00">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A2114" w14:textId="77777777" w:rsidR="00060A21" w:rsidRDefault="00060A21" w:rsidP="00581A0C">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2AD3B49D" w14:textId="77777777" w:rsidR="00060A21" w:rsidRDefault="00060A2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7000844"/>
      <w:docPartObj>
        <w:docPartGallery w:val="Page Numbers (Bottom of Page)"/>
        <w:docPartUnique/>
      </w:docPartObj>
    </w:sdtPr>
    <w:sdtEndPr>
      <w:rPr>
        <w:b/>
        <w:sz w:val="20"/>
        <w:szCs w:val="20"/>
      </w:rPr>
    </w:sdtEndPr>
    <w:sdtContent>
      <w:p w14:paraId="136BB1F3" w14:textId="77777777" w:rsidR="00060A21" w:rsidRPr="00AD5498" w:rsidRDefault="00060A21" w:rsidP="00C409AD">
        <w:pPr>
          <w:pStyle w:val="Voettekst"/>
          <w:jc w:val="right"/>
          <w:rPr>
            <w:b/>
            <w:sz w:val="20"/>
            <w:szCs w:val="20"/>
          </w:rPr>
        </w:pPr>
        <w:r w:rsidRPr="00AD5498">
          <w:rPr>
            <w:b/>
            <w:sz w:val="20"/>
            <w:szCs w:val="20"/>
          </w:rPr>
          <w:fldChar w:fldCharType="begin"/>
        </w:r>
        <w:r w:rsidRPr="00AD5498">
          <w:rPr>
            <w:b/>
            <w:sz w:val="20"/>
            <w:szCs w:val="20"/>
          </w:rPr>
          <w:instrText>PAGE   \* MERGEFORMAT</w:instrText>
        </w:r>
        <w:r w:rsidRPr="00AD5498">
          <w:rPr>
            <w:b/>
            <w:sz w:val="20"/>
            <w:szCs w:val="20"/>
          </w:rPr>
          <w:fldChar w:fldCharType="separate"/>
        </w:r>
        <w:r w:rsidRPr="00AD5498">
          <w:rPr>
            <w:b/>
            <w:noProof/>
            <w:sz w:val="20"/>
            <w:szCs w:val="20"/>
          </w:rPr>
          <w:t>9</w:t>
        </w:r>
        <w:r w:rsidRPr="00AD5498">
          <w:rPr>
            <w:b/>
            <w:sz w:val="20"/>
            <w:szCs w:val="20"/>
          </w:rPr>
          <w:fldChar w:fldCharType="end"/>
        </w:r>
      </w:p>
    </w:sdtContent>
  </w:sdt>
  <w:p w14:paraId="2596777E" w14:textId="77777777" w:rsidR="00060A21" w:rsidRDefault="00060A2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A3B32" w14:textId="77777777" w:rsidR="00060A21" w:rsidRDefault="00060A21">
      <w:r>
        <w:separator/>
      </w:r>
    </w:p>
  </w:footnote>
  <w:footnote w:type="continuationSeparator" w:id="0">
    <w:p w14:paraId="5057C6A8" w14:textId="77777777" w:rsidR="00060A21" w:rsidRDefault="0006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3E5A4" w14:textId="77777777" w:rsidR="00060A21" w:rsidRPr="00203179" w:rsidRDefault="00060A21">
    <w:pPr>
      <w:pStyle w:val="Koptekst"/>
      <w:rPr>
        <w:rFonts w:cs="Arial"/>
      </w:rPr>
    </w:pPr>
  </w:p>
  <w:p w14:paraId="351DA1B7" w14:textId="77777777" w:rsidR="00060A21" w:rsidRPr="00203179" w:rsidRDefault="00060A21" w:rsidP="00C54B73">
    <w:pPr>
      <w:pStyle w:val="Koptekst"/>
      <w:jc w:val="right"/>
      <w:rPr>
        <w:rFonts w:cs="Arial"/>
        <w:sz w:val="20"/>
        <w:szCs w:val="20"/>
      </w:rPr>
    </w:pPr>
    <w:r w:rsidRPr="00203179">
      <w:rPr>
        <w:rFonts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02CD3" w14:textId="77777777" w:rsidR="00060A21" w:rsidRDefault="00060A21" w:rsidP="00145312">
    <w:pPr>
      <w:jc w:val="right"/>
    </w:pPr>
  </w:p>
  <w:p w14:paraId="4F445BD7" w14:textId="77777777" w:rsidR="00060A21" w:rsidRDefault="00060A2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7B1"/>
    <w:multiLevelType w:val="hybridMultilevel"/>
    <w:tmpl w:val="050859E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59111F0"/>
    <w:multiLevelType w:val="hybridMultilevel"/>
    <w:tmpl w:val="B75831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177815B3"/>
    <w:multiLevelType w:val="hybridMultilevel"/>
    <w:tmpl w:val="687E234C"/>
    <w:lvl w:ilvl="0" w:tplc="04130005">
      <w:start w:val="1"/>
      <w:numFmt w:val="bullet"/>
      <w:lvlText w:val=""/>
      <w:lvlJc w:val="left"/>
      <w:pPr>
        <w:tabs>
          <w:tab w:val="num" w:pos="360"/>
        </w:tabs>
        <w:ind w:left="360" w:hanging="360"/>
      </w:pPr>
      <w:rPr>
        <w:rFonts w:ascii="Wingdings" w:hAnsi="Wingding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cs="Courier New" w:hint="default"/>
      </w:rPr>
    </w:lvl>
    <w:lvl w:ilvl="8" w:tplc="0413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AD479E"/>
    <w:multiLevelType w:val="hybridMultilevel"/>
    <w:tmpl w:val="AC142D80"/>
    <w:lvl w:ilvl="0" w:tplc="64BC1270">
      <w:start w:val="1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BC8375B"/>
    <w:multiLevelType w:val="hybridMultilevel"/>
    <w:tmpl w:val="9C6439BA"/>
    <w:lvl w:ilvl="0" w:tplc="3BA22BDA">
      <w:start w:val="14"/>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0C63170"/>
    <w:multiLevelType w:val="hybridMultilevel"/>
    <w:tmpl w:val="B5D408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AF14F43"/>
    <w:multiLevelType w:val="hybridMultilevel"/>
    <w:tmpl w:val="E760D0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2C34394"/>
    <w:multiLevelType w:val="hybridMultilevel"/>
    <w:tmpl w:val="83FA6D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63BC6B00"/>
    <w:multiLevelType w:val="hybridMultilevel"/>
    <w:tmpl w:val="78EEBD6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51069E8"/>
    <w:multiLevelType w:val="hybridMultilevel"/>
    <w:tmpl w:val="1F00CACC"/>
    <w:lvl w:ilvl="0" w:tplc="B1963F62">
      <w:start w:val="1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9360800"/>
    <w:multiLevelType w:val="hybridMultilevel"/>
    <w:tmpl w:val="1B4A30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BC664A6"/>
    <w:multiLevelType w:val="hybridMultilevel"/>
    <w:tmpl w:val="DB3AF198"/>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D7B4EED"/>
    <w:multiLevelType w:val="hybridMultilevel"/>
    <w:tmpl w:val="6526F2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F2777F7"/>
    <w:multiLevelType w:val="hybridMultilevel"/>
    <w:tmpl w:val="2FB487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711204EB"/>
    <w:multiLevelType w:val="hybridMultilevel"/>
    <w:tmpl w:val="A1A853F2"/>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3"/>
  </w:num>
  <w:num w:numId="4">
    <w:abstractNumId w:val="12"/>
  </w:num>
  <w:num w:numId="5">
    <w:abstractNumId w:val="8"/>
  </w:num>
  <w:num w:numId="6">
    <w:abstractNumId w:val="5"/>
  </w:num>
  <w:num w:numId="7">
    <w:abstractNumId w:val="10"/>
  </w:num>
  <w:num w:numId="8">
    <w:abstractNumId w:val="4"/>
  </w:num>
  <w:num w:numId="9">
    <w:abstractNumId w:val="3"/>
  </w:num>
  <w:num w:numId="10">
    <w:abstractNumId w:val="7"/>
  </w:num>
  <w:num w:numId="11">
    <w:abstractNumId w:val="1"/>
  </w:num>
  <w:num w:numId="12">
    <w:abstractNumId w:val="10"/>
  </w:num>
  <w:num w:numId="13">
    <w:abstractNumId w:val="13"/>
  </w:num>
  <w:num w:numId="14">
    <w:abstractNumId w:val="0"/>
  </w:num>
  <w:num w:numId="15">
    <w:abstractNumId w:val="2"/>
  </w:num>
  <w:num w:numId="16">
    <w:abstractNumId w:val="11"/>
  </w:num>
  <w:num w:numId="17">
    <w:abstractNumId w:val="0"/>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nl-NL" w:vendorID="64" w:dllVersion="6"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022"/>
    <w:rsid w:val="000007C3"/>
    <w:rsid w:val="000008C0"/>
    <w:rsid w:val="00001763"/>
    <w:rsid w:val="00003D2A"/>
    <w:rsid w:val="00006595"/>
    <w:rsid w:val="00010DDA"/>
    <w:rsid w:val="00014A7B"/>
    <w:rsid w:val="000248F1"/>
    <w:rsid w:val="00025EFC"/>
    <w:rsid w:val="00027CC4"/>
    <w:rsid w:val="00035035"/>
    <w:rsid w:val="00036697"/>
    <w:rsid w:val="00036B50"/>
    <w:rsid w:val="00047581"/>
    <w:rsid w:val="000529B6"/>
    <w:rsid w:val="00056DEA"/>
    <w:rsid w:val="00060A21"/>
    <w:rsid w:val="00062CA8"/>
    <w:rsid w:val="00067022"/>
    <w:rsid w:val="000677F1"/>
    <w:rsid w:val="00074AEB"/>
    <w:rsid w:val="00077980"/>
    <w:rsid w:val="0007798A"/>
    <w:rsid w:val="00085302"/>
    <w:rsid w:val="000858AC"/>
    <w:rsid w:val="000944DF"/>
    <w:rsid w:val="00097A93"/>
    <w:rsid w:val="000A5D93"/>
    <w:rsid w:val="000A64CF"/>
    <w:rsid w:val="000B0B61"/>
    <w:rsid w:val="000B64E9"/>
    <w:rsid w:val="000B6C44"/>
    <w:rsid w:val="000C38A7"/>
    <w:rsid w:val="000C606D"/>
    <w:rsid w:val="000D43B8"/>
    <w:rsid w:val="000D67D6"/>
    <w:rsid w:val="000E0F86"/>
    <w:rsid w:val="000E353F"/>
    <w:rsid w:val="000E3652"/>
    <w:rsid w:val="000E490F"/>
    <w:rsid w:val="000E5457"/>
    <w:rsid w:val="000E7878"/>
    <w:rsid w:val="000F0049"/>
    <w:rsid w:val="00102C37"/>
    <w:rsid w:val="001040D3"/>
    <w:rsid w:val="001043E6"/>
    <w:rsid w:val="00111227"/>
    <w:rsid w:val="0011227F"/>
    <w:rsid w:val="00113449"/>
    <w:rsid w:val="00121E11"/>
    <w:rsid w:val="00122A0B"/>
    <w:rsid w:val="00130035"/>
    <w:rsid w:val="001308C4"/>
    <w:rsid w:val="00135D24"/>
    <w:rsid w:val="00141248"/>
    <w:rsid w:val="001416C8"/>
    <w:rsid w:val="00145312"/>
    <w:rsid w:val="0014668C"/>
    <w:rsid w:val="001505E2"/>
    <w:rsid w:val="001523AE"/>
    <w:rsid w:val="00152904"/>
    <w:rsid w:val="00154122"/>
    <w:rsid w:val="00154467"/>
    <w:rsid w:val="0015568E"/>
    <w:rsid w:val="00155F89"/>
    <w:rsid w:val="00163DA1"/>
    <w:rsid w:val="0018693E"/>
    <w:rsid w:val="00192492"/>
    <w:rsid w:val="0019466A"/>
    <w:rsid w:val="001948AD"/>
    <w:rsid w:val="00196FC2"/>
    <w:rsid w:val="001A0D81"/>
    <w:rsid w:val="001A13B5"/>
    <w:rsid w:val="001A76AB"/>
    <w:rsid w:val="001B14A4"/>
    <w:rsid w:val="001B1F70"/>
    <w:rsid w:val="001C7085"/>
    <w:rsid w:val="001D05B0"/>
    <w:rsid w:val="001E0233"/>
    <w:rsid w:val="001E10BC"/>
    <w:rsid w:val="001E283D"/>
    <w:rsid w:val="001E3E28"/>
    <w:rsid w:val="001E722E"/>
    <w:rsid w:val="001F1B7C"/>
    <w:rsid w:val="001F5B70"/>
    <w:rsid w:val="00203179"/>
    <w:rsid w:val="00204C6D"/>
    <w:rsid w:val="00205C0D"/>
    <w:rsid w:val="002145EE"/>
    <w:rsid w:val="00214B9A"/>
    <w:rsid w:val="002176ED"/>
    <w:rsid w:val="00222A84"/>
    <w:rsid w:val="00225511"/>
    <w:rsid w:val="00234FFE"/>
    <w:rsid w:val="0024059D"/>
    <w:rsid w:val="002455D6"/>
    <w:rsid w:val="002515C7"/>
    <w:rsid w:val="00253C51"/>
    <w:rsid w:val="0025468C"/>
    <w:rsid w:val="00256F0E"/>
    <w:rsid w:val="00264957"/>
    <w:rsid w:val="00275A6F"/>
    <w:rsid w:val="00280FD7"/>
    <w:rsid w:val="002A54CE"/>
    <w:rsid w:val="002A71BA"/>
    <w:rsid w:val="002B7B4A"/>
    <w:rsid w:val="002B7F4F"/>
    <w:rsid w:val="002C14F2"/>
    <w:rsid w:val="002C55D1"/>
    <w:rsid w:val="002C6B32"/>
    <w:rsid w:val="002C7F65"/>
    <w:rsid w:val="002D00A0"/>
    <w:rsid w:val="002D2E83"/>
    <w:rsid w:val="002D33B3"/>
    <w:rsid w:val="002D36A2"/>
    <w:rsid w:val="002D3D88"/>
    <w:rsid w:val="002D505C"/>
    <w:rsid w:val="002E3C9A"/>
    <w:rsid w:val="002E5B31"/>
    <w:rsid w:val="002F021C"/>
    <w:rsid w:val="002F5509"/>
    <w:rsid w:val="003062A3"/>
    <w:rsid w:val="003115BC"/>
    <w:rsid w:val="00316344"/>
    <w:rsid w:val="0032004E"/>
    <w:rsid w:val="003269C0"/>
    <w:rsid w:val="0033176B"/>
    <w:rsid w:val="00331F85"/>
    <w:rsid w:val="0033274F"/>
    <w:rsid w:val="00333CB1"/>
    <w:rsid w:val="003357FB"/>
    <w:rsid w:val="0034067B"/>
    <w:rsid w:val="00343757"/>
    <w:rsid w:val="00343A1C"/>
    <w:rsid w:val="00347DCB"/>
    <w:rsid w:val="003508E0"/>
    <w:rsid w:val="00354035"/>
    <w:rsid w:val="00361841"/>
    <w:rsid w:val="00364F54"/>
    <w:rsid w:val="00365C4D"/>
    <w:rsid w:val="00365D50"/>
    <w:rsid w:val="00372E8F"/>
    <w:rsid w:val="00373336"/>
    <w:rsid w:val="00374C7C"/>
    <w:rsid w:val="00377FD9"/>
    <w:rsid w:val="00383B39"/>
    <w:rsid w:val="003841F3"/>
    <w:rsid w:val="003842F7"/>
    <w:rsid w:val="003853AF"/>
    <w:rsid w:val="00387460"/>
    <w:rsid w:val="00387E25"/>
    <w:rsid w:val="0039043F"/>
    <w:rsid w:val="0039596F"/>
    <w:rsid w:val="00397FC6"/>
    <w:rsid w:val="003A545B"/>
    <w:rsid w:val="003A6C07"/>
    <w:rsid w:val="003B5415"/>
    <w:rsid w:val="003D1009"/>
    <w:rsid w:val="003E1CEB"/>
    <w:rsid w:val="003E2BE0"/>
    <w:rsid w:val="003E5229"/>
    <w:rsid w:val="003F10D2"/>
    <w:rsid w:val="003F49BF"/>
    <w:rsid w:val="003F4B4A"/>
    <w:rsid w:val="003F74E5"/>
    <w:rsid w:val="00402FCF"/>
    <w:rsid w:val="00406A75"/>
    <w:rsid w:val="004070A4"/>
    <w:rsid w:val="00410540"/>
    <w:rsid w:val="00412AB3"/>
    <w:rsid w:val="004162D9"/>
    <w:rsid w:val="00416D6E"/>
    <w:rsid w:val="00424586"/>
    <w:rsid w:val="0043620D"/>
    <w:rsid w:val="00437B29"/>
    <w:rsid w:val="004400FC"/>
    <w:rsid w:val="0044349F"/>
    <w:rsid w:val="00446947"/>
    <w:rsid w:val="00451F16"/>
    <w:rsid w:val="004521E7"/>
    <w:rsid w:val="00460EAD"/>
    <w:rsid w:val="00461AB0"/>
    <w:rsid w:val="00462A86"/>
    <w:rsid w:val="00465C1E"/>
    <w:rsid w:val="004676CD"/>
    <w:rsid w:val="00467711"/>
    <w:rsid w:val="00467A6F"/>
    <w:rsid w:val="0047112D"/>
    <w:rsid w:val="0047158C"/>
    <w:rsid w:val="00474279"/>
    <w:rsid w:val="00474843"/>
    <w:rsid w:val="00477B6B"/>
    <w:rsid w:val="0048083D"/>
    <w:rsid w:val="00484D1D"/>
    <w:rsid w:val="00485F4A"/>
    <w:rsid w:val="00486E5A"/>
    <w:rsid w:val="00493245"/>
    <w:rsid w:val="004976CE"/>
    <w:rsid w:val="004A17EA"/>
    <w:rsid w:val="004A720F"/>
    <w:rsid w:val="004B1493"/>
    <w:rsid w:val="004B585B"/>
    <w:rsid w:val="004B5C39"/>
    <w:rsid w:val="004B6721"/>
    <w:rsid w:val="004C00E5"/>
    <w:rsid w:val="004C4D31"/>
    <w:rsid w:val="004E244E"/>
    <w:rsid w:val="004E2BC6"/>
    <w:rsid w:val="004E37FA"/>
    <w:rsid w:val="004E42C7"/>
    <w:rsid w:val="004E7BB3"/>
    <w:rsid w:val="004F1798"/>
    <w:rsid w:val="004F56A4"/>
    <w:rsid w:val="004F613D"/>
    <w:rsid w:val="005049D0"/>
    <w:rsid w:val="00510206"/>
    <w:rsid w:val="005243AD"/>
    <w:rsid w:val="005320F1"/>
    <w:rsid w:val="00533051"/>
    <w:rsid w:val="00537737"/>
    <w:rsid w:val="00540D75"/>
    <w:rsid w:val="0054608C"/>
    <w:rsid w:val="00553689"/>
    <w:rsid w:val="0055440D"/>
    <w:rsid w:val="00554786"/>
    <w:rsid w:val="00555691"/>
    <w:rsid w:val="00556C1B"/>
    <w:rsid w:val="00560122"/>
    <w:rsid w:val="00561040"/>
    <w:rsid w:val="00565442"/>
    <w:rsid w:val="0056794D"/>
    <w:rsid w:val="00571102"/>
    <w:rsid w:val="0057121B"/>
    <w:rsid w:val="00575188"/>
    <w:rsid w:val="00576DFB"/>
    <w:rsid w:val="00581A0C"/>
    <w:rsid w:val="005854F5"/>
    <w:rsid w:val="00593EA4"/>
    <w:rsid w:val="005955BC"/>
    <w:rsid w:val="005A7900"/>
    <w:rsid w:val="005B0669"/>
    <w:rsid w:val="005B2B18"/>
    <w:rsid w:val="005B3857"/>
    <w:rsid w:val="005B4AE1"/>
    <w:rsid w:val="005B5CBF"/>
    <w:rsid w:val="005B6141"/>
    <w:rsid w:val="005C09C8"/>
    <w:rsid w:val="005C25B2"/>
    <w:rsid w:val="005C2856"/>
    <w:rsid w:val="005C4CA8"/>
    <w:rsid w:val="005C6939"/>
    <w:rsid w:val="005C6D01"/>
    <w:rsid w:val="005C7175"/>
    <w:rsid w:val="005D2157"/>
    <w:rsid w:val="005D6BC4"/>
    <w:rsid w:val="005E5263"/>
    <w:rsid w:val="005E5ABB"/>
    <w:rsid w:val="005E5D3B"/>
    <w:rsid w:val="005E7F01"/>
    <w:rsid w:val="005F109F"/>
    <w:rsid w:val="005F7A56"/>
    <w:rsid w:val="00602F27"/>
    <w:rsid w:val="00605BBB"/>
    <w:rsid w:val="006073BD"/>
    <w:rsid w:val="0061221B"/>
    <w:rsid w:val="00614DC2"/>
    <w:rsid w:val="00623EEA"/>
    <w:rsid w:val="00631AE7"/>
    <w:rsid w:val="00637314"/>
    <w:rsid w:val="006402BB"/>
    <w:rsid w:val="00640AEE"/>
    <w:rsid w:val="006451B5"/>
    <w:rsid w:val="00654A2E"/>
    <w:rsid w:val="00655AD9"/>
    <w:rsid w:val="006577E2"/>
    <w:rsid w:val="00662E85"/>
    <w:rsid w:val="00670E4A"/>
    <w:rsid w:val="00673F1B"/>
    <w:rsid w:val="00676305"/>
    <w:rsid w:val="006804CE"/>
    <w:rsid w:val="00686B2F"/>
    <w:rsid w:val="00686EA7"/>
    <w:rsid w:val="00690AC3"/>
    <w:rsid w:val="00693D25"/>
    <w:rsid w:val="006948F9"/>
    <w:rsid w:val="00694CB4"/>
    <w:rsid w:val="006A5077"/>
    <w:rsid w:val="006A6440"/>
    <w:rsid w:val="006A661E"/>
    <w:rsid w:val="006A6AAD"/>
    <w:rsid w:val="006A7879"/>
    <w:rsid w:val="006B1114"/>
    <w:rsid w:val="006B4EF5"/>
    <w:rsid w:val="006C08BD"/>
    <w:rsid w:val="006C2380"/>
    <w:rsid w:val="006C4C35"/>
    <w:rsid w:val="006C6894"/>
    <w:rsid w:val="006C7541"/>
    <w:rsid w:val="006D19FC"/>
    <w:rsid w:val="006D2ADF"/>
    <w:rsid w:val="006D3BE1"/>
    <w:rsid w:val="006E074F"/>
    <w:rsid w:val="006E2333"/>
    <w:rsid w:val="006E7854"/>
    <w:rsid w:val="006E7EAF"/>
    <w:rsid w:val="006E7F9B"/>
    <w:rsid w:val="006F1B29"/>
    <w:rsid w:val="006F5C58"/>
    <w:rsid w:val="0070325F"/>
    <w:rsid w:val="007101B1"/>
    <w:rsid w:val="0071181D"/>
    <w:rsid w:val="00714B4D"/>
    <w:rsid w:val="00714EDC"/>
    <w:rsid w:val="00725565"/>
    <w:rsid w:val="00741650"/>
    <w:rsid w:val="00746095"/>
    <w:rsid w:val="00746289"/>
    <w:rsid w:val="0075315E"/>
    <w:rsid w:val="00754858"/>
    <w:rsid w:val="00755319"/>
    <w:rsid w:val="00757CF9"/>
    <w:rsid w:val="00765EAD"/>
    <w:rsid w:val="0076773A"/>
    <w:rsid w:val="00774F85"/>
    <w:rsid w:val="0077511E"/>
    <w:rsid w:val="00776523"/>
    <w:rsid w:val="0078133D"/>
    <w:rsid w:val="00781DB1"/>
    <w:rsid w:val="00793B23"/>
    <w:rsid w:val="00794F03"/>
    <w:rsid w:val="00796175"/>
    <w:rsid w:val="007A21B5"/>
    <w:rsid w:val="007A739B"/>
    <w:rsid w:val="007B13FB"/>
    <w:rsid w:val="007B57E5"/>
    <w:rsid w:val="007B619F"/>
    <w:rsid w:val="007D2B9C"/>
    <w:rsid w:val="007D5689"/>
    <w:rsid w:val="007E7C79"/>
    <w:rsid w:val="007F5DBE"/>
    <w:rsid w:val="0081021D"/>
    <w:rsid w:val="0081052A"/>
    <w:rsid w:val="00813E14"/>
    <w:rsid w:val="008161AE"/>
    <w:rsid w:val="00816C3B"/>
    <w:rsid w:val="00817FC0"/>
    <w:rsid w:val="00821DB6"/>
    <w:rsid w:val="008261C1"/>
    <w:rsid w:val="00830105"/>
    <w:rsid w:val="0083385D"/>
    <w:rsid w:val="008364E8"/>
    <w:rsid w:val="00840202"/>
    <w:rsid w:val="00842877"/>
    <w:rsid w:val="00842978"/>
    <w:rsid w:val="008534A3"/>
    <w:rsid w:val="008539BB"/>
    <w:rsid w:val="008632E6"/>
    <w:rsid w:val="00866A43"/>
    <w:rsid w:val="008675CF"/>
    <w:rsid w:val="008700FD"/>
    <w:rsid w:val="00871EEC"/>
    <w:rsid w:val="00872771"/>
    <w:rsid w:val="00881D62"/>
    <w:rsid w:val="00882065"/>
    <w:rsid w:val="008836DC"/>
    <w:rsid w:val="00885AB3"/>
    <w:rsid w:val="008875B5"/>
    <w:rsid w:val="008919A7"/>
    <w:rsid w:val="00891CB7"/>
    <w:rsid w:val="008B497B"/>
    <w:rsid w:val="008B63F3"/>
    <w:rsid w:val="008C3428"/>
    <w:rsid w:val="008C5856"/>
    <w:rsid w:val="008C591B"/>
    <w:rsid w:val="008C7083"/>
    <w:rsid w:val="008C7910"/>
    <w:rsid w:val="008E18AE"/>
    <w:rsid w:val="008E388C"/>
    <w:rsid w:val="008E5E89"/>
    <w:rsid w:val="008F3188"/>
    <w:rsid w:val="008F384D"/>
    <w:rsid w:val="008F5432"/>
    <w:rsid w:val="008F689F"/>
    <w:rsid w:val="008F736D"/>
    <w:rsid w:val="009111C7"/>
    <w:rsid w:val="00922249"/>
    <w:rsid w:val="0092387A"/>
    <w:rsid w:val="00927B41"/>
    <w:rsid w:val="00930237"/>
    <w:rsid w:val="0093509D"/>
    <w:rsid w:val="00952E1F"/>
    <w:rsid w:val="00954180"/>
    <w:rsid w:val="00954442"/>
    <w:rsid w:val="00961821"/>
    <w:rsid w:val="00963469"/>
    <w:rsid w:val="00964CEA"/>
    <w:rsid w:val="00970CBD"/>
    <w:rsid w:val="009744D3"/>
    <w:rsid w:val="0097560F"/>
    <w:rsid w:val="00982030"/>
    <w:rsid w:val="00984567"/>
    <w:rsid w:val="00984920"/>
    <w:rsid w:val="009913FC"/>
    <w:rsid w:val="009916F2"/>
    <w:rsid w:val="009A0A3B"/>
    <w:rsid w:val="009B21C1"/>
    <w:rsid w:val="009B26CA"/>
    <w:rsid w:val="009B2F60"/>
    <w:rsid w:val="009B6943"/>
    <w:rsid w:val="009D1D5A"/>
    <w:rsid w:val="009D3E00"/>
    <w:rsid w:val="009D5ECC"/>
    <w:rsid w:val="009E05B3"/>
    <w:rsid w:val="009E1DF1"/>
    <w:rsid w:val="009E42C5"/>
    <w:rsid w:val="009E7103"/>
    <w:rsid w:val="00A00204"/>
    <w:rsid w:val="00A111E9"/>
    <w:rsid w:val="00A211BF"/>
    <w:rsid w:val="00A2481A"/>
    <w:rsid w:val="00A26C4B"/>
    <w:rsid w:val="00A31FF9"/>
    <w:rsid w:val="00A32366"/>
    <w:rsid w:val="00A32B8E"/>
    <w:rsid w:val="00A37AE5"/>
    <w:rsid w:val="00A4685B"/>
    <w:rsid w:val="00A54407"/>
    <w:rsid w:val="00A55109"/>
    <w:rsid w:val="00A568A6"/>
    <w:rsid w:val="00A63D31"/>
    <w:rsid w:val="00A65D19"/>
    <w:rsid w:val="00A71748"/>
    <w:rsid w:val="00A721D6"/>
    <w:rsid w:val="00A76FCC"/>
    <w:rsid w:val="00A77D1A"/>
    <w:rsid w:val="00A81035"/>
    <w:rsid w:val="00A8127E"/>
    <w:rsid w:val="00A81660"/>
    <w:rsid w:val="00A85106"/>
    <w:rsid w:val="00A86ACF"/>
    <w:rsid w:val="00A92077"/>
    <w:rsid w:val="00A924FC"/>
    <w:rsid w:val="00A92C8C"/>
    <w:rsid w:val="00AA75E3"/>
    <w:rsid w:val="00AB4FB5"/>
    <w:rsid w:val="00AB73D3"/>
    <w:rsid w:val="00AD0EE4"/>
    <w:rsid w:val="00AD4163"/>
    <w:rsid w:val="00AD4873"/>
    <w:rsid w:val="00AD5498"/>
    <w:rsid w:val="00AD54B6"/>
    <w:rsid w:val="00AD5F41"/>
    <w:rsid w:val="00AD6F84"/>
    <w:rsid w:val="00AE1D0E"/>
    <w:rsid w:val="00AE42B3"/>
    <w:rsid w:val="00AE6AFF"/>
    <w:rsid w:val="00B044D2"/>
    <w:rsid w:val="00B152AF"/>
    <w:rsid w:val="00B156C4"/>
    <w:rsid w:val="00B161A8"/>
    <w:rsid w:val="00B36AA3"/>
    <w:rsid w:val="00B37DC7"/>
    <w:rsid w:val="00B40237"/>
    <w:rsid w:val="00B42816"/>
    <w:rsid w:val="00B52E3A"/>
    <w:rsid w:val="00B53294"/>
    <w:rsid w:val="00B56BA3"/>
    <w:rsid w:val="00B56DE7"/>
    <w:rsid w:val="00B638AB"/>
    <w:rsid w:val="00B66CB7"/>
    <w:rsid w:val="00B7518A"/>
    <w:rsid w:val="00B91C11"/>
    <w:rsid w:val="00BA1D14"/>
    <w:rsid w:val="00BA4352"/>
    <w:rsid w:val="00BA6536"/>
    <w:rsid w:val="00BB1FC6"/>
    <w:rsid w:val="00BB2B81"/>
    <w:rsid w:val="00BB3BE1"/>
    <w:rsid w:val="00BB5100"/>
    <w:rsid w:val="00BC4933"/>
    <w:rsid w:val="00BC5CAA"/>
    <w:rsid w:val="00BC75F1"/>
    <w:rsid w:val="00BD26AF"/>
    <w:rsid w:val="00BD2BB9"/>
    <w:rsid w:val="00BD2F3B"/>
    <w:rsid w:val="00BE0DEA"/>
    <w:rsid w:val="00BE353D"/>
    <w:rsid w:val="00BE69FC"/>
    <w:rsid w:val="00BE6AEE"/>
    <w:rsid w:val="00BF43D7"/>
    <w:rsid w:val="00BF5ABE"/>
    <w:rsid w:val="00BF7225"/>
    <w:rsid w:val="00C015FE"/>
    <w:rsid w:val="00C102A0"/>
    <w:rsid w:val="00C1283A"/>
    <w:rsid w:val="00C15052"/>
    <w:rsid w:val="00C1589E"/>
    <w:rsid w:val="00C179BF"/>
    <w:rsid w:val="00C210BB"/>
    <w:rsid w:val="00C26E14"/>
    <w:rsid w:val="00C3104F"/>
    <w:rsid w:val="00C32963"/>
    <w:rsid w:val="00C345F0"/>
    <w:rsid w:val="00C3484A"/>
    <w:rsid w:val="00C34CE9"/>
    <w:rsid w:val="00C409AD"/>
    <w:rsid w:val="00C432E2"/>
    <w:rsid w:val="00C43EBF"/>
    <w:rsid w:val="00C518DE"/>
    <w:rsid w:val="00C54B73"/>
    <w:rsid w:val="00C5607A"/>
    <w:rsid w:val="00C5680A"/>
    <w:rsid w:val="00C572D2"/>
    <w:rsid w:val="00C60398"/>
    <w:rsid w:val="00C64026"/>
    <w:rsid w:val="00C66DAA"/>
    <w:rsid w:val="00C74A4F"/>
    <w:rsid w:val="00C80432"/>
    <w:rsid w:val="00C80849"/>
    <w:rsid w:val="00C84F55"/>
    <w:rsid w:val="00C91616"/>
    <w:rsid w:val="00C9400C"/>
    <w:rsid w:val="00CB3809"/>
    <w:rsid w:val="00CB589F"/>
    <w:rsid w:val="00CB723A"/>
    <w:rsid w:val="00CB7F84"/>
    <w:rsid w:val="00CC17C0"/>
    <w:rsid w:val="00CD206B"/>
    <w:rsid w:val="00CD5625"/>
    <w:rsid w:val="00CF13E1"/>
    <w:rsid w:val="00CF16A7"/>
    <w:rsid w:val="00CF1C30"/>
    <w:rsid w:val="00CF35DF"/>
    <w:rsid w:val="00CF6B68"/>
    <w:rsid w:val="00D01171"/>
    <w:rsid w:val="00D02819"/>
    <w:rsid w:val="00D05726"/>
    <w:rsid w:val="00D05CEC"/>
    <w:rsid w:val="00D240B8"/>
    <w:rsid w:val="00D379AD"/>
    <w:rsid w:val="00D426D4"/>
    <w:rsid w:val="00D43EBE"/>
    <w:rsid w:val="00D4733E"/>
    <w:rsid w:val="00D512EE"/>
    <w:rsid w:val="00D64AE4"/>
    <w:rsid w:val="00D64E0C"/>
    <w:rsid w:val="00D66F0D"/>
    <w:rsid w:val="00D75C8B"/>
    <w:rsid w:val="00D761F2"/>
    <w:rsid w:val="00D80969"/>
    <w:rsid w:val="00D81CB9"/>
    <w:rsid w:val="00D919C3"/>
    <w:rsid w:val="00D94029"/>
    <w:rsid w:val="00DA20E9"/>
    <w:rsid w:val="00DB17BB"/>
    <w:rsid w:val="00DB3E5B"/>
    <w:rsid w:val="00DB5FBA"/>
    <w:rsid w:val="00DB62A3"/>
    <w:rsid w:val="00DC4022"/>
    <w:rsid w:val="00DC58DB"/>
    <w:rsid w:val="00DD5E24"/>
    <w:rsid w:val="00DD72A7"/>
    <w:rsid w:val="00DE3E16"/>
    <w:rsid w:val="00DF20DD"/>
    <w:rsid w:val="00E00E56"/>
    <w:rsid w:val="00E052DC"/>
    <w:rsid w:val="00E0616C"/>
    <w:rsid w:val="00E13344"/>
    <w:rsid w:val="00E13541"/>
    <w:rsid w:val="00E1455B"/>
    <w:rsid w:val="00E21E44"/>
    <w:rsid w:val="00E2206C"/>
    <w:rsid w:val="00E26D45"/>
    <w:rsid w:val="00E326A1"/>
    <w:rsid w:val="00E344A5"/>
    <w:rsid w:val="00E4045E"/>
    <w:rsid w:val="00E41366"/>
    <w:rsid w:val="00E43CCD"/>
    <w:rsid w:val="00E46963"/>
    <w:rsid w:val="00E50CBA"/>
    <w:rsid w:val="00E525E6"/>
    <w:rsid w:val="00E579E5"/>
    <w:rsid w:val="00E60B44"/>
    <w:rsid w:val="00E60C69"/>
    <w:rsid w:val="00E70083"/>
    <w:rsid w:val="00E728C0"/>
    <w:rsid w:val="00E73247"/>
    <w:rsid w:val="00E73B9C"/>
    <w:rsid w:val="00E752E0"/>
    <w:rsid w:val="00E83F42"/>
    <w:rsid w:val="00E842E7"/>
    <w:rsid w:val="00E90911"/>
    <w:rsid w:val="00E94722"/>
    <w:rsid w:val="00E95AC6"/>
    <w:rsid w:val="00EA2A00"/>
    <w:rsid w:val="00EA34BA"/>
    <w:rsid w:val="00EA5BFB"/>
    <w:rsid w:val="00EA5F7F"/>
    <w:rsid w:val="00EA7E71"/>
    <w:rsid w:val="00EB0C15"/>
    <w:rsid w:val="00EC0140"/>
    <w:rsid w:val="00EC7FDD"/>
    <w:rsid w:val="00EF063F"/>
    <w:rsid w:val="00EF415B"/>
    <w:rsid w:val="00F0080A"/>
    <w:rsid w:val="00F01025"/>
    <w:rsid w:val="00F03517"/>
    <w:rsid w:val="00F04F51"/>
    <w:rsid w:val="00F05E86"/>
    <w:rsid w:val="00F075BF"/>
    <w:rsid w:val="00F11B88"/>
    <w:rsid w:val="00F1318D"/>
    <w:rsid w:val="00F211EB"/>
    <w:rsid w:val="00F2681E"/>
    <w:rsid w:val="00F33A20"/>
    <w:rsid w:val="00F404F7"/>
    <w:rsid w:val="00F442B7"/>
    <w:rsid w:val="00F5070D"/>
    <w:rsid w:val="00F5651C"/>
    <w:rsid w:val="00F6225E"/>
    <w:rsid w:val="00F63078"/>
    <w:rsid w:val="00F72267"/>
    <w:rsid w:val="00F75E9B"/>
    <w:rsid w:val="00F76D60"/>
    <w:rsid w:val="00F80970"/>
    <w:rsid w:val="00F81173"/>
    <w:rsid w:val="00F8257D"/>
    <w:rsid w:val="00F82A70"/>
    <w:rsid w:val="00F832CD"/>
    <w:rsid w:val="00F869D1"/>
    <w:rsid w:val="00F937C2"/>
    <w:rsid w:val="00FA1C83"/>
    <w:rsid w:val="00FA28D4"/>
    <w:rsid w:val="00FB3E9E"/>
    <w:rsid w:val="00FB3FE2"/>
    <w:rsid w:val="00FC3042"/>
    <w:rsid w:val="00FD14C2"/>
    <w:rsid w:val="00FD53A0"/>
    <w:rsid w:val="00FD56B1"/>
    <w:rsid w:val="00FE1B88"/>
    <w:rsid w:val="00FF27C9"/>
    <w:rsid w:val="00FF28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5"/>
    <o:shapelayout v:ext="edit">
      <o:idmap v:ext="edit" data="1"/>
    </o:shapelayout>
  </w:shapeDefaults>
  <w:decimalSymbol w:val=","/>
  <w:listSeparator w:val=";"/>
  <w14:docId w14:val="433D574B"/>
  <w15:docId w15:val="{1D508570-AB04-4DE6-9220-54D86DFA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067022"/>
    <w:rPr>
      <w:rFonts w:ascii="Arial" w:hAnsi="Arial"/>
      <w:sz w:val="22"/>
      <w:szCs w:val="22"/>
    </w:rPr>
  </w:style>
  <w:style w:type="paragraph" w:styleId="Kop1">
    <w:name w:val="heading 1"/>
    <w:basedOn w:val="Standaard"/>
    <w:next w:val="Standaard"/>
    <w:link w:val="Kop1Char"/>
    <w:qFormat/>
    <w:rsid w:val="00F211E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qFormat/>
    <w:rsid w:val="00067022"/>
    <w:pPr>
      <w:keepNext/>
      <w:spacing w:before="240" w:after="60"/>
      <w:outlineLvl w:val="1"/>
    </w:pPr>
    <w:rPr>
      <w:rFonts w:cs="Arial"/>
      <w:b/>
      <w:bCs/>
      <w:i/>
      <w:iCs/>
      <w:sz w:val="28"/>
      <w:szCs w:val="28"/>
    </w:rPr>
  </w:style>
  <w:style w:type="paragraph" w:styleId="Kop3">
    <w:name w:val="heading 3"/>
    <w:basedOn w:val="Standaard"/>
    <w:next w:val="Standaard"/>
    <w:link w:val="Kop3Char"/>
    <w:unhideWhenUsed/>
    <w:qFormat/>
    <w:rsid w:val="004A17E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Kop9">
    <w:name w:val="heading 9"/>
    <w:basedOn w:val="Standaard"/>
    <w:next w:val="Standaard"/>
    <w:link w:val="Kop9Char"/>
    <w:semiHidden/>
    <w:unhideWhenUsed/>
    <w:qFormat/>
    <w:rsid w:val="00F211E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067022"/>
    <w:rPr>
      <w:rFonts w:ascii="Arial" w:hAnsi="Arial" w:cs="Arial"/>
      <w:b/>
      <w:bCs/>
      <w:i/>
      <w:iCs/>
      <w:sz w:val="28"/>
      <w:szCs w:val="28"/>
    </w:rPr>
  </w:style>
  <w:style w:type="paragraph" w:styleId="Voettekst">
    <w:name w:val="footer"/>
    <w:basedOn w:val="Standaard"/>
    <w:link w:val="VoettekstChar"/>
    <w:uiPriority w:val="99"/>
    <w:rsid w:val="00067022"/>
    <w:pPr>
      <w:tabs>
        <w:tab w:val="center" w:pos="4536"/>
        <w:tab w:val="right" w:pos="9072"/>
      </w:tabs>
    </w:pPr>
  </w:style>
  <w:style w:type="character" w:customStyle="1" w:styleId="VoettekstChar">
    <w:name w:val="Voettekst Char"/>
    <w:basedOn w:val="Standaardalinea-lettertype"/>
    <w:link w:val="Voettekst"/>
    <w:uiPriority w:val="99"/>
    <w:rsid w:val="00067022"/>
    <w:rPr>
      <w:rFonts w:ascii="Arial" w:hAnsi="Arial"/>
      <w:sz w:val="22"/>
      <w:szCs w:val="22"/>
    </w:rPr>
  </w:style>
  <w:style w:type="character" w:styleId="Paginanummer">
    <w:name w:val="page number"/>
    <w:basedOn w:val="Standaardalinea-lettertype"/>
    <w:rsid w:val="00067022"/>
  </w:style>
  <w:style w:type="paragraph" w:styleId="Koptekst">
    <w:name w:val="header"/>
    <w:basedOn w:val="Standaard"/>
    <w:link w:val="KoptekstChar"/>
    <w:rsid w:val="00067022"/>
    <w:pPr>
      <w:tabs>
        <w:tab w:val="center" w:pos="4536"/>
        <w:tab w:val="right" w:pos="9072"/>
      </w:tabs>
    </w:pPr>
  </w:style>
  <w:style w:type="character" w:customStyle="1" w:styleId="KoptekstChar">
    <w:name w:val="Koptekst Char"/>
    <w:basedOn w:val="Standaardalinea-lettertype"/>
    <w:link w:val="Koptekst"/>
    <w:rsid w:val="00067022"/>
    <w:rPr>
      <w:rFonts w:ascii="Arial" w:hAnsi="Arial"/>
      <w:sz w:val="22"/>
      <w:szCs w:val="22"/>
    </w:rPr>
  </w:style>
  <w:style w:type="character" w:styleId="Hyperlink">
    <w:name w:val="Hyperlink"/>
    <w:uiPriority w:val="99"/>
    <w:unhideWhenUsed/>
    <w:rsid w:val="00067022"/>
    <w:rPr>
      <w:color w:val="0000FF"/>
      <w:u w:val="single"/>
    </w:rPr>
  </w:style>
  <w:style w:type="paragraph" w:styleId="Inhopg2">
    <w:name w:val="toc 2"/>
    <w:basedOn w:val="Standaard"/>
    <w:next w:val="Standaard"/>
    <w:uiPriority w:val="39"/>
    <w:unhideWhenUsed/>
    <w:rsid w:val="00067022"/>
    <w:pPr>
      <w:tabs>
        <w:tab w:val="left" w:pos="851"/>
        <w:tab w:val="right" w:pos="9129"/>
      </w:tabs>
      <w:spacing w:before="20" w:after="20"/>
      <w:ind w:left="794" w:hanging="397"/>
    </w:pPr>
    <w:rPr>
      <w:rFonts w:ascii="Lucida Sans Unicode" w:eastAsia="Calibri" w:hAnsi="Lucida Sans Unicode"/>
      <w:noProof/>
      <w:sz w:val="20"/>
      <w:szCs w:val="20"/>
      <w:lang w:eastAsia="en-US"/>
    </w:rPr>
  </w:style>
  <w:style w:type="paragraph" w:customStyle="1" w:styleId="StandaardOZ">
    <w:name w:val="Standaard OZ"/>
    <w:basedOn w:val="Standaard"/>
    <w:link w:val="StandaardOZChar"/>
    <w:rsid w:val="00067022"/>
    <w:rPr>
      <w:rFonts w:ascii="Lucida Sans Unicode" w:hAnsi="Lucida Sans Unicode"/>
      <w:sz w:val="20"/>
      <w:szCs w:val="24"/>
    </w:rPr>
  </w:style>
  <w:style w:type="character" w:customStyle="1" w:styleId="StandaardOZChar">
    <w:name w:val="Standaard OZ Char"/>
    <w:link w:val="StandaardOZ"/>
    <w:rsid w:val="00067022"/>
    <w:rPr>
      <w:rFonts w:ascii="Lucida Sans Unicode" w:hAnsi="Lucida Sans Unicode"/>
      <w:szCs w:val="24"/>
    </w:rPr>
  </w:style>
  <w:style w:type="paragraph" w:styleId="Lijstalinea">
    <w:name w:val="List Paragraph"/>
    <w:basedOn w:val="Standaard"/>
    <w:uiPriority w:val="34"/>
    <w:qFormat/>
    <w:rsid w:val="00067022"/>
    <w:pPr>
      <w:spacing w:after="160" w:line="259" w:lineRule="auto"/>
      <w:ind w:left="720"/>
      <w:contextualSpacing/>
    </w:pPr>
    <w:rPr>
      <w:rFonts w:ascii="Calibri" w:eastAsia="Calibri" w:hAnsi="Calibri"/>
      <w:lang w:eastAsia="en-US"/>
    </w:rPr>
  </w:style>
  <w:style w:type="character" w:customStyle="1" w:styleId="Kop3Char">
    <w:name w:val="Kop 3 Char"/>
    <w:basedOn w:val="Standaardalinea-lettertype"/>
    <w:link w:val="Kop3"/>
    <w:rsid w:val="004A17EA"/>
    <w:rPr>
      <w:rFonts w:asciiTheme="majorHAnsi" w:eastAsiaTheme="majorEastAsia" w:hAnsiTheme="majorHAnsi" w:cstheme="majorBidi"/>
      <w:color w:val="1F4D78" w:themeColor="accent1" w:themeShade="7F"/>
      <w:sz w:val="24"/>
      <w:szCs w:val="24"/>
    </w:rPr>
  </w:style>
  <w:style w:type="paragraph" w:styleId="Ballontekst">
    <w:name w:val="Balloon Text"/>
    <w:basedOn w:val="Standaard"/>
    <w:link w:val="BallontekstChar"/>
    <w:rsid w:val="00387E25"/>
    <w:rPr>
      <w:rFonts w:ascii="Segoe UI" w:hAnsi="Segoe UI" w:cs="Segoe UI"/>
      <w:sz w:val="18"/>
      <w:szCs w:val="18"/>
    </w:rPr>
  </w:style>
  <w:style w:type="character" w:customStyle="1" w:styleId="BallontekstChar">
    <w:name w:val="Ballontekst Char"/>
    <w:basedOn w:val="Standaardalinea-lettertype"/>
    <w:link w:val="Ballontekst"/>
    <w:rsid w:val="00387E25"/>
    <w:rPr>
      <w:rFonts w:ascii="Segoe UI" w:hAnsi="Segoe UI" w:cs="Segoe UI"/>
      <w:sz w:val="18"/>
      <w:szCs w:val="18"/>
    </w:rPr>
  </w:style>
  <w:style w:type="table" w:styleId="Tabelraster">
    <w:name w:val="Table Grid"/>
    <w:basedOn w:val="Standaardtabel"/>
    <w:rsid w:val="00077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0858AC"/>
    <w:pPr>
      <w:spacing w:before="100" w:beforeAutospacing="1" w:after="100" w:afterAutospacing="1"/>
    </w:pPr>
    <w:rPr>
      <w:rFonts w:ascii="Times New Roman" w:hAnsi="Times New Roman"/>
      <w:sz w:val="24"/>
      <w:szCs w:val="24"/>
    </w:rPr>
  </w:style>
  <w:style w:type="paragraph" w:styleId="Voetnoottekst">
    <w:name w:val="footnote text"/>
    <w:basedOn w:val="Standaard"/>
    <w:link w:val="VoetnoottekstChar"/>
    <w:semiHidden/>
    <w:unhideWhenUsed/>
    <w:rsid w:val="005D2157"/>
    <w:rPr>
      <w:sz w:val="20"/>
      <w:szCs w:val="20"/>
    </w:rPr>
  </w:style>
  <w:style w:type="character" w:customStyle="1" w:styleId="VoetnoottekstChar">
    <w:name w:val="Voetnoottekst Char"/>
    <w:basedOn w:val="Standaardalinea-lettertype"/>
    <w:link w:val="Voetnoottekst"/>
    <w:semiHidden/>
    <w:rsid w:val="005D2157"/>
    <w:rPr>
      <w:rFonts w:ascii="Arial" w:hAnsi="Arial"/>
    </w:rPr>
  </w:style>
  <w:style w:type="character" w:styleId="Voetnootmarkering">
    <w:name w:val="footnote reference"/>
    <w:basedOn w:val="Standaardalinea-lettertype"/>
    <w:semiHidden/>
    <w:unhideWhenUsed/>
    <w:rsid w:val="005D2157"/>
    <w:rPr>
      <w:vertAlign w:val="superscript"/>
    </w:rPr>
  </w:style>
  <w:style w:type="character" w:customStyle="1" w:styleId="Kop1Char">
    <w:name w:val="Kop 1 Char"/>
    <w:basedOn w:val="Standaardalinea-lettertype"/>
    <w:link w:val="Kop1"/>
    <w:rsid w:val="00F211EB"/>
    <w:rPr>
      <w:rFonts w:asciiTheme="majorHAnsi" w:eastAsiaTheme="majorEastAsia" w:hAnsiTheme="majorHAnsi" w:cstheme="majorBidi"/>
      <w:color w:val="2E74B5" w:themeColor="accent1" w:themeShade="BF"/>
      <w:sz w:val="32"/>
      <w:szCs w:val="32"/>
    </w:rPr>
  </w:style>
  <w:style w:type="character" w:customStyle="1" w:styleId="Kop9Char">
    <w:name w:val="Kop 9 Char"/>
    <w:basedOn w:val="Standaardalinea-lettertype"/>
    <w:link w:val="Kop9"/>
    <w:rsid w:val="00F211EB"/>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F211EB"/>
    <w:pPr>
      <w:spacing w:after="100"/>
    </w:pPr>
  </w:style>
  <w:style w:type="character" w:styleId="Verwijzingopmerking">
    <w:name w:val="annotation reference"/>
    <w:basedOn w:val="Standaardalinea-lettertype"/>
    <w:semiHidden/>
    <w:unhideWhenUsed/>
    <w:rsid w:val="00DD72A7"/>
    <w:rPr>
      <w:sz w:val="16"/>
      <w:szCs w:val="16"/>
    </w:rPr>
  </w:style>
  <w:style w:type="paragraph" w:styleId="Tekstopmerking">
    <w:name w:val="annotation text"/>
    <w:basedOn w:val="Standaard"/>
    <w:link w:val="TekstopmerkingChar"/>
    <w:semiHidden/>
    <w:unhideWhenUsed/>
    <w:rsid w:val="00DD72A7"/>
    <w:rPr>
      <w:sz w:val="20"/>
      <w:szCs w:val="20"/>
    </w:rPr>
  </w:style>
  <w:style w:type="character" w:customStyle="1" w:styleId="TekstopmerkingChar">
    <w:name w:val="Tekst opmerking Char"/>
    <w:basedOn w:val="Standaardalinea-lettertype"/>
    <w:link w:val="Tekstopmerking"/>
    <w:semiHidden/>
    <w:rsid w:val="00DD72A7"/>
    <w:rPr>
      <w:rFonts w:ascii="Arial" w:hAnsi="Arial"/>
    </w:rPr>
  </w:style>
  <w:style w:type="paragraph" w:styleId="Onderwerpvanopmerking">
    <w:name w:val="annotation subject"/>
    <w:basedOn w:val="Tekstopmerking"/>
    <w:next w:val="Tekstopmerking"/>
    <w:link w:val="OnderwerpvanopmerkingChar"/>
    <w:semiHidden/>
    <w:unhideWhenUsed/>
    <w:rsid w:val="00DD72A7"/>
    <w:rPr>
      <w:b/>
      <w:bCs/>
    </w:rPr>
  </w:style>
  <w:style w:type="character" w:customStyle="1" w:styleId="OnderwerpvanopmerkingChar">
    <w:name w:val="Onderwerp van opmerking Char"/>
    <w:basedOn w:val="TekstopmerkingChar"/>
    <w:link w:val="Onderwerpvanopmerking"/>
    <w:semiHidden/>
    <w:rsid w:val="00DD72A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781724">
      <w:bodyDiv w:val="1"/>
      <w:marLeft w:val="0"/>
      <w:marRight w:val="0"/>
      <w:marTop w:val="0"/>
      <w:marBottom w:val="0"/>
      <w:divBdr>
        <w:top w:val="none" w:sz="0" w:space="0" w:color="auto"/>
        <w:left w:val="none" w:sz="0" w:space="0" w:color="auto"/>
        <w:bottom w:val="none" w:sz="0" w:space="0" w:color="auto"/>
        <w:right w:val="none" w:sz="0" w:space="0" w:color="auto"/>
      </w:divBdr>
    </w:div>
    <w:div w:id="278345017">
      <w:bodyDiv w:val="1"/>
      <w:marLeft w:val="0"/>
      <w:marRight w:val="0"/>
      <w:marTop w:val="0"/>
      <w:marBottom w:val="0"/>
      <w:divBdr>
        <w:top w:val="none" w:sz="0" w:space="0" w:color="auto"/>
        <w:left w:val="none" w:sz="0" w:space="0" w:color="auto"/>
        <w:bottom w:val="none" w:sz="0" w:space="0" w:color="auto"/>
        <w:right w:val="none" w:sz="0" w:space="0" w:color="auto"/>
      </w:divBdr>
    </w:div>
    <w:div w:id="511455570">
      <w:bodyDiv w:val="1"/>
      <w:marLeft w:val="0"/>
      <w:marRight w:val="0"/>
      <w:marTop w:val="0"/>
      <w:marBottom w:val="0"/>
      <w:divBdr>
        <w:top w:val="none" w:sz="0" w:space="0" w:color="auto"/>
        <w:left w:val="none" w:sz="0" w:space="0" w:color="auto"/>
        <w:bottom w:val="none" w:sz="0" w:space="0" w:color="auto"/>
        <w:right w:val="none" w:sz="0" w:space="0" w:color="auto"/>
      </w:divBdr>
    </w:div>
    <w:div w:id="843982371">
      <w:bodyDiv w:val="1"/>
      <w:marLeft w:val="0"/>
      <w:marRight w:val="0"/>
      <w:marTop w:val="0"/>
      <w:marBottom w:val="0"/>
      <w:divBdr>
        <w:top w:val="none" w:sz="0" w:space="0" w:color="auto"/>
        <w:left w:val="none" w:sz="0" w:space="0" w:color="auto"/>
        <w:bottom w:val="none" w:sz="0" w:space="0" w:color="auto"/>
        <w:right w:val="none" w:sz="0" w:space="0" w:color="auto"/>
      </w:divBdr>
    </w:div>
    <w:div w:id="855801852">
      <w:bodyDiv w:val="1"/>
      <w:marLeft w:val="0"/>
      <w:marRight w:val="0"/>
      <w:marTop w:val="0"/>
      <w:marBottom w:val="0"/>
      <w:divBdr>
        <w:top w:val="none" w:sz="0" w:space="0" w:color="auto"/>
        <w:left w:val="none" w:sz="0" w:space="0" w:color="auto"/>
        <w:bottom w:val="none" w:sz="0" w:space="0" w:color="auto"/>
        <w:right w:val="none" w:sz="0" w:space="0" w:color="auto"/>
      </w:divBdr>
    </w:div>
    <w:div w:id="901450499">
      <w:bodyDiv w:val="1"/>
      <w:marLeft w:val="0"/>
      <w:marRight w:val="0"/>
      <w:marTop w:val="0"/>
      <w:marBottom w:val="0"/>
      <w:divBdr>
        <w:top w:val="none" w:sz="0" w:space="0" w:color="auto"/>
        <w:left w:val="none" w:sz="0" w:space="0" w:color="auto"/>
        <w:bottom w:val="none" w:sz="0" w:space="0" w:color="auto"/>
        <w:right w:val="none" w:sz="0" w:space="0" w:color="auto"/>
      </w:divBdr>
    </w:div>
    <w:div w:id="950238094">
      <w:bodyDiv w:val="1"/>
      <w:marLeft w:val="0"/>
      <w:marRight w:val="0"/>
      <w:marTop w:val="0"/>
      <w:marBottom w:val="0"/>
      <w:divBdr>
        <w:top w:val="none" w:sz="0" w:space="0" w:color="auto"/>
        <w:left w:val="none" w:sz="0" w:space="0" w:color="auto"/>
        <w:bottom w:val="none" w:sz="0" w:space="0" w:color="auto"/>
        <w:right w:val="none" w:sz="0" w:space="0" w:color="auto"/>
      </w:divBdr>
    </w:div>
    <w:div w:id="1114792162">
      <w:bodyDiv w:val="1"/>
      <w:marLeft w:val="0"/>
      <w:marRight w:val="0"/>
      <w:marTop w:val="0"/>
      <w:marBottom w:val="0"/>
      <w:divBdr>
        <w:top w:val="none" w:sz="0" w:space="0" w:color="auto"/>
        <w:left w:val="none" w:sz="0" w:space="0" w:color="auto"/>
        <w:bottom w:val="none" w:sz="0" w:space="0" w:color="auto"/>
        <w:right w:val="none" w:sz="0" w:space="0" w:color="auto"/>
      </w:divBdr>
    </w:div>
    <w:div w:id="1198659942">
      <w:bodyDiv w:val="1"/>
      <w:marLeft w:val="0"/>
      <w:marRight w:val="0"/>
      <w:marTop w:val="0"/>
      <w:marBottom w:val="0"/>
      <w:divBdr>
        <w:top w:val="none" w:sz="0" w:space="0" w:color="auto"/>
        <w:left w:val="none" w:sz="0" w:space="0" w:color="auto"/>
        <w:bottom w:val="none" w:sz="0" w:space="0" w:color="auto"/>
        <w:right w:val="none" w:sz="0" w:space="0" w:color="auto"/>
      </w:divBdr>
    </w:div>
    <w:div w:id="1283000548">
      <w:bodyDiv w:val="1"/>
      <w:marLeft w:val="0"/>
      <w:marRight w:val="0"/>
      <w:marTop w:val="0"/>
      <w:marBottom w:val="0"/>
      <w:divBdr>
        <w:top w:val="none" w:sz="0" w:space="0" w:color="auto"/>
        <w:left w:val="none" w:sz="0" w:space="0" w:color="auto"/>
        <w:bottom w:val="none" w:sz="0" w:space="0" w:color="auto"/>
        <w:right w:val="none" w:sz="0" w:space="0" w:color="auto"/>
      </w:divBdr>
    </w:div>
    <w:div w:id="1602568494">
      <w:bodyDiv w:val="1"/>
      <w:marLeft w:val="0"/>
      <w:marRight w:val="0"/>
      <w:marTop w:val="0"/>
      <w:marBottom w:val="0"/>
      <w:divBdr>
        <w:top w:val="none" w:sz="0" w:space="0" w:color="auto"/>
        <w:left w:val="none" w:sz="0" w:space="0" w:color="auto"/>
        <w:bottom w:val="none" w:sz="0" w:space="0" w:color="auto"/>
        <w:right w:val="none" w:sz="0" w:space="0" w:color="auto"/>
      </w:divBdr>
    </w:div>
    <w:div w:id="1634553466">
      <w:bodyDiv w:val="1"/>
      <w:marLeft w:val="0"/>
      <w:marRight w:val="0"/>
      <w:marTop w:val="0"/>
      <w:marBottom w:val="0"/>
      <w:divBdr>
        <w:top w:val="none" w:sz="0" w:space="0" w:color="auto"/>
        <w:left w:val="none" w:sz="0" w:space="0" w:color="auto"/>
        <w:bottom w:val="none" w:sz="0" w:space="0" w:color="auto"/>
        <w:right w:val="none" w:sz="0" w:space="0" w:color="auto"/>
      </w:divBdr>
    </w:div>
    <w:div w:id="1718775758">
      <w:bodyDiv w:val="1"/>
      <w:marLeft w:val="0"/>
      <w:marRight w:val="0"/>
      <w:marTop w:val="0"/>
      <w:marBottom w:val="0"/>
      <w:divBdr>
        <w:top w:val="none" w:sz="0" w:space="0" w:color="auto"/>
        <w:left w:val="none" w:sz="0" w:space="0" w:color="auto"/>
        <w:bottom w:val="none" w:sz="0" w:space="0" w:color="auto"/>
        <w:right w:val="none" w:sz="0" w:space="0" w:color="auto"/>
      </w:divBdr>
    </w:div>
    <w:div w:id="1779905671">
      <w:bodyDiv w:val="1"/>
      <w:marLeft w:val="0"/>
      <w:marRight w:val="0"/>
      <w:marTop w:val="0"/>
      <w:marBottom w:val="0"/>
      <w:divBdr>
        <w:top w:val="none" w:sz="0" w:space="0" w:color="auto"/>
        <w:left w:val="none" w:sz="0" w:space="0" w:color="auto"/>
        <w:bottom w:val="none" w:sz="0" w:space="0" w:color="auto"/>
        <w:right w:val="none" w:sz="0" w:space="0" w:color="auto"/>
      </w:divBdr>
    </w:div>
    <w:div w:id="18849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2.xml"/><Relationship Id="rId21" Type="http://schemas.openxmlformats.org/officeDocument/2006/relationships/diagramColors" Target="diagrams/colors1.xml"/><Relationship Id="rId34" Type="http://schemas.openxmlformats.org/officeDocument/2006/relationships/diagramLayout" Target="diagrams/layout4.xml"/><Relationship Id="rId42" Type="http://schemas.microsoft.com/office/2007/relationships/diagramDrawing" Target="diagrams/drawing5.xml"/><Relationship Id="rId47" Type="http://schemas.openxmlformats.org/officeDocument/2006/relationships/diagramQuickStyle" Target="diagrams/quickStyle6.xml"/><Relationship Id="rId50" Type="http://schemas.openxmlformats.org/officeDocument/2006/relationships/image" Target="media/image5.wmf"/><Relationship Id="rId55" Type="http://schemas.openxmlformats.org/officeDocument/2006/relationships/diagramColors" Target="diagrams/colors7.xml"/><Relationship Id="rId63" Type="http://schemas.openxmlformats.org/officeDocument/2006/relationships/diagramLayout" Target="diagrams/layout7.xml"/><Relationship Id="rId68" Type="http://schemas.openxmlformats.org/officeDocument/2006/relationships/diagramQuickStyle" Target="diagrams/quickStyle8.xml"/><Relationship Id="rId76" Type="http://schemas.openxmlformats.org/officeDocument/2006/relationships/diagramData" Target="diagrams/data15.xml"/><Relationship Id="rId84" Type="http://schemas.openxmlformats.org/officeDocument/2006/relationships/diagramData" Target="diagrams/data18.xml"/><Relationship Id="rId89" Type="http://schemas.openxmlformats.org/officeDocument/2006/relationships/diagramData" Target="diagrams/data19.xml"/><Relationship Id="rId97" Type="http://schemas.openxmlformats.org/officeDocument/2006/relationships/diagramQuickStyle" Target="diagrams/quickStyle12.xml"/><Relationship Id="rId7" Type="http://schemas.openxmlformats.org/officeDocument/2006/relationships/endnotes" Target="endnotes.xml"/><Relationship Id="rId71" Type="http://schemas.openxmlformats.org/officeDocument/2006/relationships/diagramLayout" Target="diagrams/layout9.xml"/><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G:\BV\FIN\Consulenten\PenC%20doc%20va%202010\2023\P&amp;C%20cyclus%202023\P&amp;C%20Agenda%202023%20-%20concept%203%20nov%202022.docx" TargetMode="External"/><Relationship Id="rId29" Type="http://schemas.openxmlformats.org/officeDocument/2006/relationships/diagramLayout" Target="diagrams/layout3.xml"/><Relationship Id="rId11" Type="http://schemas.openxmlformats.org/officeDocument/2006/relationships/hyperlink" Target="file:///G:\BV\FIN\Consulenten\PenC%20doc%20va%202010\2023\P&amp;C%20cyclus%202023\P&amp;C%20Agenda%202023%20-%20concept%203%20nov%202022.docx" TargetMode="External"/><Relationship Id="rId24" Type="http://schemas.openxmlformats.org/officeDocument/2006/relationships/diagramLayout" Target="diagrams/layout2.xml"/><Relationship Id="rId32" Type="http://schemas.microsoft.com/office/2007/relationships/diagramDrawing" Target="diagrams/drawing3.xml"/><Relationship Id="rId37" Type="http://schemas.microsoft.com/office/2007/relationships/diagramDrawing" Target="diagrams/drawing4.xml"/><Relationship Id="rId40" Type="http://schemas.openxmlformats.org/officeDocument/2006/relationships/diagramQuickStyle" Target="diagrams/quickStyle5.xml"/><Relationship Id="rId45" Type="http://schemas.openxmlformats.org/officeDocument/2006/relationships/diagramData" Target="diagrams/data8.xml"/><Relationship Id="rId53" Type="http://schemas.openxmlformats.org/officeDocument/2006/relationships/diagramLayout" Target="diagrams/layout7.xml"/><Relationship Id="rId58" Type="http://schemas.openxmlformats.org/officeDocument/2006/relationships/diagramLayout" Target="diagrams/layout8.xml"/><Relationship Id="rId66" Type="http://schemas.openxmlformats.org/officeDocument/2006/relationships/diagramData" Target="diagrams/data13.xml"/><Relationship Id="rId74" Type="http://schemas.microsoft.com/office/2007/relationships/diagramDrawing" Target="diagrams/drawing9.xml"/><Relationship Id="rId79" Type="http://schemas.openxmlformats.org/officeDocument/2006/relationships/diagramQuickStyle" Target="diagrams/quickStyle10.xml"/><Relationship Id="rId87" Type="http://schemas.openxmlformats.org/officeDocument/2006/relationships/diagramColors" Target="diagrams/colors11.xml"/><Relationship Id="rId102" Type="http://schemas.openxmlformats.org/officeDocument/2006/relationships/theme" Target="theme/theme1.xml"/><Relationship Id="rId5" Type="http://schemas.openxmlformats.org/officeDocument/2006/relationships/webSettings" Target="webSettings.xml"/><Relationship Id="rId61" Type="http://schemas.microsoft.com/office/2007/relationships/diagramDrawing" Target="diagrams/drawing8.xml"/><Relationship Id="rId82" Type="http://schemas.openxmlformats.org/officeDocument/2006/relationships/image" Target="media/image7.wmf"/><Relationship Id="rId90" Type="http://schemas.openxmlformats.org/officeDocument/2006/relationships/header" Target="header1.xml"/><Relationship Id="rId95" Type="http://schemas.openxmlformats.org/officeDocument/2006/relationships/diagramData" Target="diagrams/data20.xml"/><Relationship Id="rId19" Type="http://schemas.openxmlformats.org/officeDocument/2006/relationships/diagramLayout" Target="diagrams/layout1.xml"/><Relationship Id="rId14" Type="http://schemas.openxmlformats.org/officeDocument/2006/relationships/hyperlink" Target="file:///G:\BV\FIN\Consulenten\PenC%20doc%20va%202010\2023\P&amp;C%20cyclus%202023\P&amp;C%20Agenda%202023%20-%20concept%203%20nov%202022.docx" TargetMode="External"/><Relationship Id="rId22" Type="http://schemas.microsoft.com/office/2007/relationships/diagramDrawing" Target="diagrams/drawing1.xml"/><Relationship Id="rId27" Type="http://schemas.microsoft.com/office/2007/relationships/diagramDrawing" Target="diagrams/drawing2.xml"/><Relationship Id="rId30" Type="http://schemas.openxmlformats.org/officeDocument/2006/relationships/diagramQuickStyle" Target="diagrams/quickStyle3.xml"/><Relationship Id="rId35" Type="http://schemas.openxmlformats.org/officeDocument/2006/relationships/diagramQuickStyle" Target="diagrams/quickStyle4.xml"/><Relationship Id="rId43" Type="http://schemas.openxmlformats.org/officeDocument/2006/relationships/diagramData" Target="diagrams/data6.xml"/><Relationship Id="rId48" Type="http://schemas.openxmlformats.org/officeDocument/2006/relationships/diagramColors" Target="diagrams/colors6.xml"/><Relationship Id="rId56" Type="http://schemas.microsoft.com/office/2007/relationships/diagramDrawing" Target="diagrams/drawing7.xml"/><Relationship Id="rId64" Type="http://schemas.openxmlformats.org/officeDocument/2006/relationships/diagramQuickStyle" Target="diagrams/quickStyle7.xml"/><Relationship Id="rId69" Type="http://schemas.openxmlformats.org/officeDocument/2006/relationships/diagramColors" Target="diagrams/colors8.xml"/><Relationship Id="rId77" Type="http://schemas.openxmlformats.org/officeDocument/2006/relationships/diagramData" Target="diagrams/data16.xml"/><Relationship Id="rId100" Type="http://schemas.openxmlformats.org/officeDocument/2006/relationships/diagramData" Target="diagrams/data21.xml"/><Relationship Id="rId8" Type="http://schemas.openxmlformats.org/officeDocument/2006/relationships/image" Target="media/image1.jpeg"/><Relationship Id="rId51" Type="http://schemas.openxmlformats.org/officeDocument/2006/relationships/diagramData" Target="diagrams/data9.xml"/><Relationship Id="rId72" Type="http://schemas.openxmlformats.org/officeDocument/2006/relationships/diagramQuickStyle" Target="diagrams/quickStyle9.xml"/><Relationship Id="rId80" Type="http://schemas.openxmlformats.org/officeDocument/2006/relationships/diagramColors" Target="diagrams/colors10.xml"/><Relationship Id="rId85" Type="http://schemas.openxmlformats.org/officeDocument/2006/relationships/diagramLayout" Target="diagrams/layout11.xml"/><Relationship Id="rId93" Type="http://schemas.openxmlformats.org/officeDocument/2006/relationships/header" Target="header2.xml"/><Relationship Id="rId98" Type="http://schemas.openxmlformats.org/officeDocument/2006/relationships/diagramColors" Target="diagrams/colors12.xml"/><Relationship Id="rId3" Type="http://schemas.openxmlformats.org/officeDocument/2006/relationships/styles" Target="styles.xml"/><Relationship Id="rId12" Type="http://schemas.openxmlformats.org/officeDocument/2006/relationships/hyperlink" Target="file:///G:\BV\FIN\Consulenten\PenC%20doc%20va%202010\2023\P&amp;C%20cyclus%202023\P&amp;C%20Agenda%202023%20-%20concept%203%20nov%202022.docx" TargetMode="External"/><Relationship Id="rId17" Type="http://schemas.openxmlformats.org/officeDocument/2006/relationships/image" Target="media/image4.jpeg"/><Relationship Id="rId25" Type="http://schemas.openxmlformats.org/officeDocument/2006/relationships/diagramQuickStyle" Target="diagrams/quickStyle2.xml"/><Relationship Id="rId33" Type="http://schemas.openxmlformats.org/officeDocument/2006/relationships/diagramData" Target="diagrams/data4.xml"/><Relationship Id="rId38" Type="http://schemas.openxmlformats.org/officeDocument/2006/relationships/diagramData" Target="diagrams/data5.xml"/><Relationship Id="rId46" Type="http://schemas.openxmlformats.org/officeDocument/2006/relationships/diagramLayout" Target="diagrams/layout6.xml"/><Relationship Id="rId59" Type="http://schemas.openxmlformats.org/officeDocument/2006/relationships/diagramQuickStyle" Target="diagrams/quickStyle8.xml"/><Relationship Id="rId67" Type="http://schemas.openxmlformats.org/officeDocument/2006/relationships/diagramLayout" Target="diagrams/layout8.xml"/><Relationship Id="rId20" Type="http://schemas.openxmlformats.org/officeDocument/2006/relationships/diagramQuickStyle" Target="diagrams/quickStyle1.xml"/><Relationship Id="rId41" Type="http://schemas.openxmlformats.org/officeDocument/2006/relationships/diagramColors" Target="diagrams/colors5.xml"/><Relationship Id="rId54" Type="http://schemas.openxmlformats.org/officeDocument/2006/relationships/diagramQuickStyle" Target="diagrams/quickStyle7.xml"/><Relationship Id="rId62" Type="http://schemas.openxmlformats.org/officeDocument/2006/relationships/diagramData" Target="diagrams/data12.xml"/><Relationship Id="rId70" Type="http://schemas.openxmlformats.org/officeDocument/2006/relationships/diagramData" Target="diagrams/data14.xml"/><Relationship Id="rId75" Type="http://schemas.openxmlformats.org/officeDocument/2006/relationships/image" Target="media/image6.wmf"/><Relationship Id="rId83" Type="http://schemas.openxmlformats.org/officeDocument/2006/relationships/diagramData" Target="diagrams/data17.xml"/><Relationship Id="rId88" Type="http://schemas.microsoft.com/office/2007/relationships/diagramDrawing" Target="diagrams/drawing11.xml"/><Relationship Id="rId91" Type="http://schemas.openxmlformats.org/officeDocument/2006/relationships/footer" Target="footer1.xml"/><Relationship Id="rId96" Type="http://schemas.openxmlformats.org/officeDocument/2006/relationships/diagramLayout" Target="diagrams/layout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G:\BV\FIN\Consulenten\PenC%20doc%20va%202010\2023\P&amp;C%20cyclus%202023\P&amp;C%20Agenda%202023%20-%20concept%203%20nov%202022.docx" TargetMode="External"/><Relationship Id="rId23" Type="http://schemas.openxmlformats.org/officeDocument/2006/relationships/diagramData" Target="diagrams/data2.xml"/><Relationship Id="rId28" Type="http://schemas.openxmlformats.org/officeDocument/2006/relationships/diagramData" Target="diagrams/data3.xml"/><Relationship Id="rId36" Type="http://schemas.openxmlformats.org/officeDocument/2006/relationships/diagramColors" Target="diagrams/colors4.xml"/><Relationship Id="rId49" Type="http://schemas.microsoft.com/office/2007/relationships/diagramDrawing" Target="diagrams/drawing6.xml"/><Relationship Id="rId57" Type="http://schemas.openxmlformats.org/officeDocument/2006/relationships/diagramData" Target="diagrams/data11.xml"/><Relationship Id="rId10" Type="http://schemas.openxmlformats.org/officeDocument/2006/relationships/image" Target="media/image3.jpg"/><Relationship Id="rId31" Type="http://schemas.openxmlformats.org/officeDocument/2006/relationships/diagramColors" Target="diagrams/colors3.xml"/><Relationship Id="rId44" Type="http://schemas.openxmlformats.org/officeDocument/2006/relationships/diagramData" Target="diagrams/data7.xml"/><Relationship Id="rId52" Type="http://schemas.openxmlformats.org/officeDocument/2006/relationships/diagramData" Target="diagrams/data10.xml"/><Relationship Id="rId60" Type="http://schemas.openxmlformats.org/officeDocument/2006/relationships/diagramColors" Target="diagrams/colors8.xml"/><Relationship Id="rId65" Type="http://schemas.openxmlformats.org/officeDocument/2006/relationships/diagramColors" Target="diagrams/colors7.xml"/><Relationship Id="rId73" Type="http://schemas.openxmlformats.org/officeDocument/2006/relationships/diagramColors" Target="diagrams/colors9.xml"/><Relationship Id="rId78" Type="http://schemas.openxmlformats.org/officeDocument/2006/relationships/diagramLayout" Target="diagrams/layout10.xml"/><Relationship Id="rId81" Type="http://schemas.microsoft.com/office/2007/relationships/diagramDrawing" Target="diagrams/drawing10.xml"/><Relationship Id="rId86" Type="http://schemas.openxmlformats.org/officeDocument/2006/relationships/diagramQuickStyle" Target="diagrams/quickStyle11.xml"/><Relationship Id="rId94" Type="http://schemas.openxmlformats.org/officeDocument/2006/relationships/image" Target="media/image8.png"/><Relationship Id="rId99" Type="http://schemas.microsoft.com/office/2007/relationships/diagramDrawing" Target="diagrams/drawing12.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3" Type="http://schemas.openxmlformats.org/officeDocument/2006/relationships/hyperlink" Target="file:///G:\BV\FIN\Consulenten\PenC%20doc%20va%202010\2023\P&amp;C%20cyclus%202023\P&amp;C%20Agenda%202023%20-%20concept%203%20nov%202022.docx" TargetMode="External"/><Relationship Id="rId18" Type="http://schemas.openxmlformats.org/officeDocument/2006/relationships/diagramData" Target="diagrams/data1.xml"/><Relationship Id="rId39" Type="http://schemas.openxmlformats.org/officeDocument/2006/relationships/diagramLayout" Target="diagrams/layout5.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1600" b="1">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Calibri" panose="020F0502020204030204"/>
            <a:ea typeface="+mn-ea"/>
            <a:cs typeface="+mn-cs"/>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1600" b="1">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Calibri" panose="020F0502020204030204"/>
            <a:ea typeface="+mn-ea"/>
            <a:cs typeface="+mn-cs"/>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1600" b="1">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1600" b="1">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Calibri" panose="020F0502020204030204"/>
            <a:ea typeface="+mn-ea"/>
            <a:cs typeface="+mn-cs"/>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1600" b="1">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1600" b="1">
              <a:solidFill>
                <a:sysClr val="window" lastClr="FFFFFF"/>
              </a:solidFill>
              <a:latin typeface="Arial" panose="020B0604020202020204" pitchFamily="34" charset="0"/>
              <a:ea typeface="+mn-ea"/>
              <a:cs typeface="Arial" panose="020B0604020202020204" pitchFamily="34" charset="0"/>
            </a:rPr>
            <a:t>bericht</a:t>
          </a:r>
        </a:p>
      </dgm:t>
    </dgm:pt>
    <dgm:pt modelId="{2E93AB52-5506-461A-AB8A-4DE5C1700CA8}" type="parTrans" cxnId="{B6B807FD-C69F-4205-AA8B-EC63319F38A1}">
      <dgm:prSet/>
      <dgm:spPr/>
      <dgm:t>
        <a:bodyPr/>
        <a:lstStyle/>
        <a:p>
          <a:pPr algn="ctr"/>
          <a:endParaRPr lang="nl-NL"/>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Calibri" panose="020F0502020204030204"/>
            <a:ea typeface="+mn-ea"/>
            <a:cs typeface="+mn-cs"/>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1400" b="1">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Calibri" panose="020F0502020204030204"/>
            <a:ea typeface="+mn-ea"/>
            <a:cs typeface="+mn-cs"/>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custScaleX="220187" custLinFactNeighborX="-26980" custLinFactNeighborY="78218"/>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C7E19B1E-ABC4-4634-890D-EFED07137373}" type="presOf" srcId="{1CB0E7FD-DDB9-4195-A4B0-F763D76ABCFF}" destId="{649E45DB-E36E-4EE5-847D-8A993BD5BD55}" srcOrd="0" destOrd="0" presId="urn:microsoft.com/office/officeart/2005/8/layout/cycle2"/>
    <dgm:cxn modelId="{BDF8581F-C643-4BE4-A1A0-F7CCAA73B478}" type="presOf" srcId="{09FB9F34-03E5-4BAC-A9F4-FBF314378CFA}" destId="{E9D7BBDF-8104-4ABC-92BE-EF39B787A307}" srcOrd="0" destOrd="0" presId="urn:microsoft.com/office/officeart/2005/8/layout/cycle2"/>
    <dgm:cxn modelId="{EABA4A31-6C00-4E17-9F2E-BE01669F6EA9}" type="presOf" srcId="{A184D471-3910-417C-8CA8-F4E3E45A5955}" destId="{7610EF06-45E1-4608-94BA-11E619B2038A}" srcOrd="0" destOrd="0" presId="urn:microsoft.com/office/officeart/2005/8/layout/cycle2"/>
    <dgm:cxn modelId="{3C531541-7533-4B42-A17E-CC0814D65F1D}" type="presOf" srcId="{4FAF1AEC-5D55-4507-8CAF-CACE66C2942E}" destId="{D6231427-B596-4CB2-8234-7C84D1FDC82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02CAF264-C2CD-4176-A91A-139F458B50FE}" type="presOf" srcId="{9257FD6B-8196-4043-9861-6B451F1A78EB}" destId="{DC5317DF-DB87-43D5-AF42-333B54E72ED1}" srcOrd="0" destOrd="0" presId="urn:microsoft.com/office/officeart/2005/8/layout/cycle2"/>
    <dgm:cxn modelId="{DE79926B-A740-4160-ADA1-2B41D6EC2992}" type="presOf" srcId="{09FB9F34-03E5-4BAC-A9F4-FBF314378CFA}" destId="{9E87219C-9AEA-4CFE-A9EC-333EA262F1B0}"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FF7AAE71-B095-4044-AB25-72BBB4ACA81E}" type="presOf" srcId="{8A28966D-05AB-4E8D-BB86-DE67BC49133B}" destId="{F24E97CB-BAB4-4EA4-A102-E0355A83E3C3}" srcOrd="0" destOrd="0" presId="urn:microsoft.com/office/officeart/2005/8/layout/cycle2"/>
    <dgm:cxn modelId="{201F9152-75AE-4F50-955A-E7BA552E86E0}" type="presOf" srcId="{6925D57A-D594-4DD5-BD23-109166AFA402}" destId="{E9CAE3A9-037A-45A9-A0F0-26DF04E8C9E0}" srcOrd="0" destOrd="0" presId="urn:microsoft.com/office/officeart/2005/8/layout/cycle2"/>
    <dgm:cxn modelId="{AF280B85-65E6-4459-B0B7-B4ABE25A2FC1}" type="presOf" srcId="{DBE18DB5-A841-4B9A-8A61-EBADBFD36BE9}" destId="{1B1758DF-E1F4-43A8-AE76-776143A704E0}"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4341F1A0-D8DF-4A1D-9D4D-35F101F7AFFA}" type="presOf" srcId="{DBE18DB5-A841-4B9A-8A61-EBADBFD36BE9}" destId="{98ADC00B-DD0F-4EC9-BA80-5E4F44AE087A}" srcOrd="1" destOrd="0" presId="urn:microsoft.com/office/officeart/2005/8/layout/cycle2"/>
    <dgm:cxn modelId="{3E0DB4B8-9A66-4A89-9E61-DEEC4EE538B4}" type="presOf" srcId="{6925D57A-D594-4DD5-BD23-109166AFA402}" destId="{2CF36996-5F6B-4324-A7C3-70C71758F6FF}" srcOrd="1" destOrd="0" presId="urn:microsoft.com/office/officeart/2005/8/layout/cycle2"/>
    <dgm:cxn modelId="{2F7BD2BF-7F55-4AFD-BBDA-B1751EB13E78}" type="presOf" srcId="{8A28966D-05AB-4E8D-BB86-DE67BC49133B}" destId="{32790010-1447-4B97-94EE-FD177A266625}" srcOrd="1" destOrd="0" presId="urn:microsoft.com/office/officeart/2005/8/layout/cycle2"/>
    <dgm:cxn modelId="{E82761D0-099B-4723-A49D-4AD29939F343}" type="presOf" srcId="{DFF224D6-ABD2-4FD1-A3DA-41A5104031E8}" destId="{6693AA14-06F1-4466-BE28-34AA94F8D1FF}" srcOrd="0" destOrd="0" presId="urn:microsoft.com/office/officeart/2005/8/layout/cycle2"/>
    <dgm:cxn modelId="{138251D2-A552-4A63-8CF0-CD49C892A012}" type="presOf" srcId="{97B95E07-AD1F-435E-AE6A-2E38685F8073}" destId="{2F5D5E1B-7485-4503-8128-EB7FEA3AB975}" srcOrd="0" destOrd="0" presId="urn:microsoft.com/office/officeart/2005/8/layout/cycle2"/>
    <dgm:cxn modelId="{A380A7D2-2A42-486E-8F14-911A85CC9CED}" type="presOf" srcId="{AAD5873E-13CA-4664-A639-ADC3143F5646}" destId="{D7519362-D6AD-48F0-83D8-1FF7B2C44343}" srcOrd="0" destOrd="0" presId="urn:microsoft.com/office/officeart/2005/8/layout/cycle2"/>
    <dgm:cxn modelId="{A0B12FFA-8D03-4E7D-B6F8-06A6D72CE186}" type="presOf" srcId="{DFF224D6-ABD2-4FD1-A3DA-41A5104031E8}" destId="{AE7212A4-114A-4839-B03E-1C698935959E}" srcOrd="1"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DA5102D1-9E79-4730-9E78-90B8D2BCCA0F}" type="presParOf" srcId="{D7519362-D6AD-48F0-83D8-1FF7B2C44343}" destId="{7610EF06-45E1-4608-94BA-11E619B2038A}" srcOrd="0" destOrd="0" presId="urn:microsoft.com/office/officeart/2005/8/layout/cycle2"/>
    <dgm:cxn modelId="{FF42C7DA-45C5-4E1E-8420-0B5DEA2D57CB}" type="presParOf" srcId="{D7519362-D6AD-48F0-83D8-1FF7B2C44343}" destId="{F24E97CB-BAB4-4EA4-A102-E0355A83E3C3}" srcOrd="1" destOrd="0" presId="urn:microsoft.com/office/officeart/2005/8/layout/cycle2"/>
    <dgm:cxn modelId="{3C5BDACB-6094-4944-901E-E5B83A744E47}" type="presParOf" srcId="{F24E97CB-BAB4-4EA4-A102-E0355A83E3C3}" destId="{32790010-1447-4B97-94EE-FD177A266625}" srcOrd="0" destOrd="0" presId="urn:microsoft.com/office/officeart/2005/8/layout/cycle2"/>
    <dgm:cxn modelId="{39E20446-0944-4A99-8094-9532A1D69031}" type="presParOf" srcId="{D7519362-D6AD-48F0-83D8-1FF7B2C44343}" destId="{D6231427-B596-4CB2-8234-7C84D1FDC827}" srcOrd="2" destOrd="0" presId="urn:microsoft.com/office/officeart/2005/8/layout/cycle2"/>
    <dgm:cxn modelId="{956836AF-CE93-43FA-9F47-C1232F5DAEB0}" type="presParOf" srcId="{D7519362-D6AD-48F0-83D8-1FF7B2C44343}" destId="{E9D7BBDF-8104-4ABC-92BE-EF39B787A307}" srcOrd="3" destOrd="0" presId="urn:microsoft.com/office/officeart/2005/8/layout/cycle2"/>
    <dgm:cxn modelId="{0DD209BF-A36D-4050-A8A4-7CACEA881E8D}" type="presParOf" srcId="{E9D7BBDF-8104-4ABC-92BE-EF39B787A307}" destId="{9E87219C-9AEA-4CFE-A9EC-333EA262F1B0}" srcOrd="0" destOrd="0" presId="urn:microsoft.com/office/officeart/2005/8/layout/cycle2"/>
    <dgm:cxn modelId="{F1E7556A-D1A1-4422-99AB-5999A2A66D8C}" type="presParOf" srcId="{D7519362-D6AD-48F0-83D8-1FF7B2C44343}" destId="{649E45DB-E36E-4EE5-847D-8A993BD5BD55}" srcOrd="4" destOrd="0" presId="urn:microsoft.com/office/officeart/2005/8/layout/cycle2"/>
    <dgm:cxn modelId="{A7ED6B5B-BA4E-41E4-A5F3-40DBF4625CD3}" type="presParOf" srcId="{D7519362-D6AD-48F0-83D8-1FF7B2C44343}" destId="{1B1758DF-E1F4-43A8-AE76-776143A704E0}" srcOrd="5" destOrd="0" presId="urn:microsoft.com/office/officeart/2005/8/layout/cycle2"/>
    <dgm:cxn modelId="{5E82E523-FFED-4B2C-B49A-A2F8DB7D7AFD}" type="presParOf" srcId="{1B1758DF-E1F4-43A8-AE76-776143A704E0}" destId="{98ADC00B-DD0F-4EC9-BA80-5E4F44AE087A}" srcOrd="0" destOrd="0" presId="urn:microsoft.com/office/officeart/2005/8/layout/cycle2"/>
    <dgm:cxn modelId="{0FC8BD91-779E-44B3-AD02-2B5BD53314B7}" type="presParOf" srcId="{D7519362-D6AD-48F0-83D8-1FF7B2C44343}" destId="{DC5317DF-DB87-43D5-AF42-333B54E72ED1}" srcOrd="6" destOrd="0" presId="urn:microsoft.com/office/officeart/2005/8/layout/cycle2"/>
    <dgm:cxn modelId="{54E5F415-8631-46B1-8EB0-1DE47B3916D6}" type="presParOf" srcId="{D7519362-D6AD-48F0-83D8-1FF7B2C44343}" destId="{6693AA14-06F1-4466-BE28-34AA94F8D1FF}" srcOrd="7" destOrd="0" presId="urn:microsoft.com/office/officeart/2005/8/layout/cycle2"/>
    <dgm:cxn modelId="{CF9F20E9-CC45-49C2-AFBB-6CD3E8AEB41C}" type="presParOf" srcId="{6693AA14-06F1-4466-BE28-34AA94F8D1FF}" destId="{AE7212A4-114A-4839-B03E-1C698935959E}" srcOrd="0" destOrd="0" presId="urn:microsoft.com/office/officeart/2005/8/layout/cycle2"/>
    <dgm:cxn modelId="{884EE607-C41E-439A-8C4E-0DFDD24F78A7}" type="presParOf" srcId="{D7519362-D6AD-48F0-83D8-1FF7B2C44343}" destId="{2F5D5E1B-7485-4503-8128-EB7FEA3AB975}" srcOrd="8" destOrd="0" presId="urn:microsoft.com/office/officeart/2005/8/layout/cycle2"/>
    <dgm:cxn modelId="{990BC9EC-4923-4427-9415-F260E88EBC62}" type="presParOf" srcId="{D7519362-D6AD-48F0-83D8-1FF7B2C44343}" destId="{E9CAE3A9-037A-45A9-A0F0-26DF04E8C9E0}" srcOrd="9" destOrd="0" presId="urn:microsoft.com/office/officeart/2005/8/layout/cycle2"/>
    <dgm:cxn modelId="{8BC4A719-4B7E-4BE4-AB1C-CF2C9E779460}"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custRadScaleRad="101992">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6ECEEA01-11BC-4932-8D36-BBA3DF5D99EC}" type="presOf" srcId="{6925D57A-D594-4DD5-BD23-109166AFA402}" destId="{E9CAE3A9-037A-45A9-A0F0-26DF04E8C9E0}" srcOrd="0" destOrd="0" presId="urn:microsoft.com/office/officeart/2005/8/layout/cycle2"/>
    <dgm:cxn modelId="{DC605D03-043A-4EBD-992F-2325E0673986}" type="presOf" srcId="{09FB9F34-03E5-4BAC-A9F4-FBF314378CFA}" destId="{E9D7BBDF-8104-4ABC-92BE-EF39B787A307}" srcOrd="0"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8F818626-80E7-481F-BB7A-843F84EE5F58}" type="presOf" srcId="{DBE18DB5-A841-4B9A-8A61-EBADBFD36BE9}" destId="{1B1758DF-E1F4-43A8-AE76-776143A704E0}"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6508D569-1461-49D2-AA47-58AF74F1716E}" type="presOf" srcId="{DBE18DB5-A841-4B9A-8A61-EBADBFD36BE9}" destId="{98ADC00B-DD0F-4EC9-BA80-5E4F44AE087A}" srcOrd="1" destOrd="0" presId="urn:microsoft.com/office/officeart/2005/8/layout/cycle2"/>
    <dgm:cxn modelId="{A15DA46A-4753-415B-A086-C67BA0981C1F}" type="presOf" srcId="{09FB9F34-03E5-4BAC-A9F4-FBF314378CFA}" destId="{9E87219C-9AEA-4CFE-A9EC-333EA262F1B0}" srcOrd="1" destOrd="0" presId="urn:microsoft.com/office/officeart/2005/8/layout/cycle2"/>
    <dgm:cxn modelId="{AC5E9E6B-2C64-4DB9-AB95-A1932614860E}" type="presOf" srcId="{AAD5873E-13CA-4664-A639-ADC3143F5646}" destId="{D7519362-D6AD-48F0-83D8-1FF7B2C44343}" srcOrd="0" destOrd="0" presId="urn:microsoft.com/office/officeart/2005/8/layout/cycle2"/>
    <dgm:cxn modelId="{51EA044D-1F22-410F-98EA-03A079200AE1}" type="presOf" srcId="{1CB0E7FD-DDB9-4195-A4B0-F763D76ABCFF}" destId="{649E45DB-E36E-4EE5-847D-8A993BD5BD55}" srcOrd="0"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5FC52B6D-CBD9-45BB-8B32-31B748A8876E}" type="presOf" srcId="{8A28966D-05AB-4E8D-BB86-DE67BC49133B}" destId="{F24E97CB-BAB4-4EA4-A102-E0355A83E3C3}" srcOrd="0" destOrd="0" presId="urn:microsoft.com/office/officeart/2005/8/layout/cycle2"/>
    <dgm:cxn modelId="{367C2A55-B1D6-4D8F-A240-EDF48476DB66}" type="presOf" srcId="{A184D471-3910-417C-8CA8-F4E3E45A5955}" destId="{7610EF06-45E1-4608-94BA-11E619B2038A}" srcOrd="0" destOrd="0" presId="urn:microsoft.com/office/officeart/2005/8/layout/cycle2"/>
    <dgm:cxn modelId="{46F92B7B-27DA-4080-86DD-54973C9685E4}" type="presOf" srcId="{4FAF1AEC-5D55-4507-8CAF-CACE66C2942E}" destId="{D6231427-B596-4CB2-8234-7C84D1FDC827}"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477B189C-F251-4754-AF43-5633BC0DCDF3}" type="presOf" srcId="{DFF224D6-ABD2-4FD1-A3DA-41A5104031E8}" destId="{AE7212A4-114A-4839-B03E-1C698935959E}" srcOrd="1" destOrd="0" presId="urn:microsoft.com/office/officeart/2005/8/layout/cycle2"/>
    <dgm:cxn modelId="{C43624A4-A1D9-4E7D-A992-7B1FFC519368}" type="presOf" srcId="{97B95E07-AD1F-435E-AE6A-2E38685F8073}" destId="{2F5D5E1B-7485-4503-8128-EB7FEA3AB975}" srcOrd="0" destOrd="0" presId="urn:microsoft.com/office/officeart/2005/8/layout/cycle2"/>
    <dgm:cxn modelId="{0D2B9CB4-AB52-4F31-9904-576CD61F1332}" type="presOf" srcId="{DFF224D6-ABD2-4FD1-A3DA-41A5104031E8}" destId="{6693AA14-06F1-4466-BE28-34AA94F8D1FF}" srcOrd="0" destOrd="0" presId="urn:microsoft.com/office/officeart/2005/8/layout/cycle2"/>
    <dgm:cxn modelId="{BBABE5B5-CE4C-47A9-99FA-44E38D223A27}" type="presOf" srcId="{6925D57A-D594-4DD5-BD23-109166AFA402}" destId="{2CF36996-5F6B-4324-A7C3-70C71758F6FF}" srcOrd="1" destOrd="0" presId="urn:microsoft.com/office/officeart/2005/8/layout/cycle2"/>
    <dgm:cxn modelId="{8042B4BD-54B9-4DA3-BF9F-739C459B7835}" type="presOf" srcId="{8A28966D-05AB-4E8D-BB86-DE67BC49133B}" destId="{32790010-1447-4B97-94EE-FD177A266625}" srcOrd="1" destOrd="0" presId="urn:microsoft.com/office/officeart/2005/8/layout/cycle2"/>
    <dgm:cxn modelId="{485334D2-593D-4239-B951-0B70F2793ABA}" type="presOf" srcId="{9257FD6B-8196-4043-9861-6B451F1A78EB}" destId="{DC5317DF-DB87-43D5-AF42-333B54E72ED1}"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645B7270-784C-4FD7-B6B9-BA73B272DB91}" type="presParOf" srcId="{D7519362-D6AD-48F0-83D8-1FF7B2C44343}" destId="{7610EF06-45E1-4608-94BA-11E619B2038A}" srcOrd="0" destOrd="0" presId="urn:microsoft.com/office/officeart/2005/8/layout/cycle2"/>
    <dgm:cxn modelId="{84845376-AA73-4FFA-BD40-8C8B95B8B171}" type="presParOf" srcId="{D7519362-D6AD-48F0-83D8-1FF7B2C44343}" destId="{F24E97CB-BAB4-4EA4-A102-E0355A83E3C3}" srcOrd="1" destOrd="0" presId="urn:microsoft.com/office/officeart/2005/8/layout/cycle2"/>
    <dgm:cxn modelId="{A7620D36-A447-4F87-AE20-C053F66027F5}" type="presParOf" srcId="{F24E97CB-BAB4-4EA4-A102-E0355A83E3C3}" destId="{32790010-1447-4B97-94EE-FD177A266625}" srcOrd="0" destOrd="0" presId="urn:microsoft.com/office/officeart/2005/8/layout/cycle2"/>
    <dgm:cxn modelId="{BFEAA5E0-1F9F-4185-B2D9-D581006CAF37}" type="presParOf" srcId="{D7519362-D6AD-48F0-83D8-1FF7B2C44343}" destId="{D6231427-B596-4CB2-8234-7C84D1FDC827}" srcOrd="2" destOrd="0" presId="urn:microsoft.com/office/officeart/2005/8/layout/cycle2"/>
    <dgm:cxn modelId="{F13154AC-F129-4219-9322-4D2F5C3B5A35}" type="presParOf" srcId="{D7519362-D6AD-48F0-83D8-1FF7B2C44343}" destId="{E9D7BBDF-8104-4ABC-92BE-EF39B787A307}" srcOrd="3" destOrd="0" presId="urn:microsoft.com/office/officeart/2005/8/layout/cycle2"/>
    <dgm:cxn modelId="{DF06AA2D-FFE9-4B57-A0E4-5749E65A5EBD}" type="presParOf" srcId="{E9D7BBDF-8104-4ABC-92BE-EF39B787A307}" destId="{9E87219C-9AEA-4CFE-A9EC-333EA262F1B0}" srcOrd="0" destOrd="0" presId="urn:microsoft.com/office/officeart/2005/8/layout/cycle2"/>
    <dgm:cxn modelId="{31FD5132-FD4A-4461-8B57-42962463C1E1}" type="presParOf" srcId="{D7519362-D6AD-48F0-83D8-1FF7B2C44343}" destId="{649E45DB-E36E-4EE5-847D-8A993BD5BD55}" srcOrd="4" destOrd="0" presId="urn:microsoft.com/office/officeart/2005/8/layout/cycle2"/>
    <dgm:cxn modelId="{C77A3C5D-F319-44BF-A948-6A4C6EF0C6C8}" type="presParOf" srcId="{D7519362-D6AD-48F0-83D8-1FF7B2C44343}" destId="{1B1758DF-E1F4-43A8-AE76-776143A704E0}" srcOrd="5" destOrd="0" presId="urn:microsoft.com/office/officeart/2005/8/layout/cycle2"/>
    <dgm:cxn modelId="{EEFCAFA8-422B-458F-B2B3-12DA1EC5D32A}" type="presParOf" srcId="{1B1758DF-E1F4-43A8-AE76-776143A704E0}" destId="{98ADC00B-DD0F-4EC9-BA80-5E4F44AE087A}" srcOrd="0" destOrd="0" presId="urn:microsoft.com/office/officeart/2005/8/layout/cycle2"/>
    <dgm:cxn modelId="{BDCDAF8D-E8F5-477E-8E8B-BA0879208E50}" type="presParOf" srcId="{D7519362-D6AD-48F0-83D8-1FF7B2C44343}" destId="{DC5317DF-DB87-43D5-AF42-333B54E72ED1}" srcOrd="6" destOrd="0" presId="urn:microsoft.com/office/officeart/2005/8/layout/cycle2"/>
    <dgm:cxn modelId="{90C6169D-6A18-45EE-A6B1-BE4432F7C732}" type="presParOf" srcId="{D7519362-D6AD-48F0-83D8-1FF7B2C44343}" destId="{6693AA14-06F1-4466-BE28-34AA94F8D1FF}" srcOrd="7" destOrd="0" presId="urn:microsoft.com/office/officeart/2005/8/layout/cycle2"/>
    <dgm:cxn modelId="{19DA0D72-C083-4482-A781-3E6CEB05D0AE}" type="presParOf" srcId="{6693AA14-06F1-4466-BE28-34AA94F8D1FF}" destId="{AE7212A4-114A-4839-B03E-1C698935959E}" srcOrd="0" destOrd="0" presId="urn:microsoft.com/office/officeart/2005/8/layout/cycle2"/>
    <dgm:cxn modelId="{4ECBEFAC-E740-46B9-8FC2-B998F17065AD}" type="presParOf" srcId="{D7519362-D6AD-48F0-83D8-1FF7B2C44343}" destId="{2F5D5E1B-7485-4503-8128-EB7FEA3AB975}" srcOrd="8" destOrd="0" presId="urn:microsoft.com/office/officeart/2005/8/layout/cycle2"/>
    <dgm:cxn modelId="{E4A99A46-55C5-4365-A5B2-0B9E432043D5}" type="presParOf" srcId="{D7519362-D6AD-48F0-83D8-1FF7B2C44343}" destId="{E9CAE3A9-037A-45A9-A0F0-26DF04E8C9E0}" srcOrd="9" destOrd="0" presId="urn:microsoft.com/office/officeart/2005/8/layout/cycle2"/>
    <dgm:cxn modelId="{27395D18-8CF7-422F-A121-886E58E96D74}"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63AB0B84-7C33-411A-8D38-6382B8470F92}" type="doc">
      <dgm:prSet loTypeId="urn:microsoft.com/office/officeart/2005/8/layout/cycle8" loCatId="cycle" qsTypeId="urn:microsoft.com/office/officeart/2005/8/quickstyle/simple1" qsCatId="simple" csTypeId="urn:microsoft.com/office/officeart/2005/8/colors/accent1_2" csCatId="accent1" phldr="1"/>
      <dgm:spPr/>
      <dgm:t>
        <a:bodyPr/>
        <a:lstStyle/>
        <a:p>
          <a:endParaRPr lang="nl-NL"/>
        </a:p>
      </dgm:t>
    </dgm:pt>
    <dgm:pt modelId="{A5DE9CE3-D975-4C03-9C42-A13C0FAE363D}">
      <dgm:prSet phldrT="[Tekst]" custT="1"/>
      <dgm:spPr>
        <a:xfrm>
          <a:off x="109860"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act</a:t>
          </a:r>
        </a:p>
      </dgm:t>
    </dgm:pt>
    <dgm:pt modelId="{0A7F85D0-F834-4333-9022-3F28B4A6A232}" type="par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332BE37E-EDD1-4F33-BB22-F88546CBD2DD}" type="sib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CE2AB613-353E-4E5D-96CF-47C4A15275C4}">
      <dgm:prSet phldrT="[Tekst]" custT="1"/>
      <dgm:spPr>
        <a:xfrm>
          <a:off x="109860" y="71760"/>
          <a:ext cx="1144143" cy="1144143"/>
        </a:xfrm>
        <a:solidFill>
          <a:sysClr val="window" lastClr="FFFFFF"/>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nl-NL" sz="800" b="1" i="0" baseline="0">
              <a:solidFill>
                <a:srgbClr val="0066B6"/>
              </a:solidFill>
              <a:latin typeface="Arial" panose="020B0604020202020204" pitchFamily="34" charset="0"/>
              <a:ea typeface="+mn-ea"/>
              <a:cs typeface="Arial" panose="020B0604020202020204" pitchFamily="34" charset="0"/>
            </a:rPr>
            <a:t>plan</a:t>
          </a:r>
        </a:p>
      </dgm:t>
    </dgm:pt>
    <dgm:pt modelId="{9A84151B-E914-428C-AED2-E36E208E739B}" type="par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32D80D26-D2A8-4F13-9B7F-BAB79C2D23C7}" type="sib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BB62875D-8C1A-4C08-91D3-6B21B14D0190}">
      <dgm:prSet phldrT="[Tekst]" custT="1"/>
      <dgm:spPr>
        <a:xfrm>
          <a:off x="148271"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baseline="0">
              <a:solidFill>
                <a:sysClr val="window" lastClr="FFFFFF"/>
              </a:solidFill>
              <a:latin typeface="Arial" panose="020B0604020202020204" pitchFamily="34" charset="0"/>
              <a:ea typeface="Verdana" panose="020B0604030504040204" pitchFamily="34" charset="0"/>
              <a:cs typeface="Arial" panose="020B0604020202020204" pitchFamily="34" charset="0"/>
            </a:rPr>
            <a:t>check</a:t>
          </a:r>
        </a:p>
      </dgm:t>
    </dgm:pt>
    <dgm:pt modelId="{B447D571-206D-41CB-B71D-C557185D453F}" type="sib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7B44A495-8FAA-4DA0-9F94-FBBD75D8F5E3}" type="par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4C39AEEA-3F23-4534-9048-FEFF6E2B919C}">
      <dgm:prSet phldrT="[Tekst]" custT="1"/>
      <dgm:spPr>
        <a:xfrm>
          <a:off x="148271"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do	</a:t>
          </a:r>
        </a:p>
      </dgm:t>
    </dgm:pt>
    <dgm:pt modelId="{1197801D-6157-459E-BCE7-0C2F32108DC7}" type="sib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40E316D6-D815-4933-8118-890BDE02C71F}" type="par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64BEC88C-C8CC-40D7-AE49-74D414339B5D}" type="pres">
      <dgm:prSet presAssocID="{63AB0B84-7C33-411A-8D38-6382B8470F92}" presName="compositeShape" presStyleCnt="0">
        <dgm:presLayoutVars>
          <dgm:chMax val="7"/>
          <dgm:dir/>
          <dgm:resizeHandles val="exact"/>
        </dgm:presLayoutVars>
      </dgm:prSet>
      <dgm:spPr/>
    </dgm:pt>
    <dgm:pt modelId="{2F6DE565-8800-47A8-A34C-5FC46A80798B}" type="pres">
      <dgm:prSet presAssocID="{63AB0B84-7C33-411A-8D38-6382B8470F92}" presName="wedge1" presStyleLbl="node1" presStyleIdx="0" presStyleCnt="4"/>
      <dgm:spPr>
        <a:prstGeom prst="pie">
          <a:avLst>
            <a:gd name="adj1" fmla="val 16200000"/>
            <a:gd name="adj2" fmla="val 0"/>
          </a:avLst>
        </a:prstGeom>
      </dgm:spPr>
    </dgm:pt>
    <dgm:pt modelId="{CAE82909-90A6-4323-BE6E-9211DED481BF}" type="pres">
      <dgm:prSet presAssocID="{63AB0B84-7C33-411A-8D38-6382B8470F92}" presName="dummy1a" presStyleCnt="0"/>
      <dgm:spPr/>
    </dgm:pt>
    <dgm:pt modelId="{8C677ACB-551D-418A-8EBF-0FA1CB28ABDF}" type="pres">
      <dgm:prSet presAssocID="{63AB0B84-7C33-411A-8D38-6382B8470F92}" presName="dummy1b" presStyleCnt="0"/>
      <dgm:spPr/>
    </dgm:pt>
    <dgm:pt modelId="{A08A3948-26FB-462C-9A28-C6074FF96C27}" type="pres">
      <dgm:prSet presAssocID="{63AB0B84-7C33-411A-8D38-6382B8470F92}" presName="wedge1Tx" presStyleLbl="node1" presStyleIdx="0" presStyleCnt="4">
        <dgm:presLayoutVars>
          <dgm:chMax val="0"/>
          <dgm:chPref val="0"/>
          <dgm:bulletEnabled val="1"/>
        </dgm:presLayoutVars>
      </dgm:prSet>
      <dgm:spPr/>
    </dgm:pt>
    <dgm:pt modelId="{36ECA6B5-2D4A-4712-8EF2-4E2809695653}" type="pres">
      <dgm:prSet presAssocID="{63AB0B84-7C33-411A-8D38-6382B8470F92}" presName="wedge2" presStyleLbl="node1" presStyleIdx="1" presStyleCnt="4"/>
      <dgm:spPr>
        <a:prstGeom prst="pie">
          <a:avLst>
            <a:gd name="adj1" fmla="val 0"/>
            <a:gd name="adj2" fmla="val 5400000"/>
          </a:avLst>
        </a:prstGeom>
      </dgm:spPr>
    </dgm:pt>
    <dgm:pt modelId="{C21D38F7-7C27-49B4-A600-9CCC0BCBA367}" type="pres">
      <dgm:prSet presAssocID="{63AB0B84-7C33-411A-8D38-6382B8470F92}" presName="dummy2a" presStyleCnt="0"/>
      <dgm:spPr/>
    </dgm:pt>
    <dgm:pt modelId="{33C57E40-6CF0-41B0-A3A0-C4194886B2A4}" type="pres">
      <dgm:prSet presAssocID="{63AB0B84-7C33-411A-8D38-6382B8470F92}" presName="dummy2b" presStyleCnt="0"/>
      <dgm:spPr/>
    </dgm:pt>
    <dgm:pt modelId="{3E2F476C-8517-4C54-BD7A-604EFE76EC74}" type="pres">
      <dgm:prSet presAssocID="{63AB0B84-7C33-411A-8D38-6382B8470F92}" presName="wedge2Tx" presStyleLbl="node1" presStyleIdx="1" presStyleCnt="4">
        <dgm:presLayoutVars>
          <dgm:chMax val="0"/>
          <dgm:chPref val="0"/>
          <dgm:bulletEnabled val="1"/>
        </dgm:presLayoutVars>
      </dgm:prSet>
      <dgm:spPr/>
    </dgm:pt>
    <dgm:pt modelId="{08927416-FF41-488E-8065-76224C464A77}" type="pres">
      <dgm:prSet presAssocID="{63AB0B84-7C33-411A-8D38-6382B8470F92}" presName="wedge3" presStyleLbl="node1" presStyleIdx="2" presStyleCnt="4"/>
      <dgm:spPr>
        <a:prstGeom prst="pie">
          <a:avLst>
            <a:gd name="adj1" fmla="val 5400000"/>
            <a:gd name="adj2" fmla="val 10800000"/>
          </a:avLst>
        </a:prstGeom>
      </dgm:spPr>
    </dgm:pt>
    <dgm:pt modelId="{2CBC68DB-76C8-4642-971D-0F14381A8E3F}" type="pres">
      <dgm:prSet presAssocID="{63AB0B84-7C33-411A-8D38-6382B8470F92}" presName="dummy3a" presStyleCnt="0"/>
      <dgm:spPr/>
    </dgm:pt>
    <dgm:pt modelId="{87C40439-3692-4C40-9179-1C77535BB37B}" type="pres">
      <dgm:prSet presAssocID="{63AB0B84-7C33-411A-8D38-6382B8470F92}" presName="dummy3b" presStyleCnt="0"/>
      <dgm:spPr/>
    </dgm:pt>
    <dgm:pt modelId="{7A2A0EEC-8BF1-4B25-871F-D5E47B7AE3DE}" type="pres">
      <dgm:prSet presAssocID="{63AB0B84-7C33-411A-8D38-6382B8470F92}" presName="wedge3Tx" presStyleLbl="node1" presStyleIdx="2" presStyleCnt="4">
        <dgm:presLayoutVars>
          <dgm:chMax val="0"/>
          <dgm:chPref val="0"/>
          <dgm:bulletEnabled val="1"/>
        </dgm:presLayoutVars>
      </dgm:prSet>
      <dgm:spPr/>
    </dgm:pt>
    <dgm:pt modelId="{53E12850-6B09-4BD0-A218-3A9AC19CE63C}" type="pres">
      <dgm:prSet presAssocID="{63AB0B84-7C33-411A-8D38-6382B8470F92}" presName="wedge4" presStyleLbl="node1" presStyleIdx="3" presStyleCnt="4"/>
      <dgm:spPr>
        <a:prstGeom prst="pie">
          <a:avLst>
            <a:gd name="adj1" fmla="val 10800000"/>
            <a:gd name="adj2" fmla="val 16200000"/>
          </a:avLst>
        </a:prstGeom>
      </dgm:spPr>
    </dgm:pt>
    <dgm:pt modelId="{0F052B9F-E0D9-40FA-B10B-5A0793084AAB}" type="pres">
      <dgm:prSet presAssocID="{63AB0B84-7C33-411A-8D38-6382B8470F92}" presName="dummy4a" presStyleCnt="0"/>
      <dgm:spPr/>
    </dgm:pt>
    <dgm:pt modelId="{E100EBC5-DB70-4F41-B7F8-C96B0234D763}" type="pres">
      <dgm:prSet presAssocID="{63AB0B84-7C33-411A-8D38-6382B8470F92}" presName="dummy4b" presStyleCnt="0"/>
      <dgm:spPr/>
    </dgm:pt>
    <dgm:pt modelId="{845FEBF1-8EB0-463A-8F96-34CD2F675A52}" type="pres">
      <dgm:prSet presAssocID="{63AB0B84-7C33-411A-8D38-6382B8470F92}" presName="wedge4Tx" presStyleLbl="node1" presStyleIdx="3" presStyleCnt="4">
        <dgm:presLayoutVars>
          <dgm:chMax val="0"/>
          <dgm:chPref val="0"/>
          <dgm:bulletEnabled val="1"/>
        </dgm:presLayoutVars>
      </dgm:prSet>
      <dgm:spPr/>
    </dgm:pt>
    <dgm:pt modelId="{EEA1843F-9F7D-495F-A1E5-3CB3E38BE5A4}" type="pres">
      <dgm:prSet presAssocID="{1197801D-6157-459E-BCE7-0C2F32108DC7}" presName="arrowWedge1" presStyleLbl="fgSibTrans2D1" presStyleIdx="0" presStyleCnt="4"/>
      <dgm:spPr>
        <a:xfrm>
          <a:off x="77443" y="932"/>
          <a:ext cx="1285798" cy="1285798"/>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gm:spPr>
    </dgm:pt>
    <dgm:pt modelId="{30B01357-6868-40D3-923E-B6E35AA83E3C}" type="pres">
      <dgm:prSet presAssocID="{B447D571-206D-41CB-B71D-C557185D453F}" presName="arrowWedge2" presStyleLbl="fgSibTrans2D1" presStyleIdx="1" presStyleCnt="4"/>
      <dgm:spPr>
        <a:xfrm>
          <a:off x="77443" y="39343"/>
          <a:ext cx="1285798" cy="1285798"/>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gm:spPr>
    </dgm:pt>
    <dgm:pt modelId="{78AE7DD5-5A32-4520-9B4C-641D6405EA5D}" type="pres">
      <dgm:prSet presAssocID="{332BE37E-EDD1-4F33-BB22-F88546CBD2DD}" presName="arrowWedge3" presStyleLbl="fgSibTrans2D1" presStyleIdx="2" presStyleCnt="4"/>
      <dgm:spPr>
        <a:xfrm>
          <a:off x="39032" y="39343"/>
          <a:ext cx="1285798" cy="1285798"/>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gm:spPr>
    </dgm:pt>
    <dgm:pt modelId="{FC2DD425-93E1-4480-A9F4-EB0DE48B1E47}" type="pres">
      <dgm:prSet presAssocID="{32D80D26-D2A8-4F13-9B7F-BAB79C2D23C7}" presName="arrowWedge4" presStyleLbl="fgSibTrans2D1" presStyleIdx="3" presStyleCnt="4"/>
      <dgm:spPr>
        <a:xfrm>
          <a:off x="39032" y="932"/>
          <a:ext cx="1285798" cy="1285798"/>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gm:spPr>
    </dgm:pt>
  </dgm:ptLst>
  <dgm:cxnLst>
    <dgm:cxn modelId="{92B65C01-3075-49C4-8C2C-5E948C1B7C70}" srcId="{63AB0B84-7C33-411A-8D38-6382B8470F92}" destId="{CE2AB613-353E-4E5D-96CF-47C4A15275C4}" srcOrd="3" destOrd="0" parTransId="{9A84151B-E914-428C-AED2-E36E208E739B}" sibTransId="{32D80D26-D2A8-4F13-9B7F-BAB79C2D23C7}"/>
    <dgm:cxn modelId="{4D743F06-C424-4A85-8F46-DA0CC3D03627}" srcId="{63AB0B84-7C33-411A-8D38-6382B8470F92}" destId="{BB62875D-8C1A-4C08-91D3-6B21B14D0190}" srcOrd="1" destOrd="0" parTransId="{7B44A495-8FAA-4DA0-9F94-FBBD75D8F5E3}" sibTransId="{B447D571-206D-41CB-B71D-C557185D453F}"/>
    <dgm:cxn modelId="{83938F0B-3D44-408A-B2B2-7AA601E992A6}" srcId="{63AB0B84-7C33-411A-8D38-6382B8470F92}" destId="{4C39AEEA-3F23-4534-9048-FEFF6E2B919C}" srcOrd="0" destOrd="0" parTransId="{40E316D6-D815-4933-8118-890BDE02C71F}" sibTransId="{1197801D-6157-459E-BCE7-0C2F32108DC7}"/>
    <dgm:cxn modelId="{B01B060D-16F5-4334-9304-9C0931824F3C}" type="presOf" srcId="{BB62875D-8C1A-4C08-91D3-6B21B14D0190}" destId="{36ECA6B5-2D4A-4712-8EF2-4E2809695653}" srcOrd="0" destOrd="0" presId="urn:microsoft.com/office/officeart/2005/8/layout/cycle8"/>
    <dgm:cxn modelId="{6710D61D-5DEF-4A7A-81DC-1BA155AD398A}" type="presOf" srcId="{CE2AB613-353E-4E5D-96CF-47C4A15275C4}" destId="{845FEBF1-8EB0-463A-8F96-34CD2F675A52}" srcOrd="1" destOrd="0" presId="urn:microsoft.com/office/officeart/2005/8/layout/cycle8"/>
    <dgm:cxn modelId="{5A783C27-A490-473F-B035-D1E1D54584A1}" srcId="{63AB0B84-7C33-411A-8D38-6382B8470F92}" destId="{A5DE9CE3-D975-4C03-9C42-A13C0FAE363D}" srcOrd="2" destOrd="0" parTransId="{0A7F85D0-F834-4333-9022-3F28B4A6A232}" sibTransId="{332BE37E-EDD1-4F33-BB22-F88546CBD2DD}"/>
    <dgm:cxn modelId="{CF491C63-ED91-49C3-9608-95F7CF5C8EB6}" type="presOf" srcId="{63AB0B84-7C33-411A-8D38-6382B8470F92}" destId="{64BEC88C-C8CC-40D7-AE49-74D414339B5D}" srcOrd="0" destOrd="0" presId="urn:microsoft.com/office/officeart/2005/8/layout/cycle8"/>
    <dgm:cxn modelId="{F4B51449-5926-4C39-BB1F-BC1938FF5E64}" type="presOf" srcId="{BB62875D-8C1A-4C08-91D3-6B21B14D0190}" destId="{3E2F476C-8517-4C54-BD7A-604EFE76EC74}" srcOrd="1" destOrd="0" presId="urn:microsoft.com/office/officeart/2005/8/layout/cycle8"/>
    <dgm:cxn modelId="{95DAB871-B6DA-449C-B856-92F31E77EE38}" type="presOf" srcId="{A5DE9CE3-D975-4C03-9C42-A13C0FAE363D}" destId="{08927416-FF41-488E-8065-76224C464A77}" srcOrd="0" destOrd="0" presId="urn:microsoft.com/office/officeart/2005/8/layout/cycle8"/>
    <dgm:cxn modelId="{2F6BCB74-0C81-4BC0-9E07-F2CA7D4C9BD0}" type="presOf" srcId="{CE2AB613-353E-4E5D-96CF-47C4A15275C4}" destId="{53E12850-6B09-4BD0-A218-3A9AC19CE63C}" srcOrd="0" destOrd="0" presId="urn:microsoft.com/office/officeart/2005/8/layout/cycle8"/>
    <dgm:cxn modelId="{B8575A9C-C4EC-4BD9-95F2-0E6A0C5D1B21}" type="presOf" srcId="{A5DE9CE3-D975-4C03-9C42-A13C0FAE363D}" destId="{7A2A0EEC-8BF1-4B25-871F-D5E47B7AE3DE}" srcOrd="1" destOrd="0" presId="urn:microsoft.com/office/officeart/2005/8/layout/cycle8"/>
    <dgm:cxn modelId="{EA378EAB-CA86-4646-90B1-232352C65F19}" type="presOf" srcId="{4C39AEEA-3F23-4534-9048-FEFF6E2B919C}" destId="{A08A3948-26FB-462C-9A28-C6074FF96C27}" srcOrd="1" destOrd="0" presId="urn:microsoft.com/office/officeart/2005/8/layout/cycle8"/>
    <dgm:cxn modelId="{10D46AFD-7DC4-47FF-9071-AF8A893A9E6C}" type="presOf" srcId="{4C39AEEA-3F23-4534-9048-FEFF6E2B919C}" destId="{2F6DE565-8800-47A8-A34C-5FC46A80798B}" srcOrd="0" destOrd="0" presId="urn:microsoft.com/office/officeart/2005/8/layout/cycle8"/>
    <dgm:cxn modelId="{612A8F7C-6779-47D4-9042-7E25D09F578F}" type="presParOf" srcId="{64BEC88C-C8CC-40D7-AE49-74D414339B5D}" destId="{2F6DE565-8800-47A8-A34C-5FC46A80798B}" srcOrd="0" destOrd="0" presId="urn:microsoft.com/office/officeart/2005/8/layout/cycle8"/>
    <dgm:cxn modelId="{74CF31E4-69E5-4BB4-A148-48E9A18B7BF2}" type="presParOf" srcId="{64BEC88C-C8CC-40D7-AE49-74D414339B5D}" destId="{CAE82909-90A6-4323-BE6E-9211DED481BF}" srcOrd="1" destOrd="0" presId="urn:microsoft.com/office/officeart/2005/8/layout/cycle8"/>
    <dgm:cxn modelId="{B1AFFEE6-97A3-4E58-8D35-A59A1DDCDD7E}" type="presParOf" srcId="{64BEC88C-C8CC-40D7-AE49-74D414339B5D}" destId="{8C677ACB-551D-418A-8EBF-0FA1CB28ABDF}" srcOrd="2" destOrd="0" presId="urn:microsoft.com/office/officeart/2005/8/layout/cycle8"/>
    <dgm:cxn modelId="{750E2479-5B2A-4FEB-B972-180AAF4F323A}" type="presParOf" srcId="{64BEC88C-C8CC-40D7-AE49-74D414339B5D}" destId="{A08A3948-26FB-462C-9A28-C6074FF96C27}" srcOrd="3" destOrd="0" presId="urn:microsoft.com/office/officeart/2005/8/layout/cycle8"/>
    <dgm:cxn modelId="{7602D071-E167-4318-A15D-6FCBDC460370}" type="presParOf" srcId="{64BEC88C-C8CC-40D7-AE49-74D414339B5D}" destId="{36ECA6B5-2D4A-4712-8EF2-4E2809695653}" srcOrd="4" destOrd="0" presId="urn:microsoft.com/office/officeart/2005/8/layout/cycle8"/>
    <dgm:cxn modelId="{543906C6-A6FB-42B6-AF95-32A60C1BD04F}" type="presParOf" srcId="{64BEC88C-C8CC-40D7-AE49-74D414339B5D}" destId="{C21D38F7-7C27-49B4-A600-9CCC0BCBA367}" srcOrd="5" destOrd="0" presId="urn:microsoft.com/office/officeart/2005/8/layout/cycle8"/>
    <dgm:cxn modelId="{10C62A3D-EA4F-4BE3-8266-68FA586FEF32}" type="presParOf" srcId="{64BEC88C-C8CC-40D7-AE49-74D414339B5D}" destId="{33C57E40-6CF0-41B0-A3A0-C4194886B2A4}" srcOrd="6" destOrd="0" presId="urn:microsoft.com/office/officeart/2005/8/layout/cycle8"/>
    <dgm:cxn modelId="{558BD405-0B2E-4667-A359-D678E2893B87}" type="presParOf" srcId="{64BEC88C-C8CC-40D7-AE49-74D414339B5D}" destId="{3E2F476C-8517-4C54-BD7A-604EFE76EC74}" srcOrd="7" destOrd="0" presId="urn:microsoft.com/office/officeart/2005/8/layout/cycle8"/>
    <dgm:cxn modelId="{A03984E6-FBFF-4E25-8DDD-BEBCCE1268DD}" type="presParOf" srcId="{64BEC88C-C8CC-40D7-AE49-74D414339B5D}" destId="{08927416-FF41-488E-8065-76224C464A77}" srcOrd="8" destOrd="0" presId="urn:microsoft.com/office/officeart/2005/8/layout/cycle8"/>
    <dgm:cxn modelId="{6604B90B-6C6D-4FA2-8C37-280EAED96DD1}" type="presParOf" srcId="{64BEC88C-C8CC-40D7-AE49-74D414339B5D}" destId="{2CBC68DB-76C8-4642-971D-0F14381A8E3F}" srcOrd="9" destOrd="0" presId="urn:microsoft.com/office/officeart/2005/8/layout/cycle8"/>
    <dgm:cxn modelId="{C10967D1-333D-4E8F-9C34-AFE3ECFB2E4C}" type="presParOf" srcId="{64BEC88C-C8CC-40D7-AE49-74D414339B5D}" destId="{87C40439-3692-4C40-9179-1C77535BB37B}" srcOrd="10" destOrd="0" presId="urn:microsoft.com/office/officeart/2005/8/layout/cycle8"/>
    <dgm:cxn modelId="{CA219663-6B8F-47AE-B6B0-92FCFC51EFFD}" type="presParOf" srcId="{64BEC88C-C8CC-40D7-AE49-74D414339B5D}" destId="{7A2A0EEC-8BF1-4B25-871F-D5E47B7AE3DE}" srcOrd="11" destOrd="0" presId="urn:microsoft.com/office/officeart/2005/8/layout/cycle8"/>
    <dgm:cxn modelId="{A7F2335F-FDE9-44E2-9E26-DFE2630E5186}" type="presParOf" srcId="{64BEC88C-C8CC-40D7-AE49-74D414339B5D}" destId="{53E12850-6B09-4BD0-A218-3A9AC19CE63C}" srcOrd="12" destOrd="0" presId="urn:microsoft.com/office/officeart/2005/8/layout/cycle8"/>
    <dgm:cxn modelId="{1DC6BEDF-D0DF-4E9C-B06F-7C4037D771C8}" type="presParOf" srcId="{64BEC88C-C8CC-40D7-AE49-74D414339B5D}" destId="{0F052B9F-E0D9-40FA-B10B-5A0793084AAB}" srcOrd="13" destOrd="0" presId="urn:microsoft.com/office/officeart/2005/8/layout/cycle8"/>
    <dgm:cxn modelId="{BAB767F1-216A-4A39-8597-864724BAFF54}" type="presParOf" srcId="{64BEC88C-C8CC-40D7-AE49-74D414339B5D}" destId="{E100EBC5-DB70-4F41-B7F8-C96B0234D763}" srcOrd="14" destOrd="0" presId="urn:microsoft.com/office/officeart/2005/8/layout/cycle8"/>
    <dgm:cxn modelId="{0AB4BDB7-7AB7-4D2A-B04B-BE2457241F26}" type="presParOf" srcId="{64BEC88C-C8CC-40D7-AE49-74D414339B5D}" destId="{845FEBF1-8EB0-463A-8F96-34CD2F675A52}" srcOrd="15" destOrd="0" presId="urn:microsoft.com/office/officeart/2005/8/layout/cycle8"/>
    <dgm:cxn modelId="{553E86F7-9A0D-4093-B40C-C5607B050942}" type="presParOf" srcId="{64BEC88C-C8CC-40D7-AE49-74D414339B5D}" destId="{EEA1843F-9F7D-495F-A1E5-3CB3E38BE5A4}" srcOrd="16" destOrd="0" presId="urn:microsoft.com/office/officeart/2005/8/layout/cycle8"/>
    <dgm:cxn modelId="{AAE967FD-B46F-4EF3-9B65-3978C0770C54}" type="presParOf" srcId="{64BEC88C-C8CC-40D7-AE49-74D414339B5D}" destId="{30B01357-6868-40D3-923E-B6E35AA83E3C}" srcOrd="17" destOrd="0" presId="urn:microsoft.com/office/officeart/2005/8/layout/cycle8"/>
    <dgm:cxn modelId="{F1678176-544A-4D30-9B9D-49A263EC5776}" type="presParOf" srcId="{64BEC88C-C8CC-40D7-AE49-74D414339B5D}" destId="{78AE7DD5-5A32-4520-9B4C-641D6405EA5D}" srcOrd="18" destOrd="0" presId="urn:microsoft.com/office/officeart/2005/8/layout/cycle8"/>
    <dgm:cxn modelId="{B7A4478A-1FE3-4222-9A0B-ECB9EEC3F8D2}" type="presParOf" srcId="{64BEC88C-C8CC-40D7-AE49-74D414339B5D}" destId="{FC2DD425-93E1-4480-A9F4-EB0DE48B1E47}" srcOrd="19" destOrd="0" presId="urn:microsoft.com/office/officeart/2005/8/layout/cycle8"/>
  </dgm:cxnLst>
  <dgm:bg/>
  <dgm:whole>
    <a:ln>
      <a:solidFill>
        <a:schemeClr val="accent1">
          <a:lumMod val="60000"/>
          <a:lumOff val="40000"/>
        </a:schemeClr>
      </a:solidFill>
    </a:ln>
  </dgm:whole>
  <dgm:extLst>
    <a:ext uri="http://schemas.microsoft.com/office/drawing/2008/diagram">
      <dsp:dataModelExt xmlns:dsp="http://schemas.microsoft.com/office/drawing/2008/diagram" relId="rId61"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custRadScaleRad="101992">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6ECEEA01-11BC-4932-8D36-BBA3DF5D99EC}" type="presOf" srcId="{6925D57A-D594-4DD5-BD23-109166AFA402}" destId="{E9CAE3A9-037A-45A9-A0F0-26DF04E8C9E0}" srcOrd="0" destOrd="0" presId="urn:microsoft.com/office/officeart/2005/8/layout/cycle2"/>
    <dgm:cxn modelId="{DC605D03-043A-4EBD-992F-2325E0673986}" type="presOf" srcId="{09FB9F34-03E5-4BAC-A9F4-FBF314378CFA}" destId="{E9D7BBDF-8104-4ABC-92BE-EF39B787A307}" srcOrd="0"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8F818626-80E7-481F-BB7A-843F84EE5F58}" type="presOf" srcId="{DBE18DB5-A841-4B9A-8A61-EBADBFD36BE9}" destId="{1B1758DF-E1F4-43A8-AE76-776143A704E0}"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6508D569-1461-49D2-AA47-58AF74F1716E}" type="presOf" srcId="{DBE18DB5-A841-4B9A-8A61-EBADBFD36BE9}" destId="{98ADC00B-DD0F-4EC9-BA80-5E4F44AE087A}" srcOrd="1" destOrd="0" presId="urn:microsoft.com/office/officeart/2005/8/layout/cycle2"/>
    <dgm:cxn modelId="{A15DA46A-4753-415B-A086-C67BA0981C1F}" type="presOf" srcId="{09FB9F34-03E5-4BAC-A9F4-FBF314378CFA}" destId="{9E87219C-9AEA-4CFE-A9EC-333EA262F1B0}" srcOrd="1" destOrd="0" presId="urn:microsoft.com/office/officeart/2005/8/layout/cycle2"/>
    <dgm:cxn modelId="{AC5E9E6B-2C64-4DB9-AB95-A1932614860E}" type="presOf" srcId="{AAD5873E-13CA-4664-A639-ADC3143F5646}" destId="{D7519362-D6AD-48F0-83D8-1FF7B2C44343}" srcOrd="0" destOrd="0" presId="urn:microsoft.com/office/officeart/2005/8/layout/cycle2"/>
    <dgm:cxn modelId="{51EA044D-1F22-410F-98EA-03A079200AE1}" type="presOf" srcId="{1CB0E7FD-DDB9-4195-A4B0-F763D76ABCFF}" destId="{649E45DB-E36E-4EE5-847D-8A993BD5BD55}" srcOrd="0"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5FC52B6D-CBD9-45BB-8B32-31B748A8876E}" type="presOf" srcId="{8A28966D-05AB-4E8D-BB86-DE67BC49133B}" destId="{F24E97CB-BAB4-4EA4-A102-E0355A83E3C3}" srcOrd="0" destOrd="0" presId="urn:microsoft.com/office/officeart/2005/8/layout/cycle2"/>
    <dgm:cxn modelId="{367C2A55-B1D6-4D8F-A240-EDF48476DB66}" type="presOf" srcId="{A184D471-3910-417C-8CA8-F4E3E45A5955}" destId="{7610EF06-45E1-4608-94BA-11E619B2038A}" srcOrd="0" destOrd="0" presId="urn:microsoft.com/office/officeart/2005/8/layout/cycle2"/>
    <dgm:cxn modelId="{46F92B7B-27DA-4080-86DD-54973C9685E4}" type="presOf" srcId="{4FAF1AEC-5D55-4507-8CAF-CACE66C2942E}" destId="{D6231427-B596-4CB2-8234-7C84D1FDC827}"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477B189C-F251-4754-AF43-5633BC0DCDF3}" type="presOf" srcId="{DFF224D6-ABD2-4FD1-A3DA-41A5104031E8}" destId="{AE7212A4-114A-4839-B03E-1C698935959E}" srcOrd="1" destOrd="0" presId="urn:microsoft.com/office/officeart/2005/8/layout/cycle2"/>
    <dgm:cxn modelId="{C43624A4-A1D9-4E7D-A992-7B1FFC519368}" type="presOf" srcId="{97B95E07-AD1F-435E-AE6A-2E38685F8073}" destId="{2F5D5E1B-7485-4503-8128-EB7FEA3AB975}" srcOrd="0" destOrd="0" presId="urn:microsoft.com/office/officeart/2005/8/layout/cycle2"/>
    <dgm:cxn modelId="{0D2B9CB4-AB52-4F31-9904-576CD61F1332}" type="presOf" srcId="{DFF224D6-ABD2-4FD1-A3DA-41A5104031E8}" destId="{6693AA14-06F1-4466-BE28-34AA94F8D1FF}" srcOrd="0" destOrd="0" presId="urn:microsoft.com/office/officeart/2005/8/layout/cycle2"/>
    <dgm:cxn modelId="{BBABE5B5-CE4C-47A9-99FA-44E38D223A27}" type="presOf" srcId="{6925D57A-D594-4DD5-BD23-109166AFA402}" destId="{2CF36996-5F6B-4324-A7C3-70C71758F6FF}" srcOrd="1" destOrd="0" presId="urn:microsoft.com/office/officeart/2005/8/layout/cycle2"/>
    <dgm:cxn modelId="{8042B4BD-54B9-4DA3-BF9F-739C459B7835}" type="presOf" srcId="{8A28966D-05AB-4E8D-BB86-DE67BC49133B}" destId="{32790010-1447-4B97-94EE-FD177A266625}" srcOrd="1" destOrd="0" presId="urn:microsoft.com/office/officeart/2005/8/layout/cycle2"/>
    <dgm:cxn modelId="{485334D2-593D-4239-B951-0B70F2793ABA}" type="presOf" srcId="{9257FD6B-8196-4043-9861-6B451F1A78EB}" destId="{DC5317DF-DB87-43D5-AF42-333B54E72ED1}"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645B7270-784C-4FD7-B6B9-BA73B272DB91}" type="presParOf" srcId="{D7519362-D6AD-48F0-83D8-1FF7B2C44343}" destId="{7610EF06-45E1-4608-94BA-11E619B2038A}" srcOrd="0" destOrd="0" presId="urn:microsoft.com/office/officeart/2005/8/layout/cycle2"/>
    <dgm:cxn modelId="{84845376-AA73-4FFA-BD40-8C8B95B8B171}" type="presParOf" srcId="{D7519362-D6AD-48F0-83D8-1FF7B2C44343}" destId="{F24E97CB-BAB4-4EA4-A102-E0355A83E3C3}" srcOrd="1" destOrd="0" presId="urn:microsoft.com/office/officeart/2005/8/layout/cycle2"/>
    <dgm:cxn modelId="{A7620D36-A447-4F87-AE20-C053F66027F5}" type="presParOf" srcId="{F24E97CB-BAB4-4EA4-A102-E0355A83E3C3}" destId="{32790010-1447-4B97-94EE-FD177A266625}" srcOrd="0" destOrd="0" presId="urn:microsoft.com/office/officeart/2005/8/layout/cycle2"/>
    <dgm:cxn modelId="{BFEAA5E0-1F9F-4185-B2D9-D581006CAF37}" type="presParOf" srcId="{D7519362-D6AD-48F0-83D8-1FF7B2C44343}" destId="{D6231427-B596-4CB2-8234-7C84D1FDC827}" srcOrd="2" destOrd="0" presId="urn:microsoft.com/office/officeart/2005/8/layout/cycle2"/>
    <dgm:cxn modelId="{F13154AC-F129-4219-9322-4D2F5C3B5A35}" type="presParOf" srcId="{D7519362-D6AD-48F0-83D8-1FF7B2C44343}" destId="{E9D7BBDF-8104-4ABC-92BE-EF39B787A307}" srcOrd="3" destOrd="0" presId="urn:microsoft.com/office/officeart/2005/8/layout/cycle2"/>
    <dgm:cxn modelId="{DF06AA2D-FFE9-4B57-A0E4-5749E65A5EBD}" type="presParOf" srcId="{E9D7BBDF-8104-4ABC-92BE-EF39B787A307}" destId="{9E87219C-9AEA-4CFE-A9EC-333EA262F1B0}" srcOrd="0" destOrd="0" presId="urn:microsoft.com/office/officeart/2005/8/layout/cycle2"/>
    <dgm:cxn modelId="{31FD5132-FD4A-4461-8B57-42962463C1E1}" type="presParOf" srcId="{D7519362-D6AD-48F0-83D8-1FF7B2C44343}" destId="{649E45DB-E36E-4EE5-847D-8A993BD5BD55}" srcOrd="4" destOrd="0" presId="urn:microsoft.com/office/officeart/2005/8/layout/cycle2"/>
    <dgm:cxn modelId="{C77A3C5D-F319-44BF-A948-6A4C6EF0C6C8}" type="presParOf" srcId="{D7519362-D6AD-48F0-83D8-1FF7B2C44343}" destId="{1B1758DF-E1F4-43A8-AE76-776143A704E0}" srcOrd="5" destOrd="0" presId="urn:microsoft.com/office/officeart/2005/8/layout/cycle2"/>
    <dgm:cxn modelId="{EEFCAFA8-422B-458F-B2B3-12DA1EC5D32A}" type="presParOf" srcId="{1B1758DF-E1F4-43A8-AE76-776143A704E0}" destId="{98ADC00B-DD0F-4EC9-BA80-5E4F44AE087A}" srcOrd="0" destOrd="0" presId="urn:microsoft.com/office/officeart/2005/8/layout/cycle2"/>
    <dgm:cxn modelId="{BDCDAF8D-E8F5-477E-8E8B-BA0879208E50}" type="presParOf" srcId="{D7519362-D6AD-48F0-83D8-1FF7B2C44343}" destId="{DC5317DF-DB87-43D5-AF42-333B54E72ED1}" srcOrd="6" destOrd="0" presId="urn:microsoft.com/office/officeart/2005/8/layout/cycle2"/>
    <dgm:cxn modelId="{90C6169D-6A18-45EE-A6B1-BE4432F7C732}" type="presParOf" srcId="{D7519362-D6AD-48F0-83D8-1FF7B2C44343}" destId="{6693AA14-06F1-4466-BE28-34AA94F8D1FF}" srcOrd="7" destOrd="0" presId="urn:microsoft.com/office/officeart/2005/8/layout/cycle2"/>
    <dgm:cxn modelId="{19DA0D72-C083-4482-A781-3E6CEB05D0AE}" type="presParOf" srcId="{6693AA14-06F1-4466-BE28-34AA94F8D1FF}" destId="{AE7212A4-114A-4839-B03E-1C698935959E}" srcOrd="0" destOrd="0" presId="urn:microsoft.com/office/officeart/2005/8/layout/cycle2"/>
    <dgm:cxn modelId="{4ECBEFAC-E740-46B9-8FC2-B998F17065AD}" type="presParOf" srcId="{D7519362-D6AD-48F0-83D8-1FF7B2C44343}" destId="{2F5D5E1B-7485-4503-8128-EB7FEA3AB975}" srcOrd="8" destOrd="0" presId="urn:microsoft.com/office/officeart/2005/8/layout/cycle2"/>
    <dgm:cxn modelId="{E4A99A46-55C5-4365-A5B2-0B9E432043D5}" type="presParOf" srcId="{D7519362-D6AD-48F0-83D8-1FF7B2C44343}" destId="{E9CAE3A9-037A-45A9-A0F0-26DF04E8C9E0}" srcOrd="9" destOrd="0" presId="urn:microsoft.com/office/officeart/2005/8/layout/cycle2"/>
    <dgm:cxn modelId="{27395D18-8CF7-422F-A121-886E58E96D74}"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63AB0B84-7C33-411A-8D38-6382B8470F92}" type="doc">
      <dgm:prSet loTypeId="urn:microsoft.com/office/officeart/2005/8/layout/cycle8" loCatId="cycle" qsTypeId="urn:microsoft.com/office/officeart/2005/8/quickstyle/simple1" qsCatId="simple" csTypeId="urn:microsoft.com/office/officeart/2005/8/colors/accent1_2" csCatId="accent1" phldr="1"/>
      <dgm:spPr/>
      <dgm:t>
        <a:bodyPr/>
        <a:lstStyle/>
        <a:p>
          <a:endParaRPr lang="nl-NL"/>
        </a:p>
      </dgm:t>
    </dgm:pt>
    <dgm:pt modelId="{A5DE9CE3-D975-4C03-9C42-A13C0FAE363D}">
      <dgm:prSet phldrT="[Tekst]" custT="1"/>
      <dgm:spPr>
        <a:xfrm>
          <a:off x="109860"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act</a:t>
          </a:r>
        </a:p>
      </dgm:t>
    </dgm:pt>
    <dgm:pt modelId="{0A7F85D0-F834-4333-9022-3F28B4A6A232}" type="par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332BE37E-EDD1-4F33-BB22-F88546CBD2DD}" type="sib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CE2AB613-353E-4E5D-96CF-47C4A15275C4}">
      <dgm:prSet phldrT="[Tekst]" custT="1"/>
      <dgm:spPr>
        <a:xfrm>
          <a:off x="109860" y="71760"/>
          <a:ext cx="1144143" cy="1144143"/>
        </a:xfrm>
        <a:solidFill>
          <a:sysClr val="window" lastClr="FFFFFF"/>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nl-NL" sz="800" b="1" i="0" baseline="0">
              <a:solidFill>
                <a:srgbClr val="0066B6"/>
              </a:solidFill>
              <a:latin typeface="Arial" panose="020B0604020202020204" pitchFamily="34" charset="0"/>
              <a:ea typeface="+mn-ea"/>
              <a:cs typeface="Arial" panose="020B0604020202020204" pitchFamily="34" charset="0"/>
            </a:rPr>
            <a:t>plan</a:t>
          </a:r>
        </a:p>
      </dgm:t>
    </dgm:pt>
    <dgm:pt modelId="{9A84151B-E914-428C-AED2-E36E208E739B}" type="par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32D80D26-D2A8-4F13-9B7F-BAB79C2D23C7}" type="sib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BB62875D-8C1A-4C08-91D3-6B21B14D0190}">
      <dgm:prSet phldrT="[Tekst]" custT="1"/>
      <dgm:spPr>
        <a:xfrm>
          <a:off x="148271"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baseline="0">
              <a:solidFill>
                <a:sysClr val="window" lastClr="FFFFFF"/>
              </a:solidFill>
              <a:latin typeface="Arial" panose="020B0604020202020204" pitchFamily="34" charset="0"/>
              <a:ea typeface="Verdana" panose="020B0604030504040204" pitchFamily="34" charset="0"/>
              <a:cs typeface="Arial" panose="020B0604020202020204" pitchFamily="34" charset="0"/>
            </a:rPr>
            <a:t>check</a:t>
          </a:r>
        </a:p>
      </dgm:t>
    </dgm:pt>
    <dgm:pt modelId="{B447D571-206D-41CB-B71D-C557185D453F}" type="sib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7B44A495-8FAA-4DA0-9F94-FBBD75D8F5E3}" type="par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4C39AEEA-3F23-4534-9048-FEFF6E2B919C}">
      <dgm:prSet phldrT="[Tekst]" custT="1"/>
      <dgm:spPr>
        <a:xfrm>
          <a:off x="148271"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do	</a:t>
          </a:r>
        </a:p>
      </dgm:t>
    </dgm:pt>
    <dgm:pt modelId="{1197801D-6157-459E-BCE7-0C2F32108DC7}" type="sib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40E316D6-D815-4933-8118-890BDE02C71F}" type="par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64BEC88C-C8CC-40D7-AE49-74D414339B5D}" type="pres">
      <dgm:prSet presAssocID="{63AB0B84-7C33-411A-8D38-6382B8470F92}" presName="compositeShape" presStyleCnt="0">
        <dgm:presLayoutVars>
          <dgm:chMax val="7"/>
          <dgm:dir/>
          <dgm:resizeHandles val="exact"/>
        </dgm:presLayoutVars>
      </dgm:prSet>
      <dgm:spPr/>
    </dgm:pt>
    <dgm:pt modelId="{2F6DE565-8800-47A8-A34C-5FC46A80798B}" type="pres">
      <dgm:prSet presAssocID="{63AB0B84-7C33-411A-8D38-6382B8470F92}" presName="wedge1" presStyleLbl="node1" presStyleIdx="0" presStyleCnt="4"/>
      <dgm:spPr>
        <a:prstGeom prst="pie">
          <a:avLst>
            <a:gd name="adj1" fmla="val 16200000"/>
            <a:gd name="adj2" fmla="val 0"/>
          </a:avLst>
        </a:prstGeom>
      </dgm:spPr>
    </dgm:pt>
    <dgm:pt modelId="{CAE82909-90A6-4323-BE6E-9211DED481BF}" type="pres">
      <dgm:prSet presAssocID="{63AB0B84-7C33-411A-8D38-6382B8470F92}" presName="dummy1a" presStyleCnt="0"/>
      <dgm:spPr/>
    </dgm:pt>
    <dgm:pt modelId="{8C677ACB-551D-418A-8EBF-0FA1CB28ABDF}" type="pres">
      <dgm:prSet presAssocID="{63AB0B84-7C33-411A-8D38-6382B8470F92}" presName="dummy1b" presStyleCnt="0"/>
      <dgm:spPr/>
    </dgm:pt>
    <dgm:pt modelId="{A08A3948-26FB-462C-9A28-C6074FF96C27}" type="pres">
      <dgm:prSet presAssocID="{63AB0B84-7C33-411A-8D38-6382B8470F92}" presName="wedge1Tx" presStyleLbl="node1" presStyleIdx="0" presStyleCnt="4">
        <dgm:presLayoutVars>
          <dgm:chMax val="0"/>
          <dgm:chPref val="0"/>
          <dgm:bulletEnabled val="1"/>
        </dgm:presLayoutVars>
      </dgm:prSet>
      <dgm:spPr/>
    </dgm:pt>
    <dgm:pt modelId="{36ECA6B5-2D4A-4712-8EF2-4E2809695653}" type="pres">
      <dgm:prSet presAssocID="{63AB0B84-7C33-411A-8D38-6382B8470F92}" presName="wedge2" presStyleLbl="node1" presStyleIdx="1" presStyleCnt="4"/>
      <dgm:spPr>
        <a:prstGeom prst="pie">
          <a:avLst>
            <a:gd name="adj1" fmla="val 0"/>
            <a:gd name="adj2" fmla="val 5400000"/>
          </a:avLst>
        </a:prstGeom>
      </dgm:spPr>
    </dgm:pt>
    <dgm:pt modelId="{C21D38F7-7C27-49B4-A600-9CCC0BCBA367}" type="pres">
      <dgm:prSet presAssocID="{63AB0B84-7C33-411A-8D38-6382B8470F92}" presName="dummy2a" presStyleCnt="0"/>
      <dgm:spPr/>
    </dgm:pt>
    <dgm:pt modelId="{33C57E40-6CF0-41B0-A3A0-C4194886B2A4}" type="pres">
      <dgm:prSet presAssocID="{63AB0B84-7C33-411A-8D38-6382B8470F92}" presName="dummy2b" presStyleCnt="0"/>
      <dgm:spPr/>
    </dgm:pt>
    <dgm:pt modelId="{3E2F476C-8517-4C54-BD7A-604EFE76EC74}" type="pres">
      <dgm:prSet presAssocID="{63AB0B84-7C33-411A-8D38-6382B8470F92}" presName="wedge2Tx" presStyleLbl="node1" presStyleIdx="1" presStyleCnt="4">
        <dgm:presLayoutVars>
          <dgm:chMax val="0"/>
          <dgm:chPref val="0"/>
          <dgm:bulletEnabled val="1"/>
        </dgm:presLayoutVars>
      </dgm:prSet>
      <dgm:spPr/>
    </dgm:pt>
    <dgm:pt modelId="{08927416-FF41-488E-8065-76224C464A77}" type="pres">
      <dgm:prSet presAssocID="{63AB0B84-7C33-411A-8D38-6382B8470F92}" presName="wedge3" presStyleLbl="node1" presStyleIdx="2" presStyleCnt="4"/>
      <dgm:spPr>
        <a:prstGeom prst="pie">
          <a:avLst>
            <a:gd name="adj1" fmla="val 5400000"/>
            <a:gd name="adj2" fmla="val 10800000"/>
          </a:avLst>
        </a:prstGeom>
      </dgm:spPr>
    </dgm:pt>
    <dgm:pt modelId="{2CBC68DB-76C8-4642-971D-0F14381A8E3F}" type="pres">
      <dgm:prSet presAssocID="{63AB0B84-7C33-411A-8D38-6382B8470F92}" presName="dummy3a" presStyleCnt="0"/>
      <dgm:spPr/>
    </dgm:pt>
    <dgm:pt modelId="{87C40439-3692-4C40-9179-1C77535BB37B}" type="pres">
      <dgm:prSet presAssocID="{63AB0B84-7C33-411A-8D38-6382B8470F92}" presName="dummy3b" presStyleCnt="0"/>
      <dgm:spPr/>
    </dgm:pt>
    <dgm:pt modelId="{7A2A0EEC-8BF1-4B25-871F-D5E47B7AE3DE}" type="pres">
      <dgm:prSet presAssocID="{63AB0B84-7C33-411A-8D38-6382B8470F92}" presName="wedge3Tx" presStyleLbl="node1" presStyleIdx="2" presStyleCnt="4">
        <dgm:presLayoutVars>
          <dgm:chMax val="0"/>
          <dgm:chPref val="0"/>
          <dgm:bulletEnabled val="1"/>
        </dgm:presLayoutVars>
      </dgm:prSet>
      <dgm:spPr/>
    </dgm:pt>
    <dgm:pt modelId="{53E12850-6B09-4BD0-A218-3A9AC19CE63C}" type="pres">
      <dgm:prSet presAssocID="{63AB0B84-7C33-411A-8D38-6382B8470F92}" presName="wedge4" presStyleLbl="node1" presStyleIdx="3" presStyleCnt="4"/>
      <dgm:spPr>
        <a:prstGeom prst="pie">
          <a:avLst>
            <a:gd name="adj1" fmla="val 10800000"/>
            <a:gd name="adj2" fmla="val 16200000"/>
          </a:avLst>
        </a:prstGeom>
      </dgm:spPr>
    </dgm:pt>
    <dgm:pt modelId="{0F052B9F-E0D9-40FA-B10B-5A0793084AAB}" type="pres">
      <dgm:prSet presAssocID="{63AB0B84-7C33-411A-8D38-6382B8470F92}" presName="dummy4a" presStyleCnt="0"/>
      <dgm:spPr/>
    </dgm:pt>
    <dgm:pt modelId="{E100EBC5-DB70-4F41-B7F8-C96B0234D763}" type="pres">
      <dgm:prSet presAssocID="{63AB0B84-7C33-411A-8D38-6382B8470F92}" presName="dummy4b" presStyleCnt="0"/>
      <dgm:spPr/>
    </dgm:pt>
    <dgm:pt modelId="{845FEBF1-8EB0-463A-8F96-34CD2F675A52}" type="pres">
      <dgm:prSet presAssocID="{63AB0B84-7C33-411A-8D38-6382B8470F92}" presName="wedge4Tx" presStyleLbl="node1" presStyleIdx="3" presStyleCnt="4">
        <dgm:presLayoutVars>
          <dgm:chMax val="0"/>
          <dgm:chPref val="0"/>
          <dgm:bulletEnabled val="1"/>
        </dgm:presLayoutVars>
      </dgm:prSet>
      <dgm:spPr/>
    </dgm:pt>
    <dgm:pt modelId="{EEA1843F-9F7D-495F-A1E5-3CB3E38BE5A4}" type="pres">
      <dgm:prSet presAssocID="{1197801D-6157-459E-BCE7-0C2F32108DC7}" presName="arrowWedge1" presStyleLbl="fgSibTrans2D1" presStyleIdx="0" presStyleCnt="4"/>
      <dgm:spPr>
        <a:xfrm>
          <a:off x="77443" y="932"/>
          <a:ext cx="1285798" cy="1285798"/>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gm:spPr>
    </dgm:pt>
    <dgm:pt modelId="{30B01357-6868-40D3-923E-B6E35AA83E3C}" type="pres">
      <dgm:prSet presAssocID="{B447D571-206D-41CB-B71D-C557185D453F}" presName="arrowWedge2" presStyleLbl="fgSibTrans2D1" presStyleIdx="1" presStyleCnt="4"/>
      <dgm:spPr>
        <a:xfrm>
          <a:off x="77443" y="39343"/>
          <a:ext cx="1285798" cy="1285798"/>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gm:spPr>
    </dgm:pt>
    <dgm:pt modelId="{78AE7DD5-5A32-4520-9B4C-641D6405EA5D}" type="pres">
      <dgm:prSet presAssocID="{332BE37E-EDD1-4F33-BB22-F88546CBD2DD}" presName="arrowWedge3" presStyleLbl="fgSibTrans2D1" presStyleIdx="2" presStyleCnt="4"/>
      <dgm:spPr>
        <a:xfrm>
          <a:off x="39032" y="39343"/>
          <a:ext cx="1285798" cy="1285798"/>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gm:spPr>
    </dgm:pt>
    <dgm:pt modelId="{FC2DD425-93E1-4480-A9F4-EB0DE48B1E47}" type="pres">
      <dgm:prSet presAssocID="{32D80D26-D2A8-4F13-9B7F-BAB79C2D23C7}" presName="arrowWedge4" presStyleLbl="fgSibTrans2D1" presStyleIdx="3" presStyleCnt="4"/>
      <dgm:spPr>
        <a:xfrm>
          <a:off x="39032" y="932"/>
          <a:ext cx="1285798" cy="1285798"/>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gm:spPr>
    </dgm:pt>
  </dgm:ptLst>
  <dgm:cxnLst>
    <dgm:cxn modelId="{92B65C01-3075-49C4-8C2C-5E948C1B7C70}" srcId="{63AB0B84-7C33-411A-8D38-6382B8470F92}" destId="{CE2AB613-353E-4E5D-96CF-47C4A15275C4}" srcOrd="3" destOrd="0" parTransId="{9A84151B-E914-428C-AED2-E36E208E739B}" sibTransId="{32D80D26-D2A8-4F13-9B7F-BAB79C2D23C7}"/>
    <dgm:cxn modelId="{4D743F06-C424-4A85-8F46-DA0CC3D03627}" srcId="{63AB0B84-7C33-411A-8D38-6382B8470F92}" destId="{BB62875D-8C1A-4C08-91D3-6B21B14D0190}" srcOrd="1" destOrd="0" parTransId="{7B44A495-8FAA-4DA0-9F94-FBBD75D8F5E3}" sibTransId="{B447D571-206D-41CB-B71D-C557185D453F}"/>
    <dgm:cxn modelId="{83938F0B-3D44-408A-B2B2-7AA601E992A6}" srcId="{63AB0B84-7C33-411A-8D38-6382B8470F92}" destId="{4C39AEEA-3F23-4534-9048-FEFF6E2B919C}" srcOrd="0" destOrd="0" parTransId="{40E316D6-D815-4933-8118-890BDE02C71F}" sibTransId="{1197801D-6157-459E-BCE7-0C2F32108DC7}"/>
    <dgm:cxn modelId="{B01B060D-16F5-4334-9304-9C0931824F3C}" type="presOf" srcId="{BB62875D-8C1A-4C08-91D3-6B21B14D0190}" destId="{36ECA6B5-2D4A-4712-8EF2-4E2809695653}" srcOrd="0" destOrd="0" presId="urn:microsoft.com/office/officeart/2005/8/layout/cycle8"/>
    <dgm:cxn modelId="{6710D61D-5DEF-4A7A-81DC-1BA155AD398A}" type="presOf" srcId="{CE2AB613-353E-4E5D-96CF-47C4A15275C4}" destId="{845FEBF1-8EB0-463A-8F96-34CD2F675A52}" srcOrd="1" destOrd="0" presId="urn:microsoft.com/office/officeart/2005/8/layout/cycle8"/>
    <dgm:cxn modelId="{5A783C27-A490-473F-B035-D1E1D54584A1}" srcId="{63AB0B84-7C33-411A-8D38-6382B8470F92}" destId="{A5DE9CE3-D975-4C03-9C42-A13C0FAE363D}" srcOrd="2" destOrd="0" parTransId="{0A7F85D0-F834-4333-9022-3F28B4A6A232}" sibTransId="{332BE37E-EDD1-4F33-BB22-F88546CBD2DD}"/>
    <dgm:cxn modelId="{CF491C63-ED91-49C3-9608-95F7CF5C8EB6}" type="presOf" srcId="{63AB0B84-7C33-411A-8D38-6382B8470F92}" destId="{64BEC88C-C8CC-40D7-AE49-74D414339B5D}" srcOrd="0" destOrd="0" presId="urn:microsoft.com/office/officeart/2005/8/layout/cycle8"/>
    <dgm:cxn modelId="{F4B51449-5926-4C39-BB1F-BC1938FF5E64}" type="presOf" srcId="{BB62875D-8C1A-4C08-91D3-6B21B14D0190}" destId="{3E2F476C-8517-4C54-BD7A-604EFE76EC74}" srcOrd="1" destOrd="0" presId="urn:microsoft.com/office/officeart/2005/8/layout/cycle8"/>
    <dgm:cxn modelId="{95DAB871-B6DA-449C-B856-92F31E77EE38}" type="presOf" srcId="{A5DE9CE3-D975-4C03-9C42-A13C0FAE363D}" destId="{08927416-FF41-488E-8065-76224C464A77}" srcOrd="0" destOrd="0" presId="urn:microsoft.com/office/officeart/2005/8/layout/cycle8"/>
    <dgm:cxn modelId="{2F6BCB74-0C81-4BC0-9E07-F2CA7D4C9BD0}" type="presOf" srcId="{CE2AB613-353E-4E5D-96CF-47C4A15275C4}" destId="{53E12850-6B09-4BD0-A218-3A9AC19CE63C}" srcOrd="0" destOrd="0" presId="urn:microsoft.com/office/officeart/2005/8/layout/cycle8"/>
    <dgm:cxn modelId="{B8575A9C-C4EC-4BD9-95F2-0E6A0C5D1B21}" type="presOf" srcId="{A5DE9CE3-D975-4C03-9C42-A13C0FAE363D}" destId="{7A2A0EEC-8BF1-4B25-871F-D5E47B7AE3DE}" srcOrd="1" destOrd="0" presId="urn:microsoft.com/office/officeart/2005/8/layout/cycle8"/>
    <dgm:cxn modelId="{EA378EAB-CA86-4646-90B1-232352C65F19}" type="presOf" srcId="{4C39AEEA-3F23-4534-9048-FEFF6E2B919C}" destId="{A08A3948-26FB-462C-9A28-C6074FF96C27}" srcOrd="1" destOrd="0" presId="urn:microsoft.com/office/officeart/2005/8/layout/cycle8"/>
    <dgm:cxn modelId="{10D46AFD-7DC4-47FF-9071-AF8A893A9E6C}" type="presOf" srcId="{4C39AEEA-3F23-4534-9048-FEFF6E2B919C}" destId="{2F6DE565-8800-47A8-A34C-5FC46A80798B}" srcOrd="0" destOrd="0" presId="urn:microsoft.com/office/officeart/2005/8/layout/cycle8"/>
    <dgm:cxn modelId="{612A8F7C-6779-47D4-9042-7E25D09F578F}" type="presParOf" srcId="{64BEC88C-C8CC-40D7-AE49-74D414339B5D}" destId="{2F6DE565-8800-47A8-A34C-5FC46A80798B}" srcOrd="0" destOrd="0" presId="urn:microsoft.com/office/officeart/2005/8/layout/cycle8"/>
    <dgm:cxn modelId="{74CF31E4-69E5-4BB4-A148-48E9A18B7BF2}" type="presParOf" srcId="{64BEC88C-C8CC-40D7-AE49-74D414339B5D}" destId="{CAE82909-90A6-4323-BE6E-9211DED481BF}" srcOrd="1" destOrd="0" presId="urn:microsoft.com/office/officeart/2005/8/layout/cycle8"/>
    <dgm:cxn modelId="{B1AFFEE6-97A3-4E58-8D35-A59A1DDCDD7E}" type="presParOf" srcId="{64BEC88C-C8CC-40D7-AE49-74D414339B5D}" destId="{8C677ACB-551D-418A-8EBF-0FA1CB28ABDF}" srcOrd="2" destOrd="0" presId="urn:microsoft.com/office/officeart/2005/8/layout/cycle8"/>
    <dgm:cxn modelId="{750E2479-5B2A-4FEB-B972-180AAF4F323A}" type="presParOf" srcId="{64BEC88C-C8CC-40D7-AE49-74D414339B5D}" destId="{A08A3948-26FB-462C-9A28-C6074FF96C27}" srcOrd="3" destOrd="0" presId="urn:microsoft.com/office/officeart/2005/8/layout/cycle8"/>
    <dgm:cxn modelId="{7602D071-E167-4318-A15D-6FCBDC460370}" type="presParOf" srcId="{64BEC88C-C8CC-40D7-AE49-74D414339B5D}" destId="{36ECA6B5-2D4A-4712-8EF2-4E2809695653}" srcOrd="4" destOrd="0" presId="urn:microsoft.com/office/officeart/2005/8/layout/cycle8"/>
    <dgm:cxn modelId="{543906C6-A6FB-42B6-AF95-32A60C1BD04F}" type="presParOf" srcId="{64BEC88C-C8CC-40D7-AE49-74D414339B5D}" destId="{C21D38F7-7C27-49B4-A600-9CCC0BCBA367}" srcOrd="5" destOrd="0" presId="urn:microsoft.com/office/officeart/2005/8/layout/cycle8"/>
    <dgm:cxn modelId="{10C62A3D-EA4F-4BE3-8266-68FA586FEF32}" type="presParOf" srcId="{64BEC88C-C8CC-40D7-AE49-74D414339B5D}" destId="{33C57E40-6CF0-41B0-A3A0-C4194886B2A4}" srcOrd="6" destOrd="0" presId="urn:microsoft.com/office/officeart/2005/8/layout/cycle8"/>
    <dgm:cxn modelId="{558BD405-0B2E-4667-A359-D678E2893B87}" type="presParOf" srcId="{64BEC88C-C8CC-40D7-AE49-74D414339B5D}" destId="{3E2F476C-8517-4C54-BD7A-604EFE76EC74}" srcOrd="7" destOrd="0" presId="urn:microsoft.com/office/officeart/2005/8/layout/cycle8"/>
    <dgm:cxn modelId="{A03984E6-FBFF-4E25-8DDD-BEBCCE1268DD}" type="presParOf" srcId="{64BEC88C-C8CC-40D7-AE49-74D414339B5D}" destId="{08927416-FF41-488E-8065-76224C464A77}" srcOrd="8" destOrd="0" presId="urn:microsoft.com/office/officeart/2005/8/layout/cycle8"/>
    <dgm:cxn modelId="{6604B90B-6C6D-4FA2-8C37-280EAED96DD1}" type="presParOf" srcId="{64BEC88C-C8CC-40D7-AE49-74D414339B5D}" destId="{2CBC68DB-76C8-4642-971D-0F14381A8E3F}" srcOrd="9" destOrd="0" presId="urn:microsoft.com/office/officeart/2005/8/layout/cycle8"/>
    <dgm:cxn modelId="{C10967D1-333D-4E8F-9C34-AFE3ECFB2E4C}" type="presParOf" srcId="{64BEC88C-C8CC-40D7-AE49-74D414339B5D}" destId="{87C40439-3692-4C40-9179-1C77535BB37B}" srcOrd="10" destOrd="0" presId="urn:microsoft.com/office/officeart/2005/8/layout/cycle8"/>
    <dgm:cxn modelId="{CA219663-6B8F-47AE-B6B0-92FCFC51EFFD}" type="presParOf" srcId="{64BEC88C-C8CC-40D7-AE49-74D414339B5D}" destId="{7A2A0EEC-8BF1-4B25-871F-D5E47B7AE3DE}" srcOrd="11" destOrd="0" presId="urn:microsoft.com/office/officeart/2005/8/layout/cycle8"/>
    <dgm:cxn modelId="{A7F2335F-FDE9-44E2-9E26-DFE2630E5186}" type="presParOf" srcId="{64BEC88C-C8CC-40D7-AE49-74D414339B5D}" destId="{53E12850-6B09-4BD0-A218-3A9AC19CE63C}" srcOrd="12" destOrd="0" presId="urn:microsoft.com/office/officeart/2005/8/layout/cycle8"/>
    <dgm:cxn modelId="{1DC6BEDF-D0DF-4E9C-B06F-7C4037D771C8}" type="presParOf" srcId="{64BEC88C-C8CC-40D7-AE49-74D414339B5D}" destId="{0F052B9F-E0D9-40FA-B10B-5A0793084AAB}" srcOrd="13" destOrd="0" presId="urn:microsoft.com/office/officeart/2005/8/layout/cycle8"/>
    <dgm:cxn modelId="{BAB767F1-216A-4A39-8597-864724BAFF54}" type="presParOf" srcId="{64BEC88C-C8CC-40D7-AE49-74D414339B5D}" destId="{E100EBC5-DB70-4F41-B7F8-C96B0234D763}" srcOrd="14" destOrd="0" presId="urn:microsoft.com/office/officeart/2005/8/layout/cycle8"/>
    <dgm:cxn modelId="{0AB4BDB7-7AB7-4D2A-B04B-BE2457241F26}" type="presParOf" srcId="{64BEC88C-C8CC-40D7-AE49-74D414339B5D}" destId="{845FEBF1-8EB0-463A-8F96-34CD2F675A52}" srcOrd="15" destOrd="0" presId="urn:microsoft.com/office/officeart/2005/8/layout/cycle8"/>
    <dgm:cxn modelId="{553E86F7-9A0D-4093-B40C-C5607B050942}" type="presParOf" srcId="{64BEC88C-C8CC-40D7-AE49-74D414339B5D}" destId="{EEA1843F-9F7D-495F-A1E5-3CB3E38BE5A4}" srcOrd="16" destOrd="0" presId="urn:microsoft.com/office/officeart/2005/8/layout/cycle8"/>
    <dgm:cxn modelId="{AAE967FD-B46F-4EF3-9B65-3978C0770C54}" type="presParOf" srcId="{64BEC88C-C8CC-40D7-AE49-74D414339B5D}" destId="{30B01357-6868-40D3-923E-B6E35AA83E3C}" srcOrd="17" destOrd="0" presId="urn:microsoft.com/office/officeart/2005/8/layout/cycle8"/>
    <dgm:cxn modelId="{F1678176-544A-4D30-9B9D-49A263EC5776}" type="presParOf" srcId="{64BEC88C-C8CC-40D7-AE49-74D414339B5D}" destId="{78AE7DD5-5A32-4520-9B4C-641D6405EA5D}" srcOrd="18" destOrd="0" presId="urn:microsoft.com/office/officeart/2005/8/layout/cycle8"/>
    <dgm:cxn modelId="{B7A4478A-1FE3-4222-9A0B-ECB9EEC3F8D2}" type="presParOf" srcId="{64BEC88C-C8CC-40D7-AE49-74D414339B5D}" destId="{FC2DD425-93E1-4480-A9F4-EB0DE48B1E47}" srcOrd="19" destOrd="0" presId="urn:microsoft.com/office/officeart/2005/8/layout/cycle8"/>
  </dgm:cxnLst>
  <dgm:bg/>
  <dgm:whole>
    <a:ln>
      <a:solidFill>
        <a:schemeClr val="accent1">
          <a:lumMod val="60000"/>
          <a:lumOff val="40000"/>
        </a:schemeClr>
      </a:solidFill>
    </a:ln>
  </dgm:whole>
  <dgm:extLst>
    <a:ext uri="http://schemas.microsoft.com/office/drawing/2008/diagram">
      <dsp:dataModelExt xmlns:dsp="http://schemas.microsoft.com/office/drawing/2008/diagram" relId="rId61"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0635BAC-7E03-4969-8F5E-1535C1CECB53}">
      <dgm:prSet phldrT="[Tekst]" custT="1"/>
      <dgm:spPr>
        <a:xfrm>
          <a:off x="604064" y="2749254"/>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chemeClr val="accent1"/>
              </a:solidFill>
              <a:latin typeface="Arial" panose="020B0604020202020204" pitchFamily="34" charset="0"/>
              <a:ea typeface="+mn-ea"/>
              <a:cs typeface="Arial" panose="020B0604020202020204" pitchFamily="34" charset="0"/>
            </a:rPr>
            <a:t>Najaars</a:t>
          </a:r>
        </a:p>
        <a:p>
          <a:pPr algn="ctr">
            <a:buNone/>
          </a:pPr>
          <a:r>
            <a:rPr lang="nl-NL" sz="800" b="0">
              <a:solidFill>
                <a:schemeClr val="accent1"/>
              </a:solidFill>
              <a:latin typeface="Arial" panose="020B0604020202020204" pitchFamily="34" charset="0"/>
              <a:ea typeface="+mn-ea"/>
              <a:cs typeface="Arial" panose="020B0604020202020204" pitchFamily="34" charset="0"/>
            </a:rPr>
            <a:t>bericht</a:t>
          </a:r>
        </a:p>
      </dgm:t>
    </dgm:pt>
    <dgm:pt modelId="{2987269C-D9D3-4725-8F02-6142D89374DD}" type="parTrans" cxnId="{DC9AC26D-BAB2-4315-8B87-20DB5E4B3AD6}">
      <dgm:prSet/>
      <dgm:spPr/>
      <dgm:t>
        <a:bodyPr/>
        <a:lstStyle/>
        <a:p>
          <a:pPr algn="ctr"/>
          <a:endParaRPr lang="nl-NL">
            <a:latin typeface="Arial" panose="020B0604020202020204" pitchFamily="34" charset="0"/>
            <a:cs typeface="Arial" panose="020B0604020202020204" pitchFamily="34" charset="0"/>
          </a:endParaRPr>
        </a:p>
      </dgm:t>
    </dgm:pt>
    <dgm:pt modelId="{6020CCCB-6607-466E-AE8E-D63514C75AE7}" type="sibTrans" cxnId="{DC9AC26D-BAB2-4315-8B87-20DB5E4B3AD6}">
      <dgm:prSet/>
      <dgm:spPr>
        <a:xfrm rot="16200000">
          <a:off x="1051677" y="2246523"/>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B60C9B8B-FC7E-48C2-B52C-F92D1AC6FCA7}" type="pres">
      <dgm:prSet presAssocID="{90635BAC-7E03-4969-8F5E-1535C1CECB53}" presName="node" presStyleLbl="node1" presStyleIdx="3" presStyleCnt="5" custScaleX="132558">
        <dgm:presLayoutVars>
          <dgm:bulletEnabled val="1"/>
        </dgm:presLayoutVars>
      </dgm:prSet>
      <dgm:spPr>
        <a:prstGeom prst="ellipse">
          <a:avLst/>
        </a:prstGeom>
      </dgm:spPr>
    </dgm:pt>
    <dgm:pt modelId="{DA119479-7E54-445E-A346-9AACE2BDA9A7}" type="pres">
      <dgm:prSet presAssocID="{6020CCCB-6607-466E-AE8E-D63514C75AE7}" presName="sibTrans" presStyleLbl="sibTrans2D1" presStyleIdx="3" presStyleCnt="5"/>
      <dgm:spPr>
        <a:prstGeom prst="rightArrow">
          <a:avLst>
            <a:gd name="adj1" fmla="val 60000"/>
            <a:gd name="adj2" fmla="val 50000"/>
          </a:avLst>
        </a:prstGeom>
      </dgm:spPr>
    </dgm:pt>
    <dgm:pt modelId="{8BD768FC-0068-4B13-A95A-3CA4C7E6121D}" type="pres">
      <dgm:prSet presAssocID="{6020CCCB-6607-466E-AE8E-D63514C75AE7}"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42565B00-9802-4C31-A2C7-BB4B9A51E69C}" type="presOf" srcId="{6020CCCB-6607-466E-AE8E-D63514C75AE7}" destId="{8BD768FC-0068-4B13-A95A-3CA4C7E6121D}" srcOrd="1"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4F3B7111-860D-4BBE-870F-A76621923F2D}" type="presOf" srcId="{6925D57A-D594-4DD5-BD23-109166AFA402}" destId="{2CF36996-5F6B-4324-A7C3-70C71758F6FF}" srcOrd="1" destOrd="0" presId="urn:microsoft.com/office/officeart/2005/8/layout/cycle2"/>
    <dgm:cxn modelId="{62175F15-56EF-404D-A089-82945DAB6E56}" type="presOf" srcId="{90635BAC-7E03-4969-8F5E-1535C1CECB53}" destId="{B60C9B8B-FC7E-48C2-B52C-F92D1AC6FCA7}" srcOrd="0" destOrd="0" presId="urn:microsoft.com/office/officeart/2005/8/layout/cycle2"/>
    <dgm:cxn modelId="{4407F41D-02A2-470D-BFFD-735E0A235B74}" type="presOf" srcId="{8A28966D-05AB-4E8D-BB86-DE67BC49133B}" destId="{32790010-1447-4B97-94EE-FD177A266625}" srcOrd="1" destOrd="0" presId="urn:microsoft.com/office/officeart/2005/8/layout/cycle2"/>
    <dgm:cxn modelId="{CCB7DB30-B651-4774-B982-C25A8F239061}" type="presOf" srcId="{8A28966D-05AB-4E8D-BB86-DE67BC49133B}" destId="{F24E97CB-BAB4-4EA4-A102-E0355A83E3C3}" srcOrd="0" destOrd="0" presId="urn:microsoft.com/office/officeart/2005/8/layout/cycle2"/>
    <dgm:cxn modelId="{673F933E-A2A0-43E9-A438-B4C1EB7D39EC}" type="presOf" srcId="{1CB0E7FD-DDB9-4195-A4B0-F763D76ABCFF}" destId="{649E45DB-E36E-4EE5-847D-8A993BD5BD55}" srcOrd="0" destOrd="0" presId="urn:microsoft.com/office/officeart/2005/8/layout/cycle2"/>
    <dgm:cxn modelId="{8575A75C-FBC9-4528-96BA-97425C1756FF}" type="presOf" srcId="{6925D57A-D594-4DD5-BD23-109166AFA402}" destId="{E9CAE3A9-037A-45A9-A0F0-26DF04E8C9E0}"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DB7ABF45-4136-411C-B421-F1F4A382C063}" type="presOf" srcId="{4FAF1AEC-5D55-4507-8CAF-CACE66C2942E}" destId="{D6231427-B596-4CB2-8234-7C84D1FDC827}" srcOrd="0" destOrd="0" presId="urn:microsoft.com/office/officeart/2005/8/layout/cycle2"/>
    <dgm:cxn modelId="{AB838C48-8E98-463B-9037-EBE46505D740}" type="presOf" srcId="{AAD5873E-13CA-4664-A639-ADC3143F5646}" destId="{D7519362-D6AD-48F0-83D8-1FF7B2C44343}" srcOrd="0"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DC9AC26D-BAB2-4315-8B87-20DB5E4B3AD6}" srcId="{AAD5873E-13CA-4664-A639-ADC3143F5646}" destId="{90635BAC-7E03-4969-8F5E-1535C1CECB53}" srcOrd="3" destOrd="0" parTransId="{2987269C-D9D3-4725-8F02-6142D89374DD}" sibTransId="{6020CCCB-6607-466E-AE8E-D63514C75AE7}"/>
    <dgm:cxn modelId="{3589BE93-546C-409A-851D-706549A9BF8E}" srcId="{AAD5873E-13CA-4664-A639-ADC3143F5646}" destId="{97B95E07-AD1F-435E-AE6A-2E38685F8073}" srcOrd="4" destOrd="0" parTransId="{42E06205-2C09-482C-8953-0616EF10BE22}" sibTransId="{6925D57A-D594-4DD5-BD23-109166AFA402}"/>
    <dgm:cxn modelId="{ED5F1AB8-5E44-4564-A830-66FA62DF9BF9}" type="presOf" srcId="{A184D471-3910-417C-8CA8-F4E3E45A5955}" destId="{7610EF06-45E1-4608-94BA-11E619B2038A}" srcOrd="0" destOrd="0" presId="urn:microsoft.com/office/officeart/2005/8/layout/cycle2"/>
    <dgm:cxn modelId="{359AE1BE-8B97-4874-A450-662E176F1DF7}" type="presOf" srcId="{DBE18DB5-A841-4B9A-8A61-EBADBFD36BE9}" destId="{1B1758DF-E1F4-43A8-AE76-776143A704E0}" srcOrd="0" destOrd="0" presId="urn:microsoft.com/office/officeart/2005/8/layout/cycle2"/>
    <dgm:cxn modelId="{075081C0-244B-40C2-8DD7-602AC7253DB5}" type="presOf" srcId="{DBE18DB5-A841-4B9A-8A61-EBADBFD36BE9}" destId="{98ADC00B-DD0F-4EC9-BA80-5E4F44AE087A}" srcOrd="1" destOrd="0" presId="urn:microsoft.com/office/officeart/2005/8/layout/cycle2"/>
    <dgm:cxn modelId="{5CD486CF-4B52-4D07-8493-986BE82F2ADF}" type="presOf" srcId="{09FB9F34-03E5-4BAC-A9F4-FBF314378CFA}" destId="{E9D7BBDF-8104-4ABC-92BE-EF39B787A307}" srcOrd="0" destOrd="0" presId="urn:microsoft.com/office/officeart/2005/8/layout/cycle2"/>
    <dgm:cxn modelId="{B717C7E2-18F6-439C-9830-82C3FC50EDA9}" type="presOf" srcId="{97B95E07-AD1F-435E-AE6A-2E38685F8073}" destId="{2F5D5E1B-7485-4503-8128-EB7FEA3AB975}" srcOrd="0" destOrd="0" presId="urn:microsoft.com/office/officeart/2005/8/layout/cycle2"/>
    <dgm:cxn modelId="{2018C3EA-AF93-4C1F-A39B-8D3F41615741}" type="presOf" srcId="{6020CCCB-6607-466E-AE8E-D63514C75AE7}" destId="{DA119479-7E54-445E-A346-9AACE2BDA9A7}" srcOrd="0" destOrd="0" presId="urn:microsoft.com/office/officeart/2005/8/layout/cycle2"/>
    <dgm:cxn modelId="{844481FB-B31F-4626-AD0F-C4A9A2657D99}" type="presOf" srcId="{09FB9F34-03E5-4BAC-A9F4-FBF314378CFA}" destId="{9E87219C-9AEA-4CFE-A9EC-333EA262F1B0}" srcOrd="1" destOrd="0" presId="urn:microsoft.com/office/officeart/2005/8/layout/cycle2"/>
    <dgm:cxn modelId="{B07BFF65-1C0E-428C-AF84-9E9CE730540B}" type="presParOf" srcId="{D7519362-D6AD-48F0-83D8-1FF7B2C44343}" destId="{7610EF06-45E1-4608-94BA-11E619B2038A}" srcOrd="0" destOrd="0" presId="urn:microsoft.com/office/officeart/2005/8/layout/cycle2"/>
    <dgm:cxn modelId="{A52DD7E1-0EEE-4DC7-9630-84D1A1C6DDCB}" type="presParOf" srcId="{D7519362-D6AD-48F0-83D8-1FF7B2C44343}" destId="{F24E97CB-BAB4-4EA4-A102-E0355A83E3C3}" srcOrd="1" destOrd="0" presId="urn:microsoft.com/office/officeart/2005/8/layout/cycle2"/>
    <dgm:cxn modelId="{6B580262-1313-4FAD-9EA7-BBD0238A4891}" type="presParOf" srcId="{F24E97CB-BAB4-4EA4-A102-E0355A83E3C3}" destId="{32790010-1447-4B97-94EE-FD177A266625}" srcOrd="0" destOrd="0" presId="urn:microsoft.com/office/officeart/2005/8/layout/cycle2"/>
    <dgm:cxn modelId="{17B4161B-9703-48CE-B924-CEBCF7BEF326}" type="presParOf" srcId="{D7519362-D6AD-48F0-83D8-1FF7B2C44343}" destId="{D6231427-B596-4CB2-8234-7C84D1FDC827}" srcOrd="2" destOrd="0" presId="urn:microsoft.com/office/officeart/2005/8/layout/cycle2"/>
    <dgm:cxn modelId="{CE2595E5-BEC5-4941-9E83-6694BFE1FD7D}" type="presParOf" srcId="{D7519362-D6AD-48F0-83D8-1FF7B2C44343}" destId="{E9D7BBDF-8104-4ABC-92BE-EF39B787A307}" srcOrd="3" destOrd="0" presId="urn:microsoft.com/office/officeart/2005/8/layout/cycle2"/>
    <dgm:cxn modelId="{69D0FEE0-5748-4C60-8796-AA4907D3E023}" type="presParOf" srcId="{E9D7BBDF-8104-4ABC-92BE-EF39B787A307}" destId="{9E87219C-9AEA-4CFE-A9EC-333EA262F1B0}" srcOrd="0" destOrd="0" presId="urn:microsoft.com/office/officeart/2005/8/layout/cycle2"/>
    <dgm:cxn modelId="{060CD13E-FC31-4F60-A4F0-7C4CA0EA6FB8}" type="presParOf" srcId="{D7519362-D6AD-48F0-83D8-1FF7B2C44343}" destId="{649E45DB-E36E-4EE5-847D-8A993BD5BD55}" srcOrd="4" destOrd="0" presId="urn:microsoft.com/office/officeart/2005/8/layout/cycle2"/>
    <dgm:cxn modelId="{C6B47457-AAC0-49C0-8A65-EF6BE3DBCA9F}" type="presParOf" srcId="{D7519362-D6AD-48F0-83D8-1FF7B2C44343}" destId="{1B1758DF-E1F4-43A8-AE76-776143A704E0}" srcOrd="5" destOrd="0" presId="urn:microsoft.com/office/officeart/2005/8/layout/cycle2"/>
    <dgm:cxn modelId="{A3A472AA-0BE0-4290-9745-28E2F776F695}" type="presParOf" srcId="{1B1758DF-E1F4-43A8-AE76-776143A704E0}" destId="{98ADC00B-DD0F-4EC9-BA80-5E4F44AE087A}" srcOrd="0" destOrd="0" presId="urn:microsoft.com/office/officeart/2005/8/layout/cycle2"/>
    <dgm:cxn modelId="{B629A088-CA8A-4A95-8499-B8EC92037602}" type="presParOf" srcId="{D7519362-D6AD-48F0-83D8-1FF7B2C44343}" destId="{B60C9B8B-FC7E-48C2-B52C-F92D1AC6FCA7}" srcOrd="6" destOrd="0" presId="urn:microsoft.com/office/officeart/2005/8/layout/cycle2"/>
    <dgm:cxn modelId="{09993819-47C3-4FCD-B19F-1435A38D4BD2}" type="presParOf" srcId="{D7519362-D6AD-48F0-83D8-1FF7B2C44343}" destId="{DA119479-7E54-445E-A346-9AACE2BDA9A7}" srcOrd="7" destOrd="0" presId="urn:microsoft.com/office/officeart/2005/8/layout/cycle2"/>
    <dgm:cxn modelId="{6A673BE3-DBE5-4006-96DE-9EADAFABCFA8}" type="presParOf" srcId="{DA119479-7E54-445E-A346-9AACE2BDA9A7}" destId="{8BD768FC-0068-4B13-A95A-3CA4C7E6121D}" srcOrd="0" destOrd="0" presId="urn:microsoft.com/office/officeart/2005/8/layout/cycle2"/>
    <dgm:cxn modelId="{0C2133D9-8E97-40CB-A8AD-5267ED641D99}" type="presParOf" srcId="{D7519362-D6AD-48F0-83D8-1FF7B2C44343}" destId="{2F5D5E1B-7485-4503-8128-EB7FEA3AB975}" srcOrd="8" destOrd="0" presId="urn:microsoft.com/office/officeart/2005/8/layout/cycle2"/>
    <dgm:cxn modelId="{54FE10EE-1110-4B9F-A39F-1C20653A6B56}" type="presParOf" srcId="{D7519362-D6AD-48F0-83D8-1FF7B2C44343}" destId="{E9CAE3A9-037A-45A9-A0F0-26DF04E8C9E0}" srcOrd="9" destOrd="0" presId="urn:microsoft.com/office/officeart/2005/8/layout/cycle2"/>
    <dgm:cxn modelId="{7BA409AD-9CEC-4C71-99CD-6EAB3F0F4488}"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74"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0635BAC-7E03-4969-8F5E-1535C1CECB53}">
      <dgm:prSet phldrT="[Tekst]" custT="1"/>
      <dgm:spPr>
        <a:xfrm>
          <a:off x="604064" y="2749254"/>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chemeClr val="accent1"/>
              </a:solidFill>
              <a:latin typeface="Arial" panose="020B0604020202020204" pitchFamily="34" charset="0"/>
              <a:ea typeface="+mn-ea"/>
              <a:cs typeface="Arial" panose="020B0604020202020204" pitchFamily="34" charset="0"/>
            </a:rPr>
            <a:t>Najaars</a:t>
          </a:r>
        </a:p>
        <a:p>
          <a:pPr algn="ctr">
            <a:buNone/>
          </a:pPr>
          <a:r>
            <a:rPr lang="nl-NL" sz="800" b="0">
              <a:solidFill>
                <a:schemeClr val="accent1"/>
              </a:solidFill>
              <a:latin typeface="Arial" panose="020B0604020202020204" pitchFamily="34" charset="0"/>
              <a:ea typeface="+mn-ea"/>
              <a:cs typeface="Arial" panose="020B0604020202020204" pitchFamily="34" charset="0"/>
            </a:rPr>
            <a:t>bericht</a:t>
          </a:r>
        </a:p>
      </dgm:t>
    </dgm:pt>
    <dgm:pt modelId="{2987269C-D9D3-4725-8F02-6142D89374DD}" type="parTrans" cxnId="{DC9AC26D-BAB2-4315-8B87-20DB5E4B3AD6}">
      <dgm:prSet/>
      <dgm:spPr/>
      <dgm:t>
        <a:bodyPr/>
        <a:lstStyle/>
        <a:p>
          <a:pPr algn="ctr"/>
          <a:endParaRPr lang="nl-NL">
            <a:latin typeface="Arial" panose="020B0604020202020204" pitchFamily="34" charset="0"/>
            <a:cs typeface="Arial" panose="020B0604020202020204" pitchFamily="34" charset="0"/>
          </a:endParaRPr>
        </a:p>
      </dgm:t>
    </dgm:pt>
    <dgm:pt modelId="{6020CCCB-6607-466E-AE8E-D63514C75AE7}" type="sibTrans" cxnId="{DC9AC26D-BAB2-4315-8B87-20DB5E4B3AD6}">
      <dgm:prSet/>
      <dgm:spPr>
        <a:xfrm rot="16200000">
          <a:off x="1051677" y="2246523"/>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B60C9B8B-FC7E-48C2-B52C-F92D1AC6FCA7}" type="pres">
      <dgm:prSet presAssocID="{90635BAC-7E03-4969-8F5E-1535C1CECB53}" presName="node" presStyleLbl="node1" presStyleIdx="3" presStyleCnt="5" custScaleX="132558">
        <dgm:presLayoutVars>
          <dgm:bulletEnabled val="1"/>
        </dgm:presLayoutVars>
      </dgm:prSet>
      <dgm:spPr>
        <a:prstGeom prst="ellipse">
          <a:avLst/>
        </a:prstGeom>
      </dgm:spPr>
    </dgm:pt>
    <dgm:pt modelId="{DA119479-7E54-445E-A346-9AACE2BDA9A7}" type="pres">
      <dgm:prSet presAssocID="{6020CCCB-6607-466E-AE8E-D63514C75AE7}" presName="sibTrans" presStyleLbl="sibTrans2D1" presStyleIdx="3" presStyleCnt="5"/>
      <dgm:spPr>
        <a:prstGeom prst="rightArrow">
          <a:avLst>
            <a:gd name="adj1" fmla="val 60000"/>
            <a:gd name="adj2" fmla="val 50000"/>
          </a:avLst>
        </a:prstGeom>
      </dgm:spPr>
    </dgm:pt>
    <dgm:pt modelId="{8BD768FC-0068-4B13-A95A-3CA4C7E6121D}" type="pres">
      <dgm:prSet presAssocID="{6020CCCB-6607-466E-AE8E-D63514C75AE7}"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42565B00-9802-4C31-A2C7-BB4B9A51E69C}" type="presOf" srcId="{6020CCCB-6607-466E-AE8E-D63514C75AE7}" destId="{8BD768FC-0068-4B13-A95A-3CA4C7E6121D}" srcOrd="1"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4F3B7111-860D-4BBE-870F-A76621923F2D}" type="presOf" srcId="{6925D57A-D594-4DD5-BD23-109166AFA402}" destId="{2CF36996-5F6B-4324-A7C3-70C71758F6FF}" srcOrd="1" destOrd="0" presId="urn:microsoft.com/office/officeart/2005/8/layout/cycle2"/>
    <dgm:cxn modelId="{62175F15-56EF-404D-A089-82945DAB6E56}" type="presOf" srcId="{90635BAC-7E03-4969-8F5E-1535C1CECB53}" destId="{B60C9B8B-FC7E-48C2-B52C-F92D1AC6FCA7}" srcOrd="0" destOrd="0" presId="urn:microsoft.com/office/officeart/2005/8/layout/cycle2"/>
    <dgm:cxn modelId="{4407F41D-02A2-470D-BFFD-735E0A235B74}" type="presOf" srcId="{8A28966D-05AB-4E8D-BB86-DE67BC49133B}" destId="{32790010-1447-4B97-94EE-FD177A266625}" srcOrd="1" destOrd="0" presId="urn:microsoft.com/office/officeart/2005/8/layout/cycle2"/>
    <dgm:cxn modelId="{CCB7DB30-B651-4774-B982-C25A8F239061}" type="presOf" srcId="{8A28966D-05AB-4E8D-BB86-DE67BC49133B}" destId="{F24E97CB-BAB4-4EA4-A102-E0355A83E3C3}" srcOrd="0" destOrd="0" presId="urn:microsoft.com/office/officeart/2005/8/layout/cycle2"/>
    <dgm:cxn modelId="{673F933E-A2A0-43E9-A438-B4C1EB7D39EC}" type="presOf" srcId="{1CB0E7FD-DDB9-4195-A4B0-F763D76ABCFF}" destId="{649E45DB-E36E-4EE5-847D-8A993BD5BD55}" srcOrd="0" destOrd="0" presId="urn:microsoft.com/office/officeart/2005/8/layout/cycle2"/>
    <dgm:cxn modelId="{8575A75C-FBC9-4528-96BA-97425C1756FF}" type="presOf" srcId="{6925D57A-D594-4DD5-BD23-109166AFA402}" destId="{E9CAE3A9-037A-45A9-A0F0-26DF04E8C9E0}"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DB7ABF45-4136-411C-B421-F1F4A382C063}" type="presOf" srcId="{4FAF1AEC-5D55-4507-8CAF-CACE66C2942E}" destId="{D6231427-B596-4CB2-8234-7C84D1FDC827}" srcOrd="0" destOrd="0" presId="urn:microsoft.com/office/officeart/2005/8/layout/cycle2"/>
    <dgm:cxn modelId="{AB838C48-8E98-463B-9037-EBE46505D740}" type="presOf" srcId="{AAD5873E-13CA-4664-A639-ADC3143F5646}" destId="{D7519362-D6AD-48F0-83D8-1FF7B2C44343}" srcOrd="0"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DC9AC26D-BAB2-4315-8B87-20DB5E4B3AD6}" srcId="{AAD5873E-13CA-4664-A639-ADC3143F5646}" destId="{90635BAC-7E03-4969-8F5E-1535C1CECB53}" srcOrd="3" destOrd="0" parTransId="{2987269C-D9D3-4725-8F02-6142D89374DD}" sibTransId="{6020CCCB-6607-466E-AE8E-D63514C75AE7}"/>
    <dgm:cxn modelId="{3589BE93-546C-409A-851D-706549A9BF8E}" srcId="{AAD5873E-13CA-4664-A639-ADC3143F5646}" destId="{97B95E07-AD1F-435E-AE6A-2E38685F8073}" srcOrd="4" destOrd="0" parTransId="{42E06205-2C09-482C-8953-0616EF10BE22}" sibTransId="{6925D57A-D594-4DD5-BD23-109166AFA402}"/>
    <dgm:cxn modelId="{ED5F1AB8-5E44-4564-A830-66FA62DF9BF9}" type="presOf" srcId="{A184D471-3910-417C-8CA8-F4E3E45A5955}" destId="{7610EF06-45E1-4608-94BA-11E619B2038A}" srcOrd="0" destOrd="0" presId="urn:microsoft.com/office/officeart/2005/8/layout/cycle2"/>
    <dgm:cxn modelId="{359AE1BE-8B97-4874-A450-662E176F1DF7}" type="presOf" srcId="{DBE18DB5-A841-4B9A-8A61-EBADBFD36BE9}" destId="{1B1758DF-E1F4-43A8-AE76-776143A704E0}" srcOrd="0" destOrd="0" presId="urn:microsoft.com/office/officeart/2005/8/layout/cycle2"/>
    <dgm:cxn modelId="{075081C0-244B-40C2-8DD7-602AC7253DB5}" type="presOf" srcId="{DBE18DB5-A841-4B9A-8A61-EBADBFD36BE9}" destId="{98ADC00B-DD0F-4EC9-BA80-5E4F44AE087A}" srcOrd="1" destOrd="0" presId="urn:microsoft.com/office/officeart/2005/8/layout/cycle2"/>
    <dgm:cxn modelId="{5CD486CF-4B52-4D07-8493-986BE82F2ADF}" type="presOf" srcId="{09FB9F34-03E5-4BAC-A9F4-FBF314378CFA}" destId="{E9D7BBDF-8104-4ABC-92BE-EF39B787A307}" srcOrd="0" destOrd="0" presId="urn:microsoft.com/office/officeart/2005/8/layout/cycle2"/>
    <dgm:cxn modelId="{B717C7E2-18F6-439C-9830-82C3FC50EDA9}" type="presOf" srcId="{97B95E07-AD1F-435E-AE6A-2E38685F8073}" destId="{2F5D5E1B-7485-4503-8128-EB7FEA3AB975}" srcOrd="0" destOrd="0" presId="urn:microsoft.com/office/officeart/2005/8/layout/cycle2"/>
    <dgm:cxn modelId="{2018C3EA-AF93-4C1F-A39B-8D3F41615741}" type="presOf" srcId="{6020CCCB-6607-466E-AE8E-D63514C75AE7}" destId="{DA119479-7E54-445E-A346-9AACE2BDA9A7}" srcOrd="0" destOrd="0" presId="urn:microsoft.com/office/officeart/2005/8/layout/cycle2"/>
    <dgm:cxn modelId="{844481FB-B31F-4626-AD0F-C4A9A2657D99}" type="presOf" srcId="{09FB9F34-03E5-4BAC-A9F4-FBF314378CFA}" destId="{9E87219C-9AEA-4CFE-A9EC-333EA262F1B0}" srcOrd="1" destOrd="0" presId="urn:microsoft.com/office/officeart/2005/8/layout/cycle2"/>
    <dgm:cxn modelId="{B07BFF65-1C0E-428C-AF84-9E9CE730540B}" type="presParOf" srcId="{D7519362-D6AD-48F0-83D8-1FF7B2C44343}" destId="{7610EF06-45E1-4608-94BA-11E619B2038A}" srcOrd="0" destOrd="0" presId="urn:microsoft.com/office/officeart/2005/8/layout/cycle2"/>
    <dgm:cxn modelId="{A52DD7E1-0EEE-4DC7-9630-84D1A1C6DDCB}" type="presParOf" srcId="{D7519362-D6AD-48F0-83D8-1FF7B2C44343}" destId="{F24E97CB-BAB4-4EA4-A102-E0355A83E3C3}" srcOrd="1" destOrd="0" presId="urn:microsoft.com/office/officeart/2005/8/layout/cycle2"/>
    <dgm:cxn modelId="{6B580262-1313-4FAD-9EA7-BBD0238A4891}" type="presParOf" srcId="{F24E97CB-BAB4-4EA4-A102-E0355A83E3C3}" destId="{32790010-1447-4B97-94EE-FD177A266625}" srcOrd="0" destOrd="0" presId="urn:microsoft.com/office/officeart/2005/8/layout/cycle2"/>
    <dgm:cxn modelId="{17B4161B-9703-48CE-B924-CEBCF7BEF326}" type="presParOf" srcId="{D7519362-D6AD-48F0-83D8-1FF7B2C44343}" destId="{D6231427-B596-4CB2-8234-7C84D1FDC827}" srcOrd="2" destOrd="0" presId="urn:microsoft.com/office/officeart/2005/8/layout/cycle2"/>
    <dgm:cxn modelId="{CE2595E5-BEC5-4941-9E83-6694BFE1FD7D}" type="presParOf" srcId="{D7519362-D6AD-48F0-83D8-1FF7B2C44343}" destId="{E9D7BBDF-8104-4ABC-92BE-EF39B787A307}" srcOrd="3" destOrd="0" presId="urn:microsoft.com/office/officeart/2005/8/layout/cycle2"/>
    <dgm:cxn modelId="{69D0FEE0-5748-4C60-8796-AA4907D3E023}" type="presParOf" srcId="{E9D7BBDF-8104-4ABC-92BE-EF39B787A307}" destId="{9E87219C-9AEA-4CFE-A9EC-333EA262F1B0}" srcOrd="0" destOrd="0" presId="urn:microsoft.com/office/officeart/2005/8/layout/cycle2"/>
    <dgm:cxn modelId="{060CD13E-FC31-4F60-A4F0-7C4CA0EA6FB8}" type="presParOf" srcId="{D7519362-D6AD-48F0-83D8-1FF7B2C44343}" destId="{649E45DB-E36E-4EE5-847D-8A993BD5BD55}" srcOrd="4" destOrd="0" presId="urn:microsoft.com/office/officeart/2005/8/layout/cycle2"/>
    <dgm:cxn modelId="{C6B47457-AAC0-49C0-8A65-EF6BE3DBCA9F}" type="presParOf" srcId="{D7519362-D6AD-48F0-83D8-1FF7B2C44343}" destId="{1B1758DF-E1F4-43A8-AE76-776143A704E0}" srcOrd="5" destOrd="0" presId="urn:microsoft.com/office/officeart/2005/8/layout/cycle2"/>
    <dgm:cxn modelId="{A3A472AA-0BE0-4290-9745-28E2F776F695}" type="presParOf" srcId="{1B1758DF-E1F4-43A8-AE76-776143A704E0}" destId="{98ADC00B-DD0F-4EC9-BA80-5E4F44AE087A}" srcOrd="0" destOrd="0" presId="urn:microsoft.com/office/officeart/2005/8/layout/cycle2"/>
    <dgm:cxn modelId="{B629A088-CA8A-4A95-8499-B8EC92037602}" type="presParOf" srcId="{D7519362-D6AD-48F0-83D8-1FF7B2C44343}" destId="{B60C9B8B-FC7E-48C2-B52C-F92D1AC6FCA7}" srcOrd="6" destOrd="0" presId="urn:microsoft.com/office/officeart/2005/8/layout/cycle2"/>
    <dgm:cxn modelId="{09993819-47C3-4FCD-B19F-1435A38D4BD2}" type="presParOf" srcId="{D7519362-D6AD-48F0-83D8-1FF7B2C44343}" destId="{DA119479-7E54-445E-A346-9AACE2BDA9A7}" srcOrd="7" destOrd="0" presId="urn:microsoft.com/office/officeart/2005/8/layout/cycle2"/>
    <dgm:cxn modelId="{6A673BE3-DBE5-4006-96DE-9EADAFABCFA8}" type="presParOf" srcId="{DA119479-7E54-445E-A346-9AACE2BDA9A7}" destId="{8BD768FC-0068-4B13-A95A-3CA4C7E6121D}" srcOrd="0" destOrd="0" presId="urn:microsoft.com/office/officeart/2005/8/layout/cycle2"/>
    <dgm:cxn modelId="{0C2133D9-8E97-40CB-A8AD-5267ED641D99}" type="presParOf" srcId="{D7519362-D6AD-48F0-83D8-1FF7B2C44343}" destId="{2F5D5E1B-7485-4503-8128-EB7FEA3AB975}" srcOrd="8" destOrd="0" presId="urn:microsoft.com/office/officeart/2005/8/layout/cycle2"/>
    <dgm:cxn modelId="{54FE10EE-1110-4B9F-A39F-1C20653A6B56}" type="presParOf" srcId="{D7519362-D6AD-48F0-83D8-1FF7B2C44343}" destId="{E9CAE3A9-037A-45A9-A0F0-26DF04E8C9E0}" srcOrd="9" destOrd="0" presId="urn:microsoft.com/office/officeart/2005/8/layout/cycle2"/>
    <dgm:cxn modelId="{7BA409AD-9CEC-4C71-99CD-6EAB3F0F4488}"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74"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Begroting</a:t>
          </a:r>
          <a:r>
            <a:rPr lang="nl-NL" sz="800" b="0">
              <a:solidFill>
                <a:sysClr val="window" lastClr="FFFFFF"/>
              </a:solidFill>
              <a:latin typeface="Arial" panose="020B0604020202020204" pitchFamily="34" charset="0"/>
              <a:ea typeface="+mn-ea"/>
              <a:cs typeface="Arial" panose="020B0604020202020204" pitchFamily="34" charset="0"/>
            </a:rPr>
            <a:t>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E9914B1B-369E-4792-93E5-FEE16BE95A69}" type="presOf" srcId="{DBE18DB5-A841-4B9A-8A61-EBADBFD36BE9}" destId="{1B1758DF-E1F4-43A8-AE76-776143A704E0}" srcOrd="0" destOrd="0" presId="urn:microsoft.com/office/officeart/2005/8/layout/cycle2"/>
    <dgm:cxn modelId="{4B45A620-17A0-47F9-88E5-A8630A430490}" type="presOf" srcId="{A184D471-3910-417C-8CA8-F4E3E45A5955}" destId="{7610EF06-45E1-4608-94BA-11E619B2038A}" srcOrd="0" destOrd="0" presId="urn:microsoft.com/office/officeart/2005/8/layout/cycle2"/>
    <dgm:cxn modelId="{452CDF22-09AD-4536-AD05-D15AA67BABBE}" type="presOf" srcId="{09FB9F34-03E5-4BAC-A9F4-FBF314378CFA}" destId="{9E87219C-9AEA-4CFE-A9EC-333EA262F1B0}" srcOrd="1" destOrd="0" presId="urn:microsoft.com/office/officeart/2005/8/layout/cycle2"/>
    <dgm:cxn modelId="{64250F32-3900-4461-AC59-CFFF04BC56DB}" type="presOf" srcId="{6925D57A-D594-4DD5-BD23-109166AFA402}" destId="{E9CAE3A9-037A-45A9-A0F0-26DF04E8C9E0}" srcOrd="0" destOrd="0" presId="urn:microsoft.com/office/officeart/2005/8/layout/cycle2"/>
    <dgm:cxn modelId="{F0ACB132-F445-4BE4-8613-0DF628E1C1CF}"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0C8A284D-2CFA-4C0D-8CF7-022CFB679902}" srcId="{AAD5873E-13CA-4664-A639-ADC3143F5646}" destId="{4FAF1AEC-5D55-4507-8CAF-CACE66C2942E}" srcOrd="1" destOrd="0" parTransId="{61AC0EF4-E9DA-48AE-A772-CD0787EFB8EB}" sibTransId="{09FB9F34-03E5-4BAC-A9F4-FBF314378CFA}"/>
    <dgm:cxn modelId="{BEA1FE53-E05E-4901-9550-743386EAA24E}" type="presOf" srcId="{6925D57A-D594-4DD5-BD23-109166AFA402}" destId="{2CF36996-5F6B-4324-A7C3-70C71758F6FF}" srcOrd="1" destOrd="0" presId="urn:microsoft.com/office/officeart/2005/8/layout/cycle2"/>
    <dgm:cxn modelId="{6B9D3C88-6B02-4E80-9EFD-FF28022F1639}" type="presOf" srcId="{9257FD6B-8196-4043-9861-6B451F1A78EB}" destId="{DC5317DF-DB87-43D5-AF42-333B54E72ED1}"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BAE997AC-A765-4D59-B5F5-3EA8E8AEC5B8}" type="presOf" srcId="{DBE18DB5-A841-4B9A-8A61-EBADBFD36BE9}" destId="{98ADC00B-DD0F-4EC9-BA80-5E4F44AE087A}" srcOrd="1" destOrd="0" presId="urn:microsoft.com/office/officeart/2005/8/layout/cycle2"/>
    <dgm:cxn modelId="{B3C26CBB-13A1-460E-A0DF-620CB1702AE7}" type="presOf" srcId="{97B95E07-AD1F-435E-AE6A-2E38685F8073}" destId="{2F5D5E1B-7485-4503-8128-EB7FEA3AB975}" srcOrd="0" destOrd="0" presId="urn:microsoft.com/office/officeart/2005/8/layout/cycle2"/>
    <dgm:cxn modelId="{940CC1BE-AD6A-483A-BCBB-8FF0CA80C68C}" type="presOf" srcId="{8A28966D-05AB-4E8D-BB86-DE67BC49133B}" destId="{F24E97CB-BAB4-4EA4-A102-E0355A83E3C3}" srcOrd="0" destOrd="0" presId="urn:microsoft.com/office/officeart/2005/8/layout/cycle2"/>
    <dgm:cxn modelId="{876EB5C2-A422-41F3-8DEC-A852849463D7}" type="presOf" srcId="{4FAF1AEC-5D55-4507-8CAF-CACE66C2942E}" destId="{D6231427-B596-4CB2-8234-7C84D1FDC827}" srcOrd="0" destOrd="0" presId="urn:microsoft.com/office/officeart/2005/8/layout/cycle2"/>
    <dgm:cxn modelId="{B4E19CC4-B84A-4F80-A9F0-240C97C2A1C4}" type="presOf" srcId="{8A28966D-05AB-4E8D-BB86-DE67BC49133B}" destId="{32790010-1447-4B97-94EE-FD177A266625}" srcOrd="1" destOrd="0" presId="urn:microsoft.com/office/officeart/2005/8/layout/cycle2"/>
    <dgm:cxn modelId="{B3F2C7C4-2E99-49B0-A8D0-6D351F7DAC3D}" type="presOf" srcId="{DFF224D6-ABD2-4FD1-A3DA-41A5104031E8}" destId="{6693AA14-06F1-4466-BE28-34AA94F8D1FF}" srcOrd="0" destOrd="0" presId="urn:microsoft.com/office/officeart/2005/8/layout/cycle2"/>
    <dgm:cxn modelId="{DAC4BBD7-E5CE-4D8F-B45D-9D00F20E2BBD}" type="presOf" srcId="{DFF224D6-ABD2-4FD1-A3DA-41A5104031E8}" destId="{AE7212A4-114A-4839-B03E-1C698935959E}" srcOrd="1" destOrd="0" presId="urn:microsoft.com/office/officeart/2005/8/layout/cycle2"/>
    <dgm:cxn modelId="{298980EF-C986-4DBD-9E4B-E72B79EFF7BF}" type="presOf" srcId="{1CB0E7FD-DDB9-4195-A4B0-F763D76ABCFF}" destId="{649E45DB-E36E-4EE5-847D-8A993BD5BD55}" srcOrd="0" destOrd="0" presId="urn:microsoft.com/office/officeart/2005/8/layout/cycle2"/>
    <dgm:cxn modelId="{376991FC-B2FF-458B-BDFC-FAD0C4FEBFB1}" type="presOf" srcId="{AAD5873E-13CA-4664-A639-ADC3143F5646}" destId="{D7519362-D6AD-48F0-83D8-1FF7B2C44343}"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33478713-730A-469F-962C-A2A21B654C75}" type="presParOf" srcId="{D7519362-D6AD-48F0-83D8-1FF7B2C44343}" destId="{7610EF06-45E1-4608-94BA-11E619B2038A}" srcOrd="0" destOrd="0" presId="urn:microsoft.com/office/officeart/2005/8/layout/cycle2"/>
    <dgm:cxn modelId="{AE5E64AC-7A17-45E1-B5CE-5177730958C0}" type="presParOf" srcId="{D7519362-D6AD-48F0-83D8-1FF7B2C44343}" destId="{F24E97CB-BAB4-4EA4-A102-E0355A83E3C3}" srcOrd="1" destOrd="0" presId="urn:microsoft.com/office/officeart/2005/8/layout/cycle2"/>
    <dgm:cxn modelId="{DD0DF8F8-AD80-40C7-A433-51FDAD64465D}" type="presParOf" srcId="{F24E97CB-BAB4-4EA4-A102-E0355A83E3C3}" destId="{32790010-1447-4B97-94EE-FD177A266625}" srcOrd="0" destOrd="0" presId="urn:microsoft.com/office/officeart/2005/8/layout/cycle2"/>
    <dgm:cxn modelId="{6BE413D6-0712-4414-83D8-CA5788964BA2}" type="presParOf" srcId="{D7519362-D6AD-48F0-83D8-1FF7B2C44343}" destId="{D6231427-B596-4CB2-8234-7C84D1FDC827}" srcOrd="2" destOrd="0" presId="urn:microsoft.com/office/officeart/2005/8/layout/cycle2"/>
    <dgm:cxn modelId="{1549F136-A0E8-4667-8C63-6C7091214F26}" type="presParOf" srcId="{D7519362-D6AD-48F0-83D8-1FF7B2C44343}" destId="{E9D7BBDF-8104-4ABC-92BE-EF39B787A307}" srcOrd="3" destOrd="0" presId="urn:microsoft.com/office/officeart/2005/8/layout/cycle2"/>
    <dgm:cxn modelId="{447A420F-E6CC-4175-B302-645C71D7EA16}" type="presParOf" srcId="{E9D7BBDF-8104-4ABC-92BE-EF39B787A307}" destId="{9E87219C-9AEA-4CFE-A9EC-333EA262F1B0}" srcOrd="0" destOrd="0" presId="urn:microsoft.com/office/officeart/2005/8/layout/cycle2"/>
    <dgm:cxn modelId="{A6E56AE5-B300-4640-8BB2-EF0B331D2B7F}" type="presParOf" srcId="{D7519362-D6AD-48F0-83D8-1FF7B2C44343}" destId="{649E45DB-E36E-4EE5-847D-8A993BD5BD55}" srcOrd="4" destOrd="0" presId="urn:microsoft.com/office/officeart/2005/8/layout/cycle2"/>
    <dgm:cxn modelId="{6AB5B70B-4106-4D79-89AB-B2B81A30F8A0}" type="presParOf" srcId="{D7519362-D6AD-48F0-83D8-1FF7B2C44343}" destId="{1B1758DF-E1F4-43A8-AE76-776143A704E0}" srcOrd="5" destOrd="0" presId="urn:microsoft.com/office/officeart/2005/8/layout/cycle2"/>
    <dgm:cxn modelId="{7A8A8B0A-C0D3-469F-B192-FBB4EEC9DA43}" type="presParOf" srcId="{1B1758DF-E1F4-43A8-AE76-776143A704E0}" destId="{98ADC00B-DD0F-4EC9-BA80-5E4F44AE087A}" srcOrd="0" destOrd="0" presId="urn:microsoft.com/office/officeart/2005/8/layout/cycle2"/>
    <dgm:cxn modelId="{E2F004CC-CA00-4C86-8E7C-E5088415DB3E}" type="presParOf" srcId="{D7519362-D6AD-48F0-83D8-1FF7B2C44343}" destId="{DC5317DF-DB87-43D5-AF42-333B54E72ED1}" srcOrd="6" destOrd="0" presId="urn:microsoft.com/office/officeart/2005/8/layout/cycle2"/>
    <dgm:cxn modelId="{1B7011B3-E405-46B2-8AAD-91191C27967B}" type="presParOf" srcId="{D7519362-D6AD-48F0-83D8-1FF7B2C44343}" destId="{6693AA14-06F1-4466-BE28-34AA94F8D1FF}" srcOrd="7" destOrd="0" presId="urn:microsoft.com/office/officeart/2005/8/layout/cycle2"/>
    <dgm:cxn modelId="{F0281E5F-EF17-42AF-B9B9-F52B32A0CE6C}" type="presParOf" srcId="{6693AA14-06F1-4466-BE28-34AA94F8D1FF}" destId="{AE7212A4-114A-4839-B03E-1C698935959E}" srcOrd="0" destOrd="0" presId="urn:microsoft.com/office/officeart/2005/8/layout/cycle2"/>
    <dgm:cxn modelId="{1962FD94-0491-4A0C-B277-5745C70C2978}" type="presParOf" srcId="{D7519362-D6AD-48F0-83D8-1FF7B2C44343}" destId="{2F5D5E1B-7485-4503-8128-EB7FEA3AB975}" srcOrd="8" destOrd="0" presId="urn:microsoft.com/office/officeart/2005/8/layout/cycle2"/>
    <dgm:cxn modelId="{BB082862-AB2E-46DD-B190-907AFD7FBC34}" type="presParOf" srcId="{D7519362-D6AD-48F0-83D8-1FF7B2C44343}" destId="{E9CAE3A9-037A-45A9-A0F0-26DF04E8C9E0}" srcOrd="9" destOrd="0" presId="urn:microsoft.com/office/officeart/2005/8/layout/cycle2"/>
    <dgm:cxn modelId="{A278F997-B447-42F7-A66A-2EAF80CF3EEA}"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81"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Begroting</a:t>
          </a:r>
          <a:r>
            <a:rPr lang="nl-NL" sz="800" b="0">
              <a:solidFill>
                <a:sysClr val="window" lastClr="FFFFFF"/>
              </a:solidFill>
              <a:latin typeface="Arial" panose="020B0604020202020204" pitchFamily="34" charset="0"/>
              <a:ea typeface="+mn-ea"/>
              <a:cs typeface="Arial" panose="020B0604020202020204" pitchFamily="34" charset="0"/>
            </a:rPr>
            <a:t>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E9914B1B-369E-4792-93E5-FEE16BE95A69}" type="presOf" srcId="{DBE18DB5-A841-4B9A-8A61-EBADBFD36BE9}" destId="{1B1758DF-E1F4-43A8-AE76-776143A704E0}" srcOrd="0" destOrd="0" presId="urn:microsoft.com/office/officeart/2005/8/layout/cycle2"/>
    <dgm:cxn modelId="{4B45A620-17A0-47F9-88E5-A8630A430490}" type="presOf" srcId="{A184D471-3910-417C-8CA8-F4E3E45A5955}" destId="{7610EF06-45E1-4608-94BA-11E619B2038A}" srcOrd="0" destOrd="0" presId="urn:microsoft.com/office/officeart/2005/8/layout/cycle2"/>
    <dgm:cxn modelId="{452CDF22-09AD-4536-AD05-D15AA67BABBE}" type="presOf" srcId="{09FB9F34-03E5-4BAC-A9F4-FBF314378CFA}" destId="{9E87219C-9AEA-4CFE-A9EC-333EA262F1B0}" srcOrd="1" destOrd="0" presId="urn:microsoft.com/office/officeart/2005/8/layout/cycle2"/>
    <dgm:cxn modelId="{64250F32-3900-4461-AC59-CFFF04BC56DB}" type="presOf" srcId="{6925D57A-D594-4DD5-BD23-109166AFA402}" destId="{E9CAE3A9-037A-45A9-A0F0-26DF04E8C9E0}" srcOrd="0" destOrd="0" presId="urn:microsoft.com/office/officeart/2005/8/layout/cycle2"/>
    <dgm:cxn modelId="{F0ACB132-F445-4BE4-8613-0DF628E1C1CF}"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0C8A284D-2CFA-4C0D-8CF7-022CFB679902}" srcId="{AAD5873E-13CA-4664-A639-ADC3143F5646}" destId="{4FAF1AEC-5D55-4507-8CAF-CACE66C2942E}" srcOrd="1" destOrd="0" parTransId="{61AC0EF4-E9DA-48AE-A772-CD0787EFB8EB}" sibTransId="{09FB9F34-03E5-4BAC-A9F4-FBF314378CFA}"/>
    <dgm:cxn modelId="{BEA1FE53-E05E-4901-9550-743386EAA24E}" type="presOf" srcId="{6925D57A-D594-4DD5-BD23-109166AFA402}" destId="{2CF36996-5F6B-4324-A7C3-70C71758F6FF}" srcOrd="1" destOrd="0" presId="urn:microsoft.com/office/officeart/2005/8/layout/cycle2"/>
    <dgm:cxn modelId="{6B9D3C88-6B02-4E80-9EFD-FF28022F1639}" type="presOf" srcId="{9257FD6B-8196-4043-9861-6B451F1A78EB}" destId="{DC5317DF-DB87-43D5-AF42-333B54E72ED1}"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BAE997AC-A765-4D59-B5F5-3EA8E8AEC5B8}" type="presOf" srcId="{DBE18DB5-A841-4B9A-8A61-EBADBFD36BE9}" destId="{98ADC00B-DD0F-4EC9-BA80-5E4F44AE087A}" srcOrd="1" destOrd="0" presId="urn:microsoft.com/office/officeart/2005/8/layout/cycle2"/>
    <dgm:cxn modelId="{B3C26CBB-13A1-460E-A0DF-620CB1702AE7}" type="presOf" srcId="{97B95E07-AD1F-435E-AE6A-2E38685F8073}" destId="{2F5D5E1B-7485-4503-8128-EB7FEA3AB975}" srcOrd="0" destOrd="0" presId="urn:microsoft.com/office/officeart/2005/8/layout/cycle2"/>
    <dgm:cxn modelId="{940CC1BE-AD6A-483A-BCBB-8FF0CA80C68C}" type="presOf" srcId="{8A28966D-05AB-4E8D-BB86-DE67BC49133B}" destId="{F24E97CB-BAB4-4EA4-A102-E0355A83E3C3}" srcOrd="0" destOrd="0" presId="urn:microsoft.com/office/officeart/2005/8/layout/cycle2"/>
    <dgm:cxn modelId="{876EB5C2-A422-41F3-8DEC-A852849463D7}" type="presOf" srcId="{4FAF1AEC-5D55-4507-8CAF-CACE66C2942E}" destId="{D6231427-B596-4CB2-8234-7C84D1FDC827}" srcOrd="0" destOrd="0" presId="urn:microsoft.com/office/officeart/2005/8/layout/cycle2"/>
    <dgm:cxn modelId="{B4E19CC4-B84A-4F80-A9F0-240C97C2A1C4}" type="presOf" srcId="{8A28966D-05AB-4E8D-BB86-DE67BC49133B}" destId="{32790010-1447-4B97-94EE-FD177A266625}" srcOrd="1" destOrd="0" presId="urn:microsoft.com/office/officeart/2005/8/layout/cycle2"/>
    <dgm:cxn modelId="{B3F2C7C4-2E99-49B0-A8D0-6D351F7DAC3D}" type="presOf" srcId="{DFF224D6-ABD2-4FD1-A3DA-41A5104031E8}" destId="{6693AA14-06F1-4466-BE28-34AA94F8D1FF}" srcOrd="0" destOrd="0" presId="urn:microsoft.com/office/officeart/2005/8/layout/cycle2"/>
    <dgm:cxn modelId="{DAC4BBD7-E5CE-4D8F-B45D-9D00F20E2BBD}" type="presOf" srcId="{DFF224D6-ABD2-4FD1-A3DA-41A5104031E8}" destId="{AE7212A4-114A-4839-B03E-1C698935959E}" srcOrd="1" destOrd="0" presId="urn:microsoft.com/office/officeart/2005/8/layout/cycle2"/>
    <dgm:cxn modelId="{298980EF-C986-4DBD-9E4B-E72B79EFF7BF}" type="presOf" srcId="{1CB0E7FD-DDB9-4195-A4B0-F763D76ABCFF}" destId="{649E45DB-E36E-4EE5-847D-8A993BD5BD55}" srcOrd="0" destOrd="0" presId="urn:microsoft.com/office/officeart/2005/8/layout/cycle2"/>
    <dgm:cxn modelId="{376991FC-B2FF-458B-BDFC-FAD0C4FEBFB1}" type="presOf" srcId="{AAD5873E-13CA-4664-A639-ADC3143F5646}" destId="{D7519362-D6AD-48F0-83D8-1FF7B2C44343}"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33478713-730A-469F-962C-A2A21B654C75}" type="presParOf" srcId="{D7519362-D6AD-48F0-83D8-1FF7B2C44343}" destId="{7610EF06-45E1-4608-94BA-11E619B2038A}" srcOrd="0" destOrd="0" presId="urn:microsoft.com/office/officeart/2005/8/layout/cycle2"/>
    <dgm:cxn modelId="{AE5E64AC-7A17-45E1-B5CE-5177730958C0}" type="presParOf" srcId="{D7519362-D6AD-48F0-83D8-1FF7B2C44343}" destId="{F24E97CB-BAB4-4EA4-A102-E0355A83E3C3}" srcOrd="1" destOrd="0" presId="urn:microsoft.com/office/officeart/2005/8/layout/cycle2"/>
    <dgm:cxn modelId="{DD0DF8F8-AD80-40C7-A433-51FDAD64465D}" type="presParOf" srcId="{F24E97CB-BAB4-4EA4-A102-E0355A83E3C3}" destId="{32790010-1447-4B97-94EE-FD177A266625}" srcOrd="0" destOrd="0" presId="urn:microsoft.com/office/officeart/2005/8/layout/cycle2"/>
    <dgm:cxn modelId="{6BE413D6-0712-4414-83D8-CA5788964BA2}" type="presParOf" srcId="{D7519362-D6AD-48F0-83D8-1FF7B2C44343}" destId="{D6231427-B596-4CB2-8234-7C84D1FDC827}" srcOrd="2" destOrd="0" presId="urn:microsoft.com/office/officeart/2005/8/layout/cycle2"/>
    <dgm:cxn modelId="{1549F136-A0E8-4667-8C63-6C7091214F26}" type="presParOf" srcId="{D7519362-D6AD-48F0-83D8-1FF7B2C44343}" destId="{E9D7BBDF-8104-4ABC-92BE-EF39B787A307}" srcOrd="3" destOrd="0" presId="urn:microsoft.com/office/officeart/2005/8/layout/cycle2"/>
    <dgm:cxn modelId="{447A420F-E6CC-4175-B302-645C71D7EA16}" type="presParOf" srcId="{E9D7BBDF-8104-4ABC-92BE-EF39B787A307}" destId="{9E87219C-9AEA-4CFE-A9EC-333EA262F1B0}" srcOrd="0" destOrd="0" presId="urn:microsoft.com/office/officeart/2005/8/layout/cycle2"/>
    <dgm:cxn modelId="{A6E56AE5-B300-4640-8BB2-EF0B331D2B7F}" type="presParOf" srcId="{D7519362-D6AD-48F0-83D8-1FF7B2C44343}" destId="{649E45DB-E36E-4EE5-847D-8A993BD5BD55}" srcOrd="4" destOrd="0" presId="urn:microsoft.com/office/officeart/2005/8/layout/cycle2"/>
    <dgm:cxn modelId="{6AB5B70B-4106-4D79-89AB-B2B81A30F8A0}" type="presParOf" srcId="{D7519362-D6AD-48F0-83D8-1FF7B2C44343}" destId="{1B1758DF-E1F4-43A8-AE76-776143A704E0}" srcOrd="5" destOrd="0" presId="urn:microsoft.com/office/officeart/2005/8/layout/cycle2"/>
    <dgm:cxn modelId="{7A8A8B0A-C0D3-469F-B192-FBB4EEC9DA43}" type="presParOf" srcId="{1B1758DF-E1F4-43A8-AE76-776143A704E0}" destId="{98ADC00B-DD0F-4EC9-BA80-5E4F44AE087A}" srcOrd="0" destOrd="0" presId="urn:microsoft.com/office/officeart/2005/8/layout/cycle2"/>
    <dgm:cxn modelId="{E2F004CC-CA00-4C86-8E7C-E5088415DB3E}" type="presParOf" srcId="{D7519362-D6AD-48F0-83D8-1FF7B2C44343}" destId="{DC5317DF-DB87-43D5-AF42-333B54E72ED1}" srcOrd="6" destOrd="0" presId="urn:microsoft.com/office/officeart/2005/8/layout/cycle2"/>
    <dgm:cxn modelId="{1B7011B3-E405-46B2-8AAD-91191C27967B}" type="presParOf" srcId="{D7519362-D6AD-48F0-83D8-1FF7B2C44343}" destId="{6693AA14-06F1-4466-BE28-34AA94F8D1FF}" srcOrd="7" destOrd="0" presId="urn:microsoft.com/office/officeart/2005/8/layout/cycle2"/>
    <dgm:cxn modelId="{F0281E5F-EF17-42AF-B9B9-F52B32A0CE6C}" type="presParOf" srcId="{6693AA14-06F1-4466-BE28-34AA94F8D1FF}" destId="{AE7212A4-114A-4839-B03E-1C698935959E}" srcOrd="0" destOrd="0" presId="urn:microsoft.com/office/officeart/2005/8/layout/cycle2"/>
    <dgm:cxn modelId="{1962FD94-0491-4A0C-B277-5745C70C2978}" type="presParOf" srcId="{D7519362-D6AD-48F0-83D8-1FF7B2C44343}" destId="{2F5D5E1B-7485-4503-8128-EB7FEA3AB975}" srcOrd="8" destOrd="0" presId="urn:microsoft.com/office/officeart/2005/8/layout/cycle2"/>
    <dgm:cxn modelId="{BB082862-AB2E-46DD-B190-907AFD7FBC34}" type="presParOf" srcId="{D7519362-D6AD-48F0-83D8-1FF7B2C44343}" destId="{E9CAE3A9-037A-45A9-A0F0-26DF04E8C9E0}" srcOrd="9" destOrd="0" presId="urn:microsoft.com/office/officeart/2005/8/layout/cycle2"/>
    <dgm:cxn modelId="{A278F997-B447-42F7-A66A-2EAF80CF3EEA}"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81"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 Voorjaars 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 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no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F93C6127-FAA6-45FE-A3C6-922314BE5600}" type="presOf" srcId="{6925D57A-D594-4DD5-BD23-109166AFA402}" destId="{2CF36996-5F6B-4324-A7C3-70C71758F6FF}" srcOrd="1" destOrd="0" presId="urn:microsoft.com/office/officeart/2005/8/layout/cycle2"/>
    <dgm:cxn modelId="{6FE3C929-4E5E-4346-9944-0E23AE6FF993}" type="presOf" srcId="{6925D57A-D594-4DD5-BD23-109166AFA402}" destId="{E9CAE3A9-037A-45A9-A0F0-26DF04E8C9E0}" srcOrd="0" destOrd="0" presId="urn:microsoft.com/office/officeart/2005/8/layout/cycle2"/>
    <dgm:cxn modelId="{DCF98B2B-876E-4E50-B292-1634E27DF5D1}" type="presOf" srcId="{09FB9F34-03E5-4BAC-A9F4-FBF314378CFA}" destId="{9E87219C-9AEA-4CFE-A9EC-333EA262F1B0}" srcOrd="1" destOrd="0" presId="urn:microsoft.com/office/officeart/2005/8/layout/cycle2"/>
    <dgm:cxn modelId="{319A155F-2369-4F59-BEE6-7010D9A95826}" type="presOf" srcId="{8A28966D-05AB-4E8D-BB86-DE67BC49133B}" destId="{F24E97CB-BAB4-4EA4-A102-E0355A83E3C3}" srcOrd="0" destOrd="0" presId="urn:microsoft.com/office/officeart/2005/8/layout/cycle2"/>
    <dgm:cxn modelId="{9A5E2B61-5BD7-48F6-B9C1-F45C7A65D2B4}"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B177C644-0C4E-47FD-A7D5-5106821F7ED2}" type="presOf" srcId="{4FAF1AEC-5D55-4507-8CAF-CACE66C2942E}" destId="{D6231427-B596-4CB2-8234-7C84D1FDC827}" srcOrd="0" destOrd="0" presId="urn:microsoft.com/office/officeart/2005/8/layout/cycle2"/>
    <dgm:cxn modelId="{62629066-EF4F-46BF-9573-C35C1AE3FEBD}" type="presOf" srcId="{DFF224D6-ABD2-4FD1-A3DA-41A5104031E8}" destId="{6693AA14-06F1-4466-BE28-34AA94F8D1FF}" srcOrd="0" destOrd="0" presId="urn:microsoft.com/office/officeart/2005/8/layout/cycle2"/>
    <dgm:cxn modelId="{787BD749-74AA-4DDA-BEF1-DC55DD634A8F}" type="presOf" srcId="{8A28966D-05AB-4E8D-BB86-DE67BC49133B}" destId="{32790010-1447-4B97-94EE-FD177A266625}"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3589BE93-546C-409A-851D-706549A9BF8E}" srcId="{AAD5873E-13CA-4664-A639-ADC3143F5646}" destId="{97B95E07-AD1F-435E-AE6A-2E38685F8073}" srcOrd="4" destOrd="0" parTransId="{42E06205-2C09-482C-8953-0616EF10BE22}" sibTransId="{6925D57A-D594-4DD5-BD23-109166AFA402}"/>
    <dgm:cxn modelId="{680068BF-B734-43DF-9DBD-642053AAA659}" type="presOf" srcId="{DFF224D6-ABD2-4FD1-A3DA-41A5104031E8}" destId="{AE7212A4-114A-4839-B03E-1C698935959E}" srcOrd="1" destOrd="0" presId="urn:microsoft.com/office/officeart/2005/8/layout/cycle2"/>
    <dgm:cxn modelId="{8F1CE9CA-3C5A-4FB5-A648-FBDDE8DFDCC9}" type="presOf" srcId="{AAD5873E-13CA-4664-A639-ADC3143F5646}" destId="{D7519362-D6AD-48F0-83D8-1FF7B2C44343}" srcOrd="0" destOrd="0" presId="urn:microsoft.com/office/officeart/2005/8/layout/cycle2"/>
    <dgm:cxn modelId="{F784C3D9-D4D1-4ED5-ADAB-94E671F8F706}" type="presOf" srcId="{1CB0E7FD-DDB9-4195-A4B0-F763D76ABCFF}" destId="{649E45DB-E36E-4EE5-847D-8A993BD5BD55}" srcOrd="0" destOrd="0" presId="urn:microsoft.com/office/officeart/2005/8/layout/cycle2"/>
    <dgm:cxn modelId="{3A213FDC-5B50-4796-884A-D6310D3E56FB}" type="presOf" srcId="{97B95E07-AD1F-435E-AE6A-2E38685F8073}" destId="{2F5D5E1B-7485-4503-8128-EB7FEA3AB975}" srcOrd="0" destOrd="0" presId="urn:microsoft.com/office/officeart/2005/8/layout/cycle2"/>
    <dgm:cxn modelId="{B99B22DD-3B9F-4F1A-98F3-27BBB3A1BF42}" type="presOf" srcId="{9257FD6B-8196-4043-9861-6B451F1A78EB}" destId="{DC5317DF-DB87-43D5-AF42-333B54E72ED1}" srcOrd="0" destOrd="0" presId="urn:microsoft.com/office/officeart/2005/8/layout/cycle2"/>
    <dgm:cxn modelId="{7C4C20F0-FCDD-4DBD-8DBB-8DD6A6A0E3FC}" type="presOf" srcId="{A184D471-3910-417C-8CA8-F4E3E45A5955}" destId="{7610EF06-45E1-4608-94BA-11E619B2038A}" srcOrd="0" destOrd="0" presId="urn:microsoft.com/office/officeart/2005/8/layout/cycle2"/>
    <dgm:cxn modelId="{7DE149F5-59C2-4687-87C5-89151BA37516}" type="presOf" srcId="{DBE18DB5-A841-4B9A-8A61-EBADBFD36BE9}" destId="{1B1758DF-E1F4-43A8-AE76-776143A704E0}" srcOrd="0" destOrd="0" presId="urn:microsoft.com/office/officeart/2005/8/layout/cycle2"/>
    <dgm:cxn modelId="{86365BF6-90F9-4075-8DA3-D8DA9D867DF6}" type="presOf" srcId="{DBE18DB5-A841-4B9A-8A61-EBADBFD36BE9}" destId="{98ADC00B-DD0F-4EC9-BA80-5E4F44AE087A}" srcOrd="1"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AC8E40D-5729-48FA-859A-9789162040F5}" type="presParOf" srcId="{D7519362-D6AD-48F0-83D8-1FF7B2C44343}" destId="{7610EF06-45E1-4608-94BA-11E619B2038A}" srcOrd="0" destOrd="0" presId="urn:microsoft.com/office/officeart/2005/8/layout/cycle2"/>
    <dgm:cxn modelId="{A7E270A9-EAFF-41BC-9512-1B8BF01C335D}" type="presParOf" srcId="{D7519362-D6AD-48F0-83D8-1FF7B2C44343}" destId="{F24E97CB-BAB4-4EA4-A102-E0355A83E3C3}" srcOrd="1" destOrd="0" presId="urn:microsoft.com/office/officeart/2005/8/layout/cycle2"/>
    <dgm:cxn modelId="{00C0E005-2284-40BE-ABBA-71F9DF6D0644}" type="presParOf" srcId="{F24E97CB-BAB4-4EA4-A102-E0355A83E3C3}" destId="{32790010-1447-4B97-94EE-FD177A266625}" srcOrd="0" destOrd="0" presId="urn:microsoft.com/office/officeart/2005/8/layout/cycle2"/>
    <dgm:cxn modelId="{F10F7535-E131-4B21-9561-AA5C6E154007}" type="presParOf" srcId="{D7519362-D6AD-48F0-83D8-1FF7B2C44343}" destId="{D6231427-B596-4CB2-8234-7C84D1FDC827}" srcOrd="2" destOrd="0" presId="urn:microsoft.com/office/officeart/2005/8/layout/cycle2"/>
    <dgm:cxn modelId="{9658968E-95DB-49AD-BA9F-4749351EAA89}" type="presParOf" srcId="{D7519362-D6AD-48F0-83D8-1FF7B2C44343}" destId="{E9D7BBDF-8104-4ABC-92BE-EF39B787A307}" srcOrd="3" destOrd="0" presId="urn:microsoft.com/office/officeart/2005/8/layout/cycle2"/>
    <dgm:cxn modelId="{0581B6CB-F821-4B83-9979-BEE1900509DF}" type="presParOf" srcId="{E9D7BBDF-8104-4ABC-92BE-EF39B787A307}" destId="{9E87219C-9AEA-4CFE-A9EC-333EA262F1B0}" srcOrd="0" destOrd="0" presId="urn:microsoft.com/office/officeart/2005/8/layout/cycle2"/>
    <dgm:cxn modelId="{0C73E160-EF76-46A6-BADA-38D711D92026}" type="presParOf" srcId="{D7519362-D6AD-48F0-83D8-1FF7B2C44343}" destId="{649E45DB-E36E-4EE5-847D-8A993BD5BD55}" srcOrd="4" destOrd="0" presId="urn:microsoft.com/office/officeart/2005/8/layout/cycle2"/>
    <dgm:cxn modelId="{BD67F198-35BD-4797-A990-0F6E2ED243FA}" type="presParOf" srcId="{D7519362-D6AD-48F0-83D8-1FF7B2C44343}" destId="{1B1758DF-E1F4-43A8-AE76-776143A704E0}" srcOrd="5" destOrd="0" presId="urn:microsoft.com/office/officeart/2005/8/layout/cycle2"/>
    <dgm:cxn modelId="{ED56EF6A-D854-41C0-B6D9-CE5674E30EF3}" type="presParOf" srcId="{1B1758DF-E1F4-43A8-AE76-776143A704E0}" destId="{98ADC00B-DD0F-4EC9-BA80-5E4F44AE087A}" srcOrd="0" destOrd="0" presId="urn:microsoft.com/office/officeart/2005/8/layout/cycle2"/>
    <dgm:cxn modelId="{790CF5EF-2723-4184-B480-13775D2D1956}" type="presParOf" srcId="{D7519362-D6AD-48F0-83D8-1FF7B2C44343}" destId="{DC5317DF-DB87-43D5-AF42-333B54E72ED1}" srcOrd="6" destOrd="0" presId="urn:microsoft.com/office/officeart/2005/8/layout/cycle2"/>
    <dgm:cxn modelId="{3046852C-B2AF-4F20-A910-2EC4BE573515}" type="presParOf" srcId="{D7519362-D6AD-48F0-83D8-1FF7B2C44343}" destId="{6693AA14-06F1-4466-BE28-34AA94F8D1FF}" srcOrd="7" destOrd="0" presId="urn:microsoft.com/office/officeart/2005/8/layout/cycle2"/>
    <dgm:cxn modelId="{39C6BCCC-27B6-4A4F-907A-FA8CBEFCF9AA}" type="presParOf" srcId="{6693AA14-06F1-4466-BE28-34AA94F8D1FF}" destId="{AE7212A4-114A-4839-B03E-1C698935959E}" srcOrd="0" destOrd="0" presId="urn:microsoft.com/office/officeart/2005/8/layout/cycle2"/>
    <dgm:cxn modelId="{565366FF-10E9-4436-8B4D-CBB5A4604A2D}" type="presParOf" srcId="{D7519362-D6AD-48F0-83D8-1FF7B2C44343}" destId="{2F5D5E1B-7485-4503-8128-EB7FEA3AB975}" srcOrd="8" destOrd="0" presId="urn:microsoft.com/office/officeart/2005/8/layout/cycle2"/>
    <dgm:cxn modelId="{9E0029BA-941A-4CA6-BFAD-EA69FF1258F4}" type="presParOf" srcId="{D7519362-D6AD-48F0-83D8-1FF7B2C44343}" destId="{E9CAE3A9-037A-45A9-A0F0-26DF04E8C9E0}" srcOrd="9" destOrd="0" presId="urn:microsoft.com/office/officeart/2005/8/layout/cycle2"/>
    <dgm:cxn modelId="{910EF424-E88F-4543-B6AA-A50323A6594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 Voorjaars 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 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no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F93C6127-FAA6-45FE-A3C6-922314BE5600}" type="presOf" srcId="{6925D57A-D594-4DD5-BD23-109166AFA402}" destId="{2CF36996-5F6B-4324-A7C3-70C71758F6FF}" srcOrd="1" destOrd="0" presId="urn:microsoft.com/office/officeart/2005/8/layout/cycle2"/>
    <dgm:cxn modelId="{6FE3C929-4E5E-4346-9944-0E23AE6FF993}" type="presOf" srcId="{6925D57A-D594-4DD5-BD23-109166AFA402}" destId="{E9CAE3A9-037A-45A9-A0F0-26DF04E8C9E0}" srcOrd="0" destOrd="0" presId="urn:microsoft.com/office/officeart/2005/8/layout/cycle2"/>
    <dgm:cxn modelId="{DCF98B2B-876E-4E50-B292-1634E27DF5D1}" type="presOf" srcId="{09FB9F34-03E5-4BAC-A9F4-FBF314378CFA}" destId="{9E87219C-9AEA-4CFE-A9EC-333EA262F1B0}" srcOrd="1" destOrd="0" presId="urn:microsoft.com/office/officeart/2005/8/layout/cycle2"/>
    <dgm:cxn modelId="{319A155F-2369-4F59-BEE6-7010D9A95826}" type="presOf" srcId="{8A28966D-05AB-4E8D-BB86-DE67BC49133B}" destId="{F24E97CB-BAB4-4EA4-A102-E0355A83E3C3}" srcOrd="0" destOrd="0" presId="urn:microsoft.com/office/officeart/2005/8/layout/cycle2"/>
    <dgm:cxn modelId="{9A5E2B61-5BD7-48F6-B9C1-F45C7A65D2B4}"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B177C644-0C4E-47FD-A7D5-5106821F7ED2}" type="presOf" srcId="{4FAF1AEC-5D55-4507-8CAF-CACE66C2942E}" destId="{D6231427-B596-4CB2-8234-7C84D1FDC827}" srcOrd="0" destOrd="0" presId="urn:microsoft.com/office/officeart/2005/8/layout/cycle2"/>
    <dgm:cxn modelId="{62629066-EF4F-46BF-9573-C35C1AE3FEBD}" type="presOf" srcId="{DFF224D6-ABD2-4FD1-A3DA-41A5104031E8}" destId="{6693AA14-06F1-4466-BE28-34AA94F8D1FF}" srcOrd="0" destOrd="0" presId="urn:microsoft.com/office/officeart/2005/8/layout/cycle2"/>
    <dgm:cxn modelId="{787BD749-74AA-4DDA-BEF1-DC55DD634A8F}" type="presOf" srcId="{8A28966D-05AB-4E8D-BB86-DE67BC49133B}" destId="{32790010-1447-4B97-94EE-FD177A266625}"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3589BE93-546C-409A-851D-706549A9BF8E}" srcId="{AAD5873E-13CA-4664-A639-ADC3143F5646}" destId="{97B95E07-AD1F-435E-AE6A-2E38685F8073}" srcOrd="4" destOrd="0" parTransId="{42E06205-2C09-482C-8953-0616EF10BE22}" sibTransId="{6925D57A-D594-4DD5-BD23-109166AFA402}"/>
    <dgm:cxn modelId="{680068BF-B734-43DF-9DBD-642053AAA659}" type="presOf" srcId="{DFF224D6-ABD2-4FD1-A3DA-41A5104031E8}" destId="{AE7212A4-114A-4839-B03E-1C698935959E}" srcOrd="1" destOrd="0" presId="urn:microsoft.com/office/officeart/2005/8/layout/cycle2"/>
    <dgm:cxn modelId="{8F1CE9CA-3C5A-4FB5-A648-FBDDE8DFDCC9}" type="presOf" srcId="{AAD5873E-13CA-4664-A639-ADC3143F5646}" destId="{D7519362-D6AD-48F0-83D8-1FF7B2C44343}" srcOrd="0" destOrd="0" presId="urn:microsoft.com/office/officeart/2005/8/layout/cycle2"/>
    <dgm:cxn modelId="{F784C3D9-D4D1-4ED5-ADAB-94E671F8F706}" type="presOf" srcId="{1CB0E7FD-DDB9-4195-A4B0-F763D76ABCFF}" destId="{649E45DB-E36E-4EE5-847D-8A993BD5BD55}" srcOrd="0" destOrd="0" presId="urn:microsoft.com/office/officeart/2005/8/layout/cycle2"/>
    <dgm:cxn modelId="{3A213FDC-5B50-4796-884A-D6310D3E56FB}" type="presOf" srcId="{97B95E07-AD1F-435E-AE6A-2E38685F8073}" destId="{2F5D5E1B-7485-4503-8128-EB7FEA3AB975}" srcOrd="0" destOrd="0" presId="urn:microsoft.com/office/officeart/2005/8/layout/cycle2"/>
    <dgm:cxn modelId="{B99B22DD-3B9F-4F1A-98F3-27BBB3A1BF42}" type="presOf" srcId="{9257FD6B-8196-4043-9861-6B451F1A78EB}" destId="{DC5317DF-DB87-43D5-AF42-333B54E72ED1}" srcOrd="0" destOrd="0" presId="urn:microsoft.com/office/officeart/2005/8/layout/cycle2"/>
    <dgm:cxn modelId="{7C4C20F0-FCDD-4DBD-8DBB-8DD6A6A0E3FC}" type="presOf" srcId="{A184D471-3910-417C-8CA8-F4E3E45A5955}" destId="{7610EF06-45E1-4608-94BA-11E619B2038A}" srcOrd="0" destOrd="0" presId="urn:microsoft.com/office/officeart/2005/8/layout/cycle2"/>
    <dgm:cxn modelId="{7DE149F5-59C2-4687-87C5-89151BA37516}" type="presOf" srcId="{DBE18DB5-A841-4B9A-8A61-EBADBFD36BE9}" destId="{1B1758DF-E1F4-43A8-AE76-776143A704E0}" srcOrd="0" destOrd="0" presId="urn:microsoft.com/office/officeart/2005/8/layout/cycle2"/>
    <dgm:cxn modelId="{86365BF6-90F9-4075-8DA3-D8DA9D867DF6}" type="presOf" srcId="{DBE18DB5-A841-4B9A-8A61-EBADBFD36BE9}" destId="{98ADC00B-DD0F-4EC9-BA80-5E4F44AE087A}" srcOrd="1"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AC8E40D-5729-48FA-859A-9789162040F5}" type="presParOf" srcId="{D7519362-D6AD-48F0-83D8-1FF7B2C44343}" destId="{7610EF06-45E1-4608-94BA-11E619B2038A}" srcOrd="0" destOrd="0" presId="urn:microsoft.com/office/officeart/2005/8/layout/cycle2"/>
    <dgm:cxn modelId="{A7E270A9-EAFF-41BC-9512-1B8BF01C335D}" type="presParOf" srcId="{D7519362-D6AD-48F0-83D8-1FF7B2C44343}" destId="{F24E97CB-BAB4-4EA4-A102-E0355A83E3C3}" srcOrd="1" destOrd="0" presId="urn:microsoft.com/office/officeart/2005/8/layout/cycle2"/>
    <dgm:cxn modelId="{00C0E005-2284-40BE-ABBA-71F9DF6D0644}" type="presParOf" srcId="{F24E97CB-BAB4-4EA4-A102-E0355A83E3C3}" destId="{32790010-1447-4B97-94EE-FD177A266625}" srcOrd="0" destOrd="0" presId="urn:microsoft.com/office/officeart/2005/8/layout/cycle2"/>
    <dgm:cxn modelId="{F10F7535-E131-4B21-9561-AA5C6E154007}" type="presParOf" srcId="{D7519362-D6AD-48F0-83D8-1FF7B2C44343}" destId="{D6231427-B596-4CB2-8234-7C84D1FDC827}" srcOrd="2" destOrd="0" presId="urn:microsoft.com/office/officeart/2005/8/layout/cycle2"/>
    <dgm:cxn modelId="{9658968E-95DB-49AD-BA9F-4749351EAA89}" type="presParOf" srcId="{D7519362-D6AD-48F0-83D8-1FF7B2C44343}" destId="{E9D7BBDF-8104-4ABC-92BE-EF39B787A307}" srcOrd="3" destOrd="0" presId="urn:microsoft.com/office/officeart/2005/8/layout/cycle2"/>
    <dgm:cxn modelId="{0581B6CB-F821-4B83-9979-BEE1900509DF}" type="presParOf" srcId="{E9D7BBDF-8104-4ABC-92BE-EF39B787A307}" destId="{9E87219C-9AEA-4CFE-A9EC-333EA262F1B0}" srcOrd="0" destOrd="0" presId="urn:microsoft.com/office/officeart/2005/8/layout/cycle2"/>
    <dgm:cxn modelId="{0C73E160-EF76-46A6-BADA-38D711D92026}" type="presParOf" srcId="{D7519362-D6AD-48F0-83D8-1FF7B2C44343}" destId="{649E45DB-E36E-4EE5-847D-8A993BD5BD55}" srcOrd="4" destOrd="0" presId="urn:microsoft.com/office/officeart/2005/8/layout/cycle2"/>
    <dgm:cxn modelId="{BD67F198-35BD-4797-A990-0F6E2ED243FA}" type="presParOf" srcId="{D7519362-D6AD-48F0-83D8-1FF7B2C44343}" destId="{1B1758DF-E1F4-43A8-AE76-776143A704E0}" srcOrd="5" destOrd="0" presId="urn:microsoft.com/office/officeart/2005/8/layout/cycle2"/>
    <dgm:cxn modelId="{ED56EF6A-D854-41C0-B6D9-CE5674E30EF3}" type="presParOf" srcId="{1B1758DF-E1F4-43A8-AE76-776143A704E0}" destId="{98ADC00B-DD0F-4EC9-BA80-5E4F44AE087A}" srcOrd="0" destOrd="0" presId="urn:microsoft.com/office/officeart/2005/8/layout/cycle2"/>
    <dgm:cxn modelId="{790CF5EF-2723-4184-B480-13775D2D1956}" type="presParOf" srcId="{D7519362-D6AD-48F0-83D8-1FF7B2C44343}" destId="{DC5317DF-DB87-43D5-AF42-333B54E72ED1}" srcOrd="6" destOrd="0" presId="urn:microsoft.com/office/officeart/2005/8/layout/cycle2"/>
    <dgm:cxn modelId="{3046852C-B2AF-4F20-A910-2EC4BE573515}" type="presParOf" srcId="{D7519362-D6AD-48F0-83D8-1FF7B2C44343}" destId="{6693AA14-06F1-4466-BE28-34AA94F8D1FF}" srcOrd="7" destOrd="0" presId="urn:microsoft.com/office/officeart/2005/8/layout/cycle2"/>
    <dgm:cxn modelId="{39C6BCCC-27B6-4A4F-907A-FA8CBEFCF9AA}" type="presParOf" srcId="{6693AA14-06F1-4466-BE28-34AA94F8D1FF}" destId="{AE7212A4-114A-4839-B03E-1C698935959E}" srcOrd="0" destOrd="0" presId="urn:microsoft.com/office/officeart/2005/8/layout/cycle2"/>
    <dgm:cxn modelId="{565366FF-10E9-4436-8B4D-CBB5A4604A2D}" type="presParOf" srcId="{D7519362-D6AD-48F0-83D8-1FF7B2C44343}" destId="{2F5D5E1B-7485-4503-8128-EB7FEA3AB975}" srcOrd="8" destOrd="0" presId="urn:microsoft.com/office/officeart/2005/8/layout/cycle2"/>
    <dgm:cxn modelId="{9E0029BA-941A-4CA6-BFAD-EA69FF1258F4}" type="presParOf" srcId="{D7519362-D6AD-48F0-83D8-1FF7B2C44343}" destId="{E9CAE3A9-037A-45A9-A0F0-26DF04E8C9E0}" srcOrd="9" destOrd="0" presId="urn:microsoft.com/office/officeart/2005/8/layout/cycle2"/>
    <dgm:cxn modelId="{910EF424-E88F-4543-B6AA-A50323A6594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D07E3F-F04B-4D1A-9B84-B8E8516C2BBE}" type="doc">
      <dgm:prSet loTypeId="urn:microsoft.com/office/officeart/2005/8/layout/hChevron3" loCatId="process" qsTypeId="urn:microsoft.com/office/officeart/2005/8/quickstyle/simple1" qsCatId="simple" csTypeId="urn:microsoft.com/office/officeart/2005/8/colors/accent1_2" csCatId="accent1" phldr="1"/>
      <dgm:spPr/>
    </dgm:pt>
    <dgm:pt modelId="{F694C12C-C92E-4A2F-9F42-92C01258041F}">
      <dgm:prSet phldrT="[Tekst]" custT="1"/>
      <dgm:spPr>
        <a:solidFill>
          <a:schemeClr val="accent1">
            <a:lumMod val="40000"/>
            <a:lumOff val="60000"/>
          </a:schemeClr>
        </a:solidFill>
      </dgm:spPr>
      <dgm:t>
        <a:bodyPr/>
        <a:lstStyle/>
        <a:p>
          <a:r>
            <a:rPr lang="nl-NL" sz="1000">
              <a:latin typeface="Arial" panose="020B0604020202020204" pitchFamily="34" charset="0"/>
              <a:cs typeface="Arial" panose="020B0604020202020204" pitchFamily="34" charset="0"/>
            </a:rPr>
            <a:t>Jaar T-1 - planning</a:t>
          </a:r>
        </a:p>
      </dgm:t>
    </dgm:pt>
    <dgm:pt modelId="{03EF740A-E77F-472D-BB4C-C06A3512B67E}" type="parTrans" cxnId="{BE5B7E5C-26FD-4E07-8419-F005C16C300A}">
      <dgm:prSet/>
      <dgm:spPr/>
      <dgm:t>
        <a:bodyPr/>
        <a:lstStyle/>
        <a:p>
          <a:endParaRPr lang="nl-NL"/>
        </a:p>
      </dgm:t>
    </dgm:pt>
    <dgm:pt modelId="{F9C254A9-383A-4982-B92A-962431EC205C}" type="sibTrans" cxnId="{BE5B7E5C-26FD-4E07-8419-F005C16C300A}">
      <dgm:prSet/>
      <dgm:spPr/>
      <dgm:t>
        <a:bodyPr/>
        <a:lstStyle/>
        <a:p>
          <a:endParaRPr lang="nl-NL"/>
        </a:p>
      </dgm:t>
    </dgm:pt>
    <dgm:pt modelId="{4F297336-6077-43A0-8E12-274AA63615F3}">
      <dgm:prSet phldrT="[Tekst]" custT="1"/>
      <dgm:spPr>
        <a:solidFill>
          <a:schemeClr val="accent1">
            <a:lumMod val="60000"/>
            <a:lumOff val="40000"/>
          </a:schemeClr>
        </a:solidFill>
      </dgm:spPr>
      <dgm:t>
        <a:bodyPr/>
        <a:lstStyle/>
        <a:p>
          <a:r>
            <a:rPr lang="nl-NL" sz="1000">
              <a:latin typeface="Arial" panose="020B0604020202020204" pitchFamily="34" charset="0"/>
              <a:cs typeface="Arial" panose="020B0604020202020204" pitchFamily="34" charset="0"/>
            </a:rPr>
            <a:t>Jaar T - uitvoeren en bijsturen</a:t>
          </a:r>
        </a:p>
      </dgm:t>
    </dgm:pt>
    <dgm:pt modelId="{4A846FBC-3B43-4C9B-8BB9-B36397DBF0D0}" type="parTrans" cxnId="{7F78CEC8-15A2-40FD-9156-C58906524B95}">
      <dgm:prSet/>
      <dgm:spPr/>
      <dgm:t>
        <a:bodyPr/>
        <a:lstStyle/>
        <a:p>
          <a:endParaRPr lang="nl-NL"/>
        </a:p>
      </dgm:t>
    </dgm:pt>
    <dgm:pt modelId="{505EB75A-D3F2-4785-95FF-EA3AA11B67DA}" type="sibTrans" cxnId="{7F78CEC8-15A2-40FD-9156-C58906524B95}">
      <dgm:prSet/>
      <dgm:spPr/>
      <dgm:t>
        <a:bodyPr/>
        <a:lstStyle/>
        <a:p>
          <a:endParaRPr lang="nl-NL"/>
        </a:p>
      </dgm:t>
    </dgm:pt>
    <dgm:pt modelId="{BF372B3A-A28C-4391-B33C-8C396241E009}">
      <dgm:prSet phldrT="[Tekst]" custT="1"/>
      <dgm:spPr>
        <a:solidFill>
          <a:schemeClr val="accent1">
            <a:lumMod val="75000"/>
          </a:schemeClr>
        </a:solidFill>
      </dgm:spPr>
      <dgm:t>
        <a:bodyPr/>
        <a:lstStyle/>
        <a:p>
          <a:r>
            <a:rPr lang="nl-NL" sz="1000">
              <a:latin typeface="Arial" panose="020B0604020202020204" pitchFamily="34" charset="0"/>
              <a:cs typeface="Arial" panose="020B0604020202020204" pitchFamily="34" charset="0"/>
            </a:rPr>
            <a:t>Jaar T+1 - verantwoorden</a:t>
          </a:r>
        </a:p>
      </dgm:t>
    </dgm:pt>
    <dgm:pt modelId="{F3FD42BF-C46F-4192-B84B-8C3D24527B76}" type="parTrans" cxnId="{3AA50616-7FD0-419C-9DDB-CACA48EC38A6}">
      <dgm:prSet/>
      <dgm:spPr/>
      <dgm:t>
        <a:bodyPr/>
        <a:lstStyle/>
        <a:p>
          <a:endParaRPr lang="nl-NL"/>
        </a:p>
      </dgm:t>
    </dgm:pt>
    <dgm:pt modelId="{6941CFBB-1804-4939-8EDD-D0DBA6F0E105}" type="sibTrans" cxnId="{3AA50616-7FD0-419C-9DDB-CACA48EC38A6}">
      <dgm:prSet/>
      <dgm:spPr/>
      <dgm:t>
        <a:bodyPr/>
        <a:lstStyle/>
        <a:p>
          <a:endParaRPr lang="nl-NL"/>
        </a:p>
      </dgm:t>
    </dgm:pt>
    <dgm:pt modelId="{33D98FD8-1541-4708-A47E-8AD16D8C4E13}" type="pres">
      <dgm:prSet presAssocID="{5CD07E3F-F04B-4D1A-9B84-B8E8516C2BBE}" presName="Name0" presStyleCnt="0">
        <dgm:presLayoutVars>
          <dgm:dir/>
          <dgm:resizeHandles val="exact"/>
        </dgm:presLayoutVars>
      </dgm:prSet>
      <dgm:spPr/>
    </dgm:pt>
    <dgm:pt modelId="{217AD0BC-9DE5-473F-993A-7EE2F0230AA0}" type="pres">
      <dgm:prSet presAssocID="{F694C12C-C92E-4A2F-9F42-92C01258041F}" presName="parTxOnly" presStyleLbl="node1" presStyleIdx="0" presStyleCnt="3" custScaleX="83102">
        <dgm:presLayoutVars>
          <dgm:bulletEnabled val="1"/>
        </dgm:presLayoutVars>
      </dgm:prSet>
      <dgm:spPr/>
    </dgm:pt>
    <dgm:pt modelId="{B6879FC0-ED75-4A90-B8B1-070C9B961930}" type="pres">
      <dgm:prSet presAssocID="{F9C254A9-383A-4982-B92A-962431EC205C}" presName="parSpace" presStyleCnt="0"/>
      <dgm:spPr/>
    </dgm:pt>
    <dgm:pt modelId="{7C658D02-BC88-4F15-8FA4-CDB387E4AE24}" type="pres">
      <dgm:prSet presAssocID="{4F297336-6077-43A0-8E12-274AA63615F3}" presName="parTxOnly" presStyleLbl="node1" presStyleIdx="1" presStyleCnt="3" custScaleX="84651">
        <dgm:presLayoutVars>
          <dgm:bulletEnabled val="1"/>
        </dgm:presLayoutVars>
      </dgm:prSet>
      <dgm:spPr/>
    </dgm:pt>
    <dgm:pt modelId="{FEA59917-D9F4-4FEA-9C91-7BEA173FFF08}" type="pres">
      <dgm:prSet presAssocID="{505EB75A-D3F2-4785-95FF-EA3AA11B67DA}" presName="parSpace" presStyleCnt="0"/>
      <dgm:spPr/>
    </dgm:pt>
    <dgm:pt modelId="{012C9075-A358-4E9E-8D6D-1FF0A64F1831}" type="pres">
      <dgm:prSet presAssocID="{BF372B3A-A28C-4391-B33C-8C396241E009}" presName="parTxOnly" presStyleLbl="node1" presStyleIdx="2" presStyleCnt="3">
        <dgm:presLayoutVars>
          <dgm:bulletEnabled val="1"/>
        </dgm:presLayoutVars>
      </dgm:prSet>
      <dgm:spPr/>
    </dgm:pt>
  </dgm:ptLst>
  <dgm:cxnLst>
    <dgm:cxn modelId="{3AA50616-7FD0-419C-9DDB-CACA48EC38A6}" srcId="{5CD07E3F-F04B-4D1A-9B84-B8E8516C2BBE}" destId="{BF372B3A-A28C-4391-B33C-8C396241E009}" srcOrd="2" destOrd="0" parTransId="{F3FD42BF-C46F-4192-B84B-8C3D24527B76}" sibTransId="{6941CFBB-1804-4939-8EDD-D0DBA6F0E105}"/>
    <dgm:cxn modelId="{BE5B7E5C-26FD-4E07-8419-F005C16C300A}" srcId="{5CD07E3F-F04B-4D1A-9B84-B8E8516C2BBE}" destId="{F694C12C-C92E-4A2F-9F42-92C01258041F}" srcOrd="0" destOrd="0" parTransId="{03EF740A-E77F-472D-BB4C-C06A3512B67E}" sibTransId="{F9C254A9-383A-4982-B92A-962431EC205C}"/>
    <dgm:cxn modelId="{F7C46C9A-AE1A-404A-8FBC-148EB3D4FF4F}" type="presOf" srcId="{5CD07E3F-F04B-4D1A-9B84-B8E8516C2BBE}" destId="{33D98FD8-1541-4708-A47E-8AD16D8C4E13}" srcOrd="0" destOrd="0" presId="urn:microsoft.com/office/officeart/2005/8/layout/hChevron3"/>
    <dgm:cxn modelId="{EFA2AFAF-65A6-489E-BF81-3FBBB8F03421}" type="presOf" srcId="{4F297336-6077-43A0-8E12-274AA63615F3}" destId="{7C658D02-BC88-4F15-8FA4-CDB387E4AE24}" srcOrd="0" destOrd="0" presId="urn:microsoft.com/office/officeart/2005/8/layout/hChevron3"/>
    <dgm:cxn modelId="{7F78CEC8-15A2-40FD-9156-C58906524B95}" srcId="{5CD07E3F-F04B-4D1A-9B84-B8E8516C2BBE}" destId="{4F297336-6077-43A0-8E12-274AA63615F3}" srcOrd="1" destOrd="0" parTransId="{4A846FBC-3B43-4C9B-8BB9-B36397DBF0D0}" sibTransId="{505EB75A-D3F2-4785-95FF-EA3AA11B67DA}"/>
    <dgm:cxn modelId="{5B4F15DB-F28B-4B6A-908E-2EFB660AFAED}" type="presOf" srcId="{F694C12C-C92E-4A2F-9F42-92C01258041F}" destId="{217AD0BC-9DE5-473F-993A-7EE2F0230AA0}" srcOrd="0" destOrd="0" presId="urn:microsoft.com/office/officeart/2005/8/layout/hChevron3"/>
    <dgm:cxn modelId="{DEE05FE1-DB8B-4A2B-A733-95F925CABBC0}" type="presOf" srcId="{BF372B3A-A28C-4391-B33C-8C396241E009}" destId="{012C9075-A358-4E9E-8D6D-1FF0A64F1831}" srcOrd="0" destOrd="0" presId="urn:microsoft.com/office/officeart/2005/8/layout/hChevron3"/>
    <dgm:cxn modelId="{9E4C525C-235B-429D-A875-3E1417C32F9E}" type="presParOf" srcId="{33D98FD8-1541-4708-A47E-8AD16D8C4E13}" destId="{217AD0BC-9DE5-473F-993A-7EE2F0230AA0}" srcOrd="0" destOrd="0" presId="urn:microsoft.com/office/officeart/2005/8/layout/hChevron3"/>
    <dgm:cxn modelId="{C3855888-D2B3-4538-9BD3-0CDEC3326676}" type="presParOf" srcId="{33D98FD8-1541-4708-A47E-8AD16D8C4E13}" destId="{B6879FC0-ED75-4A90-B8B1-070C9B961930}" srcOrd="1" destOrd="0" presId="urn:microsoft.com/office/officeart/2005/8/layout/hChevron3"/>
    <dgm:cxn modelId="{5B5A3914-01F8-4ED6-8B20-1D4E966DC043}" type="presParOf" srcId="{33D98FD8-1541-4708-A47E-8AD16D8C4E13}" destId="{7C658D02-BC88-4F15-8FA4-CDB387E4AE24}" srcOrd="2" destOrd="0" presId="urn:microsoft.com/office/officeart/2005/8/layout/hChevron3"/>
    <dgm:cxn modelId="{7494D2FA-0271-4DCE-AE76-992B8752672A}" type="presParOf" srcId="{33D98FD8-1541-4708-A47E-8AD16D8C4E13}" destId="{FEA59917-D9F4-4FEA-9C91-7BEA173FFF08}" srcOrd="3" destOrd="0" presId="urn:microsoft.com/office/officeart/2005/8/layout/hChevron3"/>
    <dgm:cxn modelId="{0AEAC29E-853E-4D56-B7F5-987E5C29AB96}" type="presParOf" srcId="{33D98FD8-1541-4708-A47E-8AD16D8C4E13}" destId="{012C9075-A358-4E9E-8D6D-1FF0A64F1831}" srcOrd="4" destOrd="0" presId="urn:microsoft.com/office/officeart/2005/8/layout/hChevron3"/>
  </dgm:cxnLst>
  <dgm:bg>
    <a:noFill/>
  </dgm:bg>
  <dgm:whole/>
  <dgm:extLst>
    <a:ext uri="http://schemas.microsoft.com/office/drawing/2008/diagram">
      <dsp:dataModelExt xmlns:dsp="http://schemas.microsoft.com/office/drawing/2008/diagram" relId="rId27"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 Voorjaars 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 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no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F93C6127-FAA6-45FE-A3C6-922314BE5600}" type="presOf" srcId="{6925D57A-D594-4DD5-BD23-109166AFA402}" destId="{2CF36996-5F6B-4324-A7C3-70C71758F6FF}" srcOrd="1" destOrd="0" presId="urn:microsoft.com/office/officeart/2005/8/layout/cycle2"/>
    <dgm:cxn modelId="{6FE3C929-4E5E-4346-9944-0E23AE6FF993}" type="presOf" srcId="{6925D57A-D594-4DD5-BD23-109166AFA402}" destId="{E9CAE3A9-037A-45A9-A0F0-26DF04E8C9E0}" srcOrd="0" destOrd="0" presId="urn:microsoft.com/office/officeart/2005/8/layout/cycle2"/>
    <dgm:cxn modelId="{DCF98B2B-876E-4E50-B292-1634E27DF5D1}" type="presOf" srcId="{09FB9F34-03E5-4BAC-A9F4-FBF314378CFA}" destId="{9E87219C-9AEA-4CFE-A9EC-333EA262F1B0}" srcOrd="1" destOrd="0" presId="urn:microsoft.com/office/officeart/2005/8/layout/cycle2"/>
    <dgm:cxn modelId="{319A155F-2369-4F59-BEE6-7010D9A95826}" type="presOf" srcId="{8A28966D-05AB-4E8D-BB86-DE67BC49133B}" destId="{F24E97CB-BAB4-4EA4-A102-E0355A83E3C3}" srcOrd="0" destOrd="0" presId="urn:microsoft.com/office/officeart/2005/8/layout/cycle2"/>
    <dgm:cxn modelId="{9A5E2B61-5BD7-48F6-B9C1-F45C7A65D2B4}"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B177C644-0C4E-47FD-A7D5-5106821F7ED2}" type="presOf" srcId="{4FAF1AEC-5D55-4507-8CAF-CACE66C2942E}" destId="{D6231427-B596-4CB2-8234-7C84D1FDC827}" srcOrd="0" destOrd="0" presId="urn:microsoft.com/office/officeart/2005/8/layout/cycle2"/>
    <dgm:cxn modelId="{62629066-EF4F-46BF-9573-C35C1AE3FEBD}" type="presOf" srcId="{DFF224D6-ABD2-4FD1-A3DA-41A5104031E8}" destId="{6693AA14-06F1-4466-BE28-34AA94F8D1FF}" srcOrd="0" destOrd="0" presId="urn:microsoft.com/office/officeart/2005/8/layout/cycle2"/>
    <dgm:cxn modelId="{787BD749-74AA-4DDA-BEF1-DC55DD634A8F}" type="presOf" srcId="{8A28966D-05AB-4E8D-BB86-DE67BC49133B}" destId="{32790010-1447-4B97-94EE-FD177A266625}"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3589BE93-546C-409A-851D-706549A9BF8E}" srcId="{AAD5873E-13CA-4664-A639-ADC3143F5646}" destId="{97B95E07-AD1F-435E-AE6A-2E38685F8073}" srcOrd="4" destOrd="0" parTransId="{42E06205-2C09-482C-8953-0616EF10BE22}" sibTransId="{6925D57A-D594-4DD5-BD23-109166AFA402}"/>
    <dgm:cxn modelId="{680068BF-B734-43DF-9DBD-642053AAA659}" type="presOf" srcId="{DFF224D6-ABD2-4FD1-A3DA-41A5104031E8}" destId="{AE7212A4-114A-4839-B03E-1C698935959E}" srcOrd="1" destOrd="0" presId="urn:microsoft.com/office/officeart/2005/8/layout/cycle2"/>
    <dgm:cxn modelId="{8F1CE9CA-3C5A-4FB5-A648-FBDDE8DFDCC9}" type="presOf" srcId="{AAD5873E-13CA-4664-A639-ADC3143F5646}" destId="{D7519362-D6AD-48F0-83D8-1FF7B2C44343}" srcOrd="0" destOrd="0" presId="urn:microsoft.com/office/officeart/2005/8/layout/cycle2"/>
    <dgm:cxn modelId="{F784C3D9-D4D1-4ED5-ADAB-94E671F8F706}" type="presOf" srcId="{1CB0E7FD-DDB9-4195-A4B0-F763D76ABCFF}" destId="{649E45DB-E36E-4EE5-847D-8A993BD5BD55}" srcOrd="0" destOrd="0" presId="urn:microsoft.com/office/officeart/2005/8/layout/cycle2"/>
    <dgm:cxn modelId="{3A213FDC-5B50-4796-884A-D6310D3E56FB}" type="presOf" srcId="{97B95E07-AD1F-435E-AE6A-2E38685F8073}" destId="{2F5D5E1B-7485-4503-8128-EB7FEA3AB975}" srcOrd="0" destOrd="0" presId="urn:microsoft.com/office/officeart/2005/8/layout/cycle2"/>
    <dgm:cxn modelId="{B99B22DD-3B9F-4F1A-98F3-27BBB3A1BF42}" type="presOf" srcId="{9257FD6B-8196-4043-9861-6B451F1A78EB}" destId="{DC5317DF-DB87-43D5-AF42-333B54E72ED1}" srcOrd="0" destOrd="0" presId="urn:microsoft.com/office/officeart/2005/8/layout/cycle2"/>
    <dgm:cxn modelId="{7C4C20F0-FCDD-4DBD-8DBB-8DD6A6A0E3FC}" type="presOf" srcId="{A184D471-3910-417C-8CA8-F4E3E45A5955}" destId="{7610EF06-45E1-4608-94BA-11E619B2038A}" srcOrd="0" destOrd="0" presId="urn:microsoft.com/office/officeart/2005/8/layout/cycle2"/>
    <dgm:cxn modelId="{7DE149F5-59C2-4687-87C5-89151BA37516}" type="presOf" srcId="{DBE18DB5-A841-4B9A-8A61-EBADBFD36BE9}" destId="{1B1758DF-E1F4-43A8-AE76-776143A704E0}" srcOrd="0" destOrd="0" presId="urn:microsoft.com/office/officeart/2005/8/layout/cycle2"/>
    <dgm:cxn modelId="{86365BF6-90F9-4075-8DA3-D8DA9D867DF6}" type="presOf" srcId="{DBE18DB5-A841-4B9A-8A61-EBADBFD36BE9}" destId="{98ADC00B-DD0F-4EC9-BA80-5E4F44AE087A}" srcOrd="1"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AC8E40D-5729-48FA-859A-9789162040F5}" type="presParOf" srcId="{D7519362-D6AD-48F0-83D8-1FF7B2C44343}" destId="{7610EF06-45E1-4608-94BA-11E619B2038A}" srcOrd="0" destOrd="0" presId="urn:microsoft.com/office/officeart/2005/8/layout/cycle2"/>
    <dgm:cxn modelId="{A7E270A9-EAFF-41BC-9512-1B8BF01C335D}" type="presParOf" srcId="{D7519362-D6AD-48F0-83D8-1FF7B2C44343}" destId="{F24E97CB-BAB4-4EA4-A102-E0355A83E3C3}" srcOrd="1" destOrd="0" presId="urn:microsoft.com/office/officeart/2005/8/layout/cycle2"/>
    <dgm:cxn modelId="{00C0E005-2284-40BE-ABBA-71F9DF6D0644}" type="presParOf" srcId="{F24E97CB-BAB4-4EA4-A102-E0355A83E3C3}" destId="{32790010-1447-4B97-94EE-FD177A266625}" srcOrd="0" destOrd="0" presId="urn:microsoft.com/office/officeart/2005/8/layout/cycle2"/>
    <dgm:cxn modelId="{F10F7535-E131-4B21-9561-AA5C6E154007}" type="presParOf" srcId="{D7519362-D6AD-48F0-83D8-1FF7B2C44343}" destId="{D6231427-B596-4CB2-8234-7C84D1FDC827}" srcOrd="2" destOrd="0" presId="urn:microsoft.com/office/officeart/2005/8/layout/cycle2"/>
    <dgm:cxn modelId="{9658968E-95DB-49AD-BA9F-4749351EAA89}" type="presParOf" srcId="{D7519362-D6AD-48F0-83D8-1FF7B2C44343}" destId="{E9D7BBDF-8104-4ABC-92BE-EF39B787A307}" srcOrd="3" destOrd="0" presId="urn:microsoft.com/office/officeart/2005/8/layout/cycle2"/>
    <dgm:cxn modelId="{0581B6CB-F821-4B83-9979-BEE1900509DF}" type="presParOf" srcId="{E9D7BBDF-8104-4ABC-92BE-EF39B787A307}" destId="{9E87219C-9AEA-4CFE-A9EC-333EA262F1B0}" srcOrd="0" destOrd="0" presId="urn:microsoft.com/office/officeart/2005/8/layout/cycle2"/>
    <dgm:cxn modelId="{0C73E160-EF76-46A6-BADA-38D711D92026}" type="presParOf" srcId="{D7519362-D6AD-48F0-83D8-1FF7B2C44343}" destId="{649E45DB-E36E-4EE5-847D-8A993BD5BD55}" srcOrd="4" destOrd="0" presId="urn:microsoft.com/office/officeart/2005/8/layout/cycle2"/>
    <dgm:cxn modelId="{BD67F198-35BD-4797-A990-0F6E2ED243FA}" type="presParOf" srcId="{D7519362-D6AD-48F0-83D8-1FF7B2C44343}" destId="{1B1758DF-E1F4-43A8-AE76-776143A704E0}" srcOrd="5" destOrd="0" presId="urn:microsoft.com/office/officeart/2005/8/layout/cycle2"/>
    <dgm:cxn modelId="{ED56EF6A-D854-41C0-B6D9-CE5674E30EF3}" type="presParOf" srcId="{1B1758DF-E1F4-43A8-AE76-776143A704E0}" destId="{98ADC00B-DD0F-4EC9-BA80-5E4F44AE087A}" srcOrd="0" destOrd="0" presId="urn:microsoft.com/office/officeart/2005/8/layout/cycle2"/>
    <dgm:cxn modelId="{790CF5EF-2723-4184-B480-13775D2D1956}" type="presParOf" srcId="{D7519362-D6AD-48F0-83D8-1FF7B2C44343}" destId="{DC5317DF-DB87-43D5-AF42-333B54E72ED1}" srcOrd="6" destOrd="0" presId="urn:microsoft.com/office/officeart/2005/8/layout/cycle2"/>
    <dgm:cxn modelId="{3046852C-B2AF-4F20-A910-2EC4BE573515}" type="presParOf" srcId="{D7519362-D6AD-48F0-83D8-1FF7B2C44343}" destId="{6693AA14-06F1-4466-BE28-34AA94F8D1FF}" srcOrd="7" destOrd="0" presId="urn:microsoft.com/office/officeart/2005/8/layout/cycle2"/>
    <dgm:cxn modelId="{39C6BCCC-27B6-4A4F-907A-FA8CBEFCF9AA}" type="presParOf" srcId="{6693AA14-06F1-4466-BE28-34AA94F8D1FF}" destId="{AE7212A4-114A-4839-B03E-1C698935959E}" srcOrd="0" destOrd="0" presId="urn:microsoft.com/office/officeart/2005/8/layout/cycle2"/>
    <dgm:cxn modelId="{565366FF-10E9-4436-8B4D-CBB5A4604A2D}" type="presParOf" srcId="{D7519362-D6AD-48F0-83D8-1FF7B2C44343}" destId="{2F5D5E1B-7485-4503-8128-EB7FEA3AB975}" srcOrd="8" destOrd="0" presId="urn:microsoft.com/office/officeart/2005/8/layout/cycle2"/>
    <dgm:cxn modelId="{9E0029BA-941A-4CA6-BFAD-EA69FF1258F4}" type="presParOf" srcId="{D7519362-D6AD-48F0-83D8-1FF7B2C44343}" destId="{E9CAE3A9-037A-45A9-A0F0-26DF04E8C9E0}" srcOrd="9" destOrd="0" presId="urn:microsoft.com/office/officeart/2005/8/layout/cycle2"/>
    <dgm:cxn modelId="{910EF424-E88F-4543-B6AA-A50323A6594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99" minVer="http://schemas.openxmlformats.org/drawingml/2006/diagram"/>
    </a:ext>
  </dgm:extLst>
</dgm:dataModel>
</file>

<file path=word/diagrams/data21.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 Voorjaars 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 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no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F93C6127-FAA6-45FE-A3C6-922314BE5600}" type="presOf" srcId="{6925D57A-D594-4DD5-BD23-109166AFA402}" destId="{2CF36996-5F6B-4324-A7C3-70C71758F6FF}" srcOrd="1" destOrd="0" presId="urn:microsoft.com/office/officeart/2005/8/layout/cycle2"/>
    <dgm:cxn modelId="{6FE3C929-4E5E-4346-9944-0E23AE6FF993}" type="presOf" srcId="{6925D57A-D594-4DD5-BD23-109166AFA402}" destId="{E9CAE3A9-037A-45A9-A0F0-26DF04E8C9E0}" srcOrd="0" destOrd="0" presId="urn:microsoft.com/office/officeart/2005/8/layout/cycle2"/>
    <dgm:cxn modelId="{DCF98B2B-876E-4E50-B292-1634E27DF5D1}" type="presOf" srcId="{09FB9F34-03E5-4BAC-A9F4-FBF314378CFA}" destId="{9E87219C-9AEA-4CFE-A9EC-333EA262F1B0}" srcOrd="1" destOrd="0" presId="urn:microsoft.com/office/officeart/2005/8/layout/cycle2"/>
    <dgm:cxn modelId="{319A155F-2369-4F59-BEE6-7010D9A95826}" type="presOf" srcId="{8A28966D-05AB-4E8D-BB86-DE67BC49133B}" destId="{F24E97CB-BAB4-4EA4-A102-E0355A83E3C3}" srcOrd="0" destOrd="0" presId="urn:microsoft.com/office/officeart/2005/8/layout/cycle2"/>
    <dgm:cxn modelId="{9A5E2B61-5BD7-48F6-B9C1-F45C7A65D2B4}" type="presOf" srcId="{09FB9F34-03E5-4BAC-A9F4-FBF314378CFA}" destId="{E9D7BBDF-8104-4ABC-92BE-EF39B787A307}"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B177C644-0C4E-47FD-A7D5-5106821F7ED2}" type="presOf" srcId="{4FAF1AEC-5D55-4507-8CAF-CACE66C2942E}" destId="{D6231427-B596-4CB2-8234-7C84D1FDC827}" srcOrd="0" destOrd="0" presId="urn:microsoft.com/office/officeart/2005/8/layout/cycle2"/>
    <dgm:cxn modelId="{62629066-EF4F-46BF-9573-C35C1AE3FEBD}" type="presOf" srcId="{DFF224D6-ABD2-4FD1-A3DA-41A5104031E8}" destId="{6693AA14-06F1-4466-BE28-34AA94F8D1FF}" srcOrd="0" destOrd="0" presId="urn:microsoft.com/office/officeart/2005/8/layout/cycle2"/>
    <dgm:cxn modelId="{787BD749-74AA-4DDA-BEF1-DC55DD634A8F}" type="presOf" srcId="{8A28966D-05AB-4E8D-BB86-DE67BC49133B}" destId="{32790010-1447-4B97-94EE-FD177A266625}"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3589BE93-546C-409A-851D-706549A9BF8E}" srcId="{AAD5873E-13CA-4664-A639-ADC3143F5646}" destId="{97B95E07-AD1F-435E-AE6A-2E38685F8073}" srcOrd="4" destOrd="0" parTransId="{42E06205-2C09-482C-8953-0616EF10BE22}" sibTransId="{6925D57A-D594-4DD5-BD23-109166AFA402}"/>
    <dgm:cxn modelId="{680068BF-B734-43DF-9DBD-642053AAA659}" type="presOf" srcId="{DFF224D6-ABD2-4FD1-A3DA-41A5104031E8}" destId="{AE7212A4-114A-4839-B03E-1C698935959E}" srcOrd="1" destOrd="0" presId="urn:microsoft.com/office/officeart/2005/8/layout/cycle2"/>
    <dgm:cxn modelId="{8F1CE9CA-3C5A-4FB5-A648-FBDDE8DFDCC9}" type="presOf" srcId="{AAD5873E-13CA-4664-A639-ADC3143F5646}" destId="{D7519362-D6AD-48F0-83D8-1FF7B2C44343}" srcOrd="0" destOrd="0" presId="urn:microsoft.com/office/officeart/2005/8/layout/cycle2"/>
    <dgm:cxn modelId="{F784C3D9-D4D1-4ED5-ADAB-94E671F8F706}" type="presOf" srcId="{1CB0E7FD-DDB9-4195-A4B0-F763D76ABCFF}" destId="{649E45DB-E36E-4EE5-847D-8A993BD5BD55}" srcOrd="0" destOrd="0" presId="urn:microsoft.com/office/officeart/2005/8/layout/cycle2"/>
    <dgm:cxn modelId="{3A213FDC-5B50-4796-884A-D6310D3E56FB}" type="presOf" srcId="{97B95E07-AD1F-435E-AE6A-2E38685F8073}" destId="{2F5D5E1B-7485-4503-8128-EB7FEA3AB975}" srcOrd="0" destOrd="0" presId="urn:microsoft.com/office/officeart/2005/8/layout/cycle2"/>
    <dgm:cxn modelId="{B99B22DD-3B9F-4F1A-98F3-27BBB3A1BF42}" type="presOf" srcId="{9257FD6B-8196-4043-9861-6B451F1A78EB}" destId="{DC5317DF-DB87-43D5-AF42-333B54E72ED1}" srcOrd="0" destOrd="0" presId="urn:microsoft.com/office/officeart/2005/8/layout/cycle2"/>
    <dgm:cxn modelId="{7C4C20F0-FCDD-4DBD-8DBB-8DD6A6A0E3FC}" type="presOf" srcId="{A184D471-3910-417C-8CA8-F4E3E45A5955}" destId="{7610EF06-45E1-4608-94BA-11E619B2038A}" srcOrd="0" destOrd="0" presId="urn:microsoft.com/office/officeart/2005/8/layout/cycle2"/>
    <dgm:cxn modelId="{7DE149F5-59C2-4687-87C5-89151BA37516}" type="presOf" srcId="{DBE18DB5-A841-4B9A-8A61-EBADBFD36BE9}" destId="{1B1758DF-E1F4-43A8-AE76-776143A704E0}" srcOrd="0" destOrd="0" presId="urn:microsoft.com/office/officeart/2005/8/layout/cycle2"/>
    <dgm:cxn modelId="{86365BF6-90F9-4075-8DA3-D8DA9D867DF6}" type="presOf" srcId="{DBE18DB5-A841-4B9A-8A61-EBADBFD36BE9}" destId="{98ADC00B-DD0F-4EC9-BA80-5E4F44AE087A}" srcOrd="1"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AC8E40D-5729-48FA-859A-9789162040F5}" type="presParOf" srcId="{D7519362-D6AD-48F0-83D8-1FF7B2C44343}" destId="{7610EF06-45E1-4608-94BA-11E619B2038A}" srcOrd="0" destOrd="0" presId="urn:microsoft.com/office/officeart/2005/8/layout/cycle2"/>
    <dgm:cxn modelId="{A7E270A9-EAFF-41BC-9512-1B8BF01C335D}" type="presParOf" srcId="{D7519362-D6AD-48F0-83D8-1FF7B2C44343}" destId="{F24E97CB-BAB4-4EA4-A102-E0355A83E3C3}" srcOrd="1" destOrd="0" presId="urn:microsoft.com/office/officeart/2005/8/layout/cycle2"/>
    <dgm:cxn modelId="{00C0E005-2284-40BE-ABBA-71F9DF6D0644}" type="presParOf" srcId="{F24E97CB-BAB4-4EA4-A102-E0355A83E3C3}" destId="{32790010-1447-4B97-94EE-FD177A266625}" srcOrd="0" destOrd="0" presId="urn:microsoft.com/office/officeart/2005/8/layout/cycle2"/>
    <dgm:cxn modelId="{F10F7535-E131-4B21-9561-AA5C6E154007}" type="presParOf" srcId="{D7519362-D6AD-48F0-83D8-1FF7B2C44343}" destId="{D6231427-B596-4CB2-8234-7C84D1FDC827}" srcOrd="2" destOrd="0" presId="urn:microsoft.com/office/officeart/2005/8/layout/cycle2"/>
    <dgm:cxn modelId="{9658968E-95DB-49AD-BA9F-4749351EAA89}" type="presParOf" srcId="{D7519362-D6AD-48F0-83D8-1FF7B2C44343}" destId="{E9D7BBDF-8104-4ABC-92BE-EF39B787A307}" srcOrd="3" destOrd="0" presId="urn:microsoft.com/office/officeart/2005/8/layout/cycle2"/>
    <dgm:cxn modelId="{0581B6CB-F821-4B83-9979-BEE1900509DF}" type="presParOf" srcId="{E9D7BBDF-8104-4ABC-92BE-EF39B787A307}" destId="{9E87219C-9AEA-4CFE-A9EC-333EA262F1B0}" srcOrd="0" destOrd="0" presId="urn:microsoft.com/office/officeart/2005/8/layout/cycle2"/>
    <dgm:cxn modelId="{0C73E160-EF76-46A6-BADA-38D711D92026}" type="presParOf" srcId="{D7519362-D6AD-48F0-83D8-1FF7B2C44343}" destId="{649E45DB-E36E-4EE5-847D-8A993BD5BD55}" srcOrd="4" destOrd="0" presId="urn:microsoft.com/office/officeart/2005/8/layout/cycle2"/>
    <dgm:cxn modelId="{BD67F198-35BD-4797-A990-0F6E2ED243FA}" type="presParOf" srcId="{D7519362-D6AD-48F0-83D8-1FF7B2C44343}" destId="{1B1758DF-E1F4-43A8-AE76-776143A704E0}" srcOrd="5" destOrd="0" presId="urn:microsoft.com/office/officeart/2005/8/layout/cycle2"/>
    <dgm:cxn modelId="{ED56EF6A-D854-41C0-B6D9-CE5674E30EF3}" type="presParOf" srcId="{1B1758DF-E1F4-43A8-AE76-776143A704E0}" destId="{98ADC00B-DD0F-4EC9-BA80-5E4F44AE087A}" srcOrd="0" destOrd="0" presId="urn:microsoft.com/office/officeart/2005/8/layout/cycle2"/>
    <dgm:cxn modelId="{790CF5EF-2723-4184-B480-13775D2D1956}" type="presParOf" srcId="{D7519362-D6AD-48F0-83D8-1FF7B2C44343}" destId="{DC5317DF-DB87-43D5-AF42-333B54E72ED1}" srcOrd="6" destOrd="0" presId="urn:microsoft.com/office/officeart/2005/8/layout/cycle2"/>
    <dgm:cxn modelId="{3046852C-B2AF-4F20-A910-2EC4BE573515}" type="presParOf" srcId="{D7519362-D6AD-48F0-83D8-1FF7B2C44343}" destId="{6693AA14-06F1-4466-BE28-34AA94F8D1FF}" srcOrd="7" destOrd="0" presId="urn:microsoft.com/office/officeart/2005/8/layout/cycle2"/>
    <dgm:cxn modelId="{39C6BCCC-27B6-4A4F-907A-FA8CBEFCF9AA}" type="presParOf" srcId="{6693AA14-06F1-4466-BE28-34AA94F8D1FF}" destId="{AE7212A4-114A-4839-B03E-1C698935959E}" srcOrd="0" destOrd="0" presId="urn:microsoft.com/office/officeart/2005/8/layout/cycle2"/>
    <dgm:cxn modelId="{565366FF-10E9-4436-8B4D-CBB5A4604A2D}" type="presParOf" srcId="{D7519362-D6AD-48F0-83D8-1FF7B2C44343}" destId="{2F5D5E1B-7485-4503-8128-EB7FEA3AB975}" srcOrd="8" destOrd="0" presId="urn:microsoft.com/office/officeart/2005/8/layout/cycle2"/>
    <dgm:cxn modelId="{9E0029BA-941A-4CA6-BFAD-EA69FF1258F4}" type="presParOf" srcId="{D7519362-D6AD-48F0-83D8-1FF7B2C44343}" destId="{E9CAE3A9-037A-45A9-A0F0-26DF04E8C9E0}" srcOrd="9" destOrd="0" presId="urn:microsoft.com/office/officeart/2005/8/layout/cycle2"/>
    <dgm:cxn modelId="{910EF424-E88F-4543-B6AA-A50323A6594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9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F35267A-3689-46B6-B52C-AFBBF524C6FF}" type="doc">
      <dgm:prSet loTypeId="urn:microsoft.com/office/officeart/2005/8/layout/process1" loCatId="process" qsTypeId="urn:microsoft.com/office/officeart/2005/8/quickstyle/simple1" qsCatId="simple" csTypeId="urn:microsoft.com/office/officeart/2005/8/colors/accent1_2" csCatId="accent1" phldr="1"/>
      <dgm:spPr/>
    </dgm:pt>
    <dgm:pt modelId="{6431812E-21E4-4C23-BF58-646DA8F1D953}">
      <dgm:prSet phldrT="[Tekst]"/>
      <dgm:spPr>
        <a:solidFill>
          <a:schemeClr val="accent1">
            <a:lumMod val="40000"/>
            <a:lumOff val="60000"/>
          </a:schemeClr>
        </a:solidFill>
      </dgm:spPr>
      <dgm:t>
        <a:bodyPr/>
        <a:lstStyle/>
        <a:p>
          <a:r>
            <a:rPr lang="nl-NL"/>
            <a:t>Kadernota</a:t>
          </a:r>
        </a:p>
      </dgm:t>
    </dgm:pt>
    <dgm:pt modelId="{43480184-0AB9-4E30-AA77-8B843E7226D9}" type="parTrans" cxnId="{9BB45279-B006-4B92-903C-1B3C773B0658}">
      <dgm:prSet/>
      <dgm:spPr/>
      <dgm:t>
        <a:bodyPr/>
        <a:lstStyle/>
        <a:p>
          <a:endParaRPr lang="nl-NL"/>
        </a:p>
      </dgm:t>
    </dgm:pt>
    <dgm:pt modelId="{B64D2B42-4C9C-4413-A1C7-E5DFFD85586E}" type="sibTrans" cxnId="{9BB45279-B006-4B92-903C-1B3C773B0658}">
      <dgm:prSet/>
      <dgm:spPr/>
      <dgm:t>
        <a:bodyPr/>
        <a:lstStyle/>
        <a:p>
          <a:endParaRPr lang="nl-NL"/>
        </a:p>
      </dgm:t>
    </dgm:pt>
    <dgm:pt modelId="{3C22D8F5-5D7B-4F7B-8BB3-CBE2D2A0B81E}">
      <dgm:prSet phldrT="[Tekst]"/>
      <dgm:spPr>
        <a:solidFill>
          <a:schemeClr val="accent1">
            <a:lumMod val="40000"/>
            <a:lumOff val="60000"/>
          </a:schemeClr>
        </a:solidFill>
      </dgm:spPr>
      <dgm:t>
        <a:bodyPr/>
        <a:lstStyle/>
        <a:p>
          <a:r>
            <a:rPr lang="nl-NL"/>
            <a:t>Begroting</a:t>
          </a:r>
        </a:p>
      </dgm:t>
    </dgm:pt>
    <dgm:pt modelId="{BAF83F12-51F5-4BD1-A64F-F80C4C086A0D}" type="parTrans" cxnId="{41DC6EAA-070D-4116-9458-209F9D94AB25}">
      <dgm:prSet/>
      <dgm:spPr/>
      <dgm:t>
        <a:bodyPr/>
        <a:lstStyle/>
        <a:p>
          <a:endParaRPr lang="nl-NL"/>
        </a:p>
      </dgm:t>
    </dgm:pt>
    <dgm:pt modelId="{0060661E-B5C0-43EA-89BD-2393BAFC01A1}" type="sibTrans" cxnId="{41DC6EAA-070D-4116-9458-209F9D94AB25}">
      <dgm:prSet/>
      <dgm:spPr/>
      <dgm:t>
        <a:bodyPr/>
        <a:lstStyle/>
        <a:p>
          <a:endParaRPr lang="nl-NL"/>
        </a:p>
      </dgm:t>
    </dgm:pt>
    <dgm:pt modelId="{0772708D-2AA6-42AE-955D-66515BE2CD5D}">
      <dgm:prSet phldrT="[Tekst]"/>
      <dgm:spPr>
        <a:solidFill>
          <a:schemeClr val="accent1">
            <a:lumMod val="60000"/>
            <a:lumOff val="40000"/>
          </a:schemeClr>
        </a:solidFill>
      </dgm:spPr>
      <dgm:t>
        <a:bodyPr/>
        <a:lstStyle/>
        <a:p>
          <a:r>
            <a:rPr lang="nl-NL"/>
            <a:t>Verantwoording 2/3 x</a:t>
          </a:r>
        </a:p>
      </dgm:t>
    </dgm:pt>
    <dgm:pt modelId="{A9F6B527-1135-420B-9BA4-9235902BE3E8}" type="parTrans" cxnId="{4AFA357A-29AD-493A-96A3-7D66601B14B4}">
      <dgm:prSet/>
      <dgm:spPr/>
      <dgm:t>
        <a:bodyPr/>
        <a:lstStyle/>
        <a:p>
          <a:endParaRPr lang="nl-NL"/>
        </a:p>
      </dgm:t>
    </dgm:pt>
    <dgm:pt modelId="{8AFA7C1D-84BF-4933-BBD0-FA96943BC9DF}" type="sibTrans" cxnId="{4AFA357A-29AD-493A-96A3-7D66601B14B4}">
      <dgm:prSet/>
      <dgm:spPr/>
      <dgm:t>
        <a:bodyPr/>
        <a:lstStyle/>
        <a:p>
          <a:endParaRPr lang="nl-NL"/>
        </a:p>
      </dgm:t>
    </dgm:pt>
    <dgm:pt modelId="{D5B828FA-85EA-4D3A-A6B6-321FC823AA15}">
      <dgm:prSet phldrT="[Tekst]"/>
      <dgm:spPr>
        <a:solidFill>
          <a:schemeClr val="accent1">
            <a:lumMod val="75000"/>
          </a:schemeClr>
        </a:solidFill>
      </dgm:spPr>
      <dgm:t>
        <a:bodyPr/>
        <a:lstStyle/>
        <a:p>
          <a:r>
            <a:rPr lang="nl-NL"/>
            <a:t>Jaaarstukken</a:t>
          </a:r>
        </a:p>
      </dgm:t>
    </dgm:pt>
    <dgm:pt modelId="{3A369CFD-41BD-4D86-AA72-E91816E05D97}" type="parTrans" cxnId="{E7B7DB42-C411-4515-8E0B-205102F2F70D}">
      <dgm:prSet/>
      <dgm:spPr/>
      <dgm:t>
        <a:bodyPr/>
        <a:lstStyle/>
        <a:p>
          <a:endParaRPr lang="nl-NL"/>
        </a:p>
      </dgm:t>
    </dgm:pt>
    <dgm:pt modelId="{AC30858E-F791-46CF-A22A-1DB52B74E244}" type="sibTrans" cxnId="{E7B7DB42-C411-4515-8E0B-205102F2F70D}">
      <dgm:prSet/>
      <dgm:spPr/>
      <dgm:t>
        <a:bodyPr/>
        <a:lstStyle/>
        <a:p>
          <a:endParaRPr lang="nl-NL"/>
        </a:p>
      </dgm:t>
    </dgm:pt>
    <dgm:pt modelId="{35AE8648-7E27-4611-9916-25B4A4962EAA}" type="pres">
      <dgm:prSet presAssocID="{4F35267A-3689-46B6-B52C-AFBBF524C6FF}" presName="Name0" presStyleCnt="0">
        <dgm:presLayoutVars>
          <dgm:dir/>
          <dgm:resizeHandles val="exact"/>
        </dgm:presLayoutVars>
      </dgm:prSet>
      <dgm:spPr/>
    </dgm:pt>
    <dgm:pt modelId="{549F2982-06B8-4DAD-AF6C-7E5E4CAFD043}" type="pres">
      <dgm:prSet presAssocID="{6431812E-21E4-4C23-BF58-646DA8F1D953}" presName="node" presStyleLbl="node1" presStyleIdx="0" presStyleCnt="4">
        <dgm:presLayoutVars>
          <dgm:bulletEnabled val="1"/>
        </dgm:presLayoutVars>
      </dgm:prSet>
      <dgm:spPr/>
    </dgm:pt>
    <dgm:pt modelId="{E9143C28-E551-480A-AC03-23671185D7C1}" type="pres">
      <dgm:prSet presAssocID="{B64D2B42-4C9C-4413-A1C7-E5DFFD85586E}" presName="sibTrans" presStyleLbl="sibTrans2D1" presStyleIdx="0" presStyleCnt="3"/>
      <dgm:spPr/>
    </dgm:pt>
    <dgm:pt modelId="{985E2240-9566-4952-B464-54D9DB47BAF3}" type="pres">
      <dgm:prSet presAssocID="{B64D2B42-4C9C-4413-A1C7-E5DFFD85586E}" presName="connectorText" presStyleLbl="sibTrans2D1" presStyleIdx="0" presStyleCnt="3"/>
      <dgm:spPr/>
    </dgm:pt>
    <dgm:pt modelId="{912DA0EB-7094-46BB-9661-4EF54600C8D0}" type="pres">
      <dgm:prSet presAssocID="{3C22D8F5-5D7B-4F7B-8BB3-CBE2D2A0B81E}" presName="node" presStyleLbl="node1" presStyleIdx="1" presStyleCnt="4">
        <dgm:presLayoutVars>
          <dgm:bulletEnabled val="1"/>
        </dgm:presLayoutVars>
      </dgm:prSet>
      <dgm:spPr/>
    </dgm:pt>
    <dgm:pt modelId="{A6EEBD9B-B67B-4662-A592-66196BB831B2}" type="pres">
      <dgm:prSet presAssocID="{0060661E-B5C0-43EA-89BD-2393BAFC01A1}" presName="sibTrans" presStyleLbl="sibTrans2D1" presStyleIdx="1" presStyleCnt="3"/>
      <dgm:spPr/>
    </dgm:pt>
    <dgm:pt modelId="{09CE2A5F-991A-46E1-ACE6-E8EB9BBBD843}" type="pres">
      <dgm:prSet presAssocID="{0060661E-B5C0-43EA-89BD-2393BAFC01A1}" presName="connectorText" presStyleLbl="sibTrans2D1" presStyleIdx="1" presStyleCnt="3"/>
      <dgm:spPr/>
    </dgm:pt>
    <dgm:pt modelId="{2AD0290C-687E-4A8B-8D74-2A7357763370}" type="pres">
      <dgm:prSet presAssocID="{0772708D-2AA6-42AE-955D-66515BE2CD5D}" presName="node" presStyleLbl="node1" presStyleIdx="2" presStyleCnt="4">
        <dgm:presLayoutVars>
          <dgm:bulletEnabled val="1"/>
        </dgm:presLayoutVars>
      </dgm:prSet>
      <dgm:spPr/>
    </dgm:pt>
    <dgm:pt modelId="{5A904CD0-11A8-4D68-BE84-406B24394988}" type="pres">
      <dgm:prSet presAssocID="{8AFA7C1D-84BF-4933-BBD0-FA96943BC9DF}" presName="sibTrans" presStyleLbl="sibTrans2D1" presStyleIdx="2" presStyleCnt="3"/>
      <dgm:spPr/>
    </dgm:pt>
    <dgm:pt modelId="{8B7F391B-B2F4-4C05-893C-E1CBBE6319F6}" type="pres">
      <dgm:prSet presAssocID="{8AFA7C1D-84BF-4933-BBD0-FA96943BC9DF}" presName="connectorText" presStyleLbl="sibTrans2D1" presStyleIdx="2" presStyleCnt="3"/>
      <dgm:spPr/>
    </dgm:pt>
    <dgm:pt modelId="{24F103FF-E008-40F7-9AF4-6A1AA80CCA2E}" type="pres">
      <dgm:prSet presAssocID="{D5B828FA-85EA-4D3A-A6B6-321FC823AA15}" presName="node" presStyleLbl="node1" presStyleIdx="3" presStyleCnt="4">
        <dgm:presLayoutVars>
          <dgm:bulletEnabled val="1"/>
        </dgm:presLayoutVars>
      </dgm:prSet>
      <dgm:spPr/>
    </dgm:pt>
  </dgm:ptLst>
  <dgm:cxnLst>
    <dgm:cxn modelId="{96B8BD09-D1F2-4D43-862C-09473A920777}" type="presOf" srcId="{D5B828FA-85EA-4D3A-A6B6-321FC823AA15}" destId="{24F103FF-E008-40F7-9AF4-6A1AA80CCA2E}" srcOrd="0" destOrd="0" presId="urn:microsoft.com/office/officeart/2005/8/layout/process1"/>
    <dgm:cxn modelId="{C198410A-D142-434C-9DC5-957D6DEFD6D7}" type="presOf" srcId="{0060661E-B5C0-43EA-89BD-2393BAFC01A1}" destId="{A6EEBD9B-B67B-4662-A592-66196BB831B2}" srcOrd="0" destOrd="0" presId="urn:microsoft.com/office/officeart/2005/8/layout/process1"/>
    <dgm:cxn modelId="{6CE1AB23-90D5-4FC4-B92E-15DF86042EAA}" type="presOf" srcId="{B64D2B42-4C9C-4413-A1C7-E5DFFD85586E}" destId="{985E2240-9566-4952-B464-54D9DB47BAF3}" srcOrd="1" destOrd="0" presId="urn:microsoft.com/office/officeart/2005/8/layout/process1"/>
    <dgm:cxn modelId="{CC294027-8109-4C94-AE5B-1F5830693840}" type="presOf" srcId="{8AFA7C1D-84BF-4933-BBD0-FA96943BC9DF}" destId="{8B7F391B-B2F4-4C05-893C-E1CBBE6319F6}" srcOrd="1" destOrd="0" presId="urn:microsoft.com/office/officeart/2005/8/layout/process1"/>
    <dgm:cxn modelId="{3FD2483F-A809-4D99-91F3-CDD773DD6A85}" type="presOf" srcId="{0060661E-B5C0-43EA-89BD-2393BAFC01A1}" destId="{09CE2A5F-991A-46E1-ACE6-E8EB9BBBD843}" srcOrd="1" destOrd="0" presId="urn:microsoft.com/office/officeart/2005/8/layout/process1"/>
    <dgm:cxn modelId="{31BD285E-EE65-4700-B948-90F3E70EBE1C}" type="presOf" srcId="{B64D2B42-4C9C-4413-A1C7-E5DFFD85586E}" destId="{E9143C28-E551-480A-AC03-23671185D7C1}" srcOrd="0" destOrd="0" presId="urn:microsoft.com/office/officeart/2005/8/layout/process1"/>
    <dgm:cxn modelId="{E7B7DB42-C411-4515-8E0B-205102F2F70D}" srcId="{4F35267A-3689-46B6-B52C-AFBBF524C6FF}" destId="{D5B828FA-85EA-4D3A-A6B6-321FC823AA15}" srcOrd="3" destOrd="0" parTransId="{3A369CFD-41BD-4D86-AA72-E91816E05D97}" sibTransId="{AC30858E-F791-46CF-A22A-1DB52B74E244}"/>
    <dgm:cxn modelId="{F947FE6E-4010-41DE-A464-46DFC972C0BF}" type="presOf" srcId="{6431812E-21E4-4C23-BF58-646DA8F1D953}" destId="{549F2982-06B8-4DAD-AF6C-7E5E4CAFD043}" srcOrd="0" destOrd="0" presId="urn:microsoft.com/office/officeart/2005/8/layout/process1"/>
    <dgm:cxn modelId="{0947924F-14E0-478B-B3B6-C6A4406799D7}" type="presOf" srcId="{4F35267A-3689-46B6-B52C-AFBBF524C6FF}" destId="{35AE8648-7E27-4611-9916-25B4A4962EAA}" srcOrd="0" destOrd="0" presId="urn:microsoft.com/office/officeart/2005/8/layout/process1"/>
    <dgm:cxn modelId="{9BB45279-B006-4B92-903C-1B3C773B0658}" srcId="{4F35267A-3689-46B6-B52C-AFBBF524C6FF}" destId="{6431812E-21E4-4C23-BF58-646DA8F1D953}" srcOrd="0" destOrd="0" parTransId="{43480184-0AB9-4E30-AA77-8B843E7226D9}" sibTransId="{B64D2B42-4C9C-4413-A1C7-E5DFFD85586E}"/>
    <dgm:cxn modelId="{4AFA357A-29AD-493A-96A3-7D66601B14B4}" srcId="{4F35267A-3689-46B6-B52C-AFBBF524C6FF}" destId="{0772708D-2AA6-42AE-955D-66515BE2CD5D}" srcOrd="2" destOrd="0" parTransId="{A9F6B527-1135-420B-9BA4-9235902BE3E8}" sibTransId="{8AFA7C1D-84BF-4933-BBD0-FA96943BC9DF}"/>
    <dgm:cxn modelId="{CF455E91-617C-4BD8-A537-D3DD7EB4D3D2}" type="presOf" srcId="{3C22D8F5-5D7B-4F7B-8BB3-CBE2D2A0B81E}" destId="{912DA0EB-7094-46BB-9661-4EF54600C8D0}" srcOrd="0" destOrd="0" presId="urn:microsoft.com/office/officeart/2005/8/layout/process1"/>
    <dgm:cxn modelId="{5CFBE795-1097-497E-B434-7CACFB246CF9}" type="presOf" srcId="{8AFA7C1D-84BF-4933-BBD0-FA96943BC9DF}" destId="{5A904CD0-11A8-4D68-BE84-406B24394988}" srcOrd="0" destOrd="0" presId="urn:microsoft.com/office/officeart/2005/8/layout/process1"/>
    <dgm:cxn modelId="{716E0D9A-8168-4970-AEC9-9129C2328D41}" type="presOf" srcId="{0772708D-2AA6-42AE-955D-66515BE2CD5D}" destId="{2AD0290C-687E-4A8B-8D74-2A7357763370}" srcOrd="0" destOrd="0" presId="urn:microsoft.com/office/officeart/2005/8/layout/process1"/>
    <dgm:cxn modelId="{41DC6EAA-070D-4116-9458-209F9D94AB25}" srcId="{4F35267A-3689-46B6-B52C-AFBBF524C6FF}" destId="{3C22D8F5-5D7B-4F7B-8BB3-CBE2D2A0B81E}" srcOrd="1" destOrd="0" parTransId="{BAF83F12-51F5-4BD1-A64F-F80C4C086A0D}" sibTransId="{0060661E-B5C0-43EA-89BD-2393BAFC01A1}"/>
    <dgm:cxn modelId="{41783E88-4DB7-46B6-97A7-FE8636B5B8D6}" type="presParOf" srcId="{35AE8648-7E27-4611-9916-25B4A4962EAA}" destId="{549F2982-06B8-4DAD-AF6C-7E5E4CAFD043}" srcOrd="0" destOrd="0" presId="urn:microsoft.com/office/officeart/2005/8/layout/process1"/>
    <dgm:cxn modelId="{6A37ABD9-D6B9-430B-8B44-E8B4C4D50670}" type="presParOf" srcId="{35AE8648-7E27-4611-9916-25B4A4962EAA}" destId="{E9143C28-E551-480A-AC03-23671185D7C1}" srcOrd="1" destOrd="0" presId="urn:microsoft.com/office/officeart/2005/8/layout/process1"/>
    <dgm:cxn modelId="{9B67A6DC-EC9C-467B-A822-6E4E69839803}" type="presParOf" srcId="{E9143C28-E551-480A-AC03-23671185D7C1}" destId="{985E2240-9566-4952-B464-54D9DB47BAF3}" srcOrd="0" destOrd="0" presId="urn:microsoft.com/office/officeart/2005/8/layout/process1"/>
    <dgm:cxn modelId="{857D94D8-5452-4E84-A6A4-AAD742DEBD11}" type="presParOf" srcId="{35AE8648-7E27-4611-9916-25B4A4962EAA}" destId="{912DA0EB-7094-46BB-9661-4EF54600C8D0}" srcOrd="2" destOrd="0" presId="urn:microsoft.com/office/officeart/2005/8/layout/process1"/>
    <dgm:cxn modelId="{33E6381C-6E41-4B65-AE10-B3B3BE2BC059}" type="presParOf" srcId="{35AE8648-7E27-4611-9916-25B4A4962EAA}" destId="{A6EEBD9B-B67B-4662-A592-66196BB831B2}" srcOrd="3" destOrd="0" presId="urn:microsoft.com/office/officeart/2005/8/layout/process1"/>
    <dgm:cxn modelId="{D9F6AE03-508D-46A1-8C59-0D07FDA1D66C}" type="presParOf" srcId="{A6EEBD9B-B67B-4662-A592-66196BB831B2}" destId="{09CE2A5F-991A-46E1-ACE6-E8EB9BBBD843}" srcOrd="0" destOrd="0" presId="urn:microsoft.com/office/officeart/2005/8/layout/process1"/>
    <dgm:cxn modelId="{FB1A68E5-3CEF-4B08-823A-4A25FF67888B}" type="presParOf" srcId="{35AE8648-7E27-4611-9916-25B4A4962EAA}" destId="{2AD0290C-687E-4A8B-8D74-2A7357763370}" srcOrd="4" destOrd="0" presId="urn:microsoft.com/office/officeart/2005/8/layout/process1"/>
    <dgm:cxn modelId="{4EA1669D-F88D-4BDC-9731-B93DA115D40F}" type="presParOf" srcId="{35AE8648-7E27-4611-9916-25B4A4962EAA}" destId="{5A904CD0-11A8-4D68-BE84-406B24394988}" srcOrd="5" destOrd="0" presId="urn:microsoft.com/office/officeart/2005/8/layout/process1"/>
    <dgm:cxn modelId="{40250CD8-3E6C-403E-B61E-C35BFBA95EFE}" type="presParOf" srcId="{5A904CD0-11A8-4D68-BE84-406B24394988}" destId="{8B7F391B-B2F4-4C05-893C-E1CBBE6319F6}" srcOrd="0" destOrd="0" presId="urn:microsoft.com/office/officeart/2005/8/layout/process1"/>
    <dgm:cxn modelId="{A430B716-BB67-406A-A424-A2478B624AB9}" type="presParOf" srcId="{35AE8648-7E27-4611-9916-25B4A4962EAA}" destId="{24F103FF-E008-40F7-9AF4-6A1AA80CCA2E}" srcOrd="6" destOrd="0" presId="urn:microsoft.com/office/officeart/2005/8/layout/process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Voorjaars</a:t>
          </a:r>
        </a:p>
        <a:p>
          <a:pPr algn="ctr">
            <a:buNone/>
          </a:pPr>
          <a:r>
            <a:rPr lang="nl-NL" sz="800" b="0">
              <a:solidFill>
                <a:srgbClr val="0066B6"/>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4E94390F-EC94-4649-A423-88173537F11B}" type="presOf" srcId="{6925D57A-D594-4DD5-BD23-109166AFA402}" destId="{E9CAE3A9-037A-45A9-A0F0-26DF04E8C9E0}" srcOrd="0" destOrd="0" presId="urn:microsoft.com/office/officeart/2005/8/layout/cycle2"/>
    <dgm:cxn modelId="{48DA5923-DC90-4B87-9EE7-96AD3D14DEB1}" type="presOf" srcId="{9257FD6B-8196-4043-9861-6B451F1A78EB}" destId="{DC5317DF-DB87-43D5-AF42-333B54E72ED1}" srcOrd="0" destOrd="0" presId="urn:microsoft.com/office/officeart/2005/8/layout/cycle2"/>
    <dgm:cxn modelId="{76CD472E-418D-46F1-BB99-B2B8F72F633F}" type="presOf" srcId="{AAD5873E-13CA-4664-A639-ADC3143F5646}" destId="{D7519362-D6AD-48F0-83D8-1FF7B2C44343}" srcOrd="0" destOrd="0" presId="urn:microsoft.com/office/officeart/2005/8/layout/cycle2"/>
    <dgm:cxn modelId="{EC102F35-2302-4E40-BF07-10E5DF14EB89}" type="presOf" srcId="{8A28966D-05AB-4E8D-BB86-DE67BC49133B}" destId="{32790010-1447-4B97-94EE-FD177A266625}" srcOrd="1" destOrd="0" presId="urn:microsoft.com/office/officeart/2005/8/layout/cycle2"/>
    <dgm:cxn modelId="{94A6463C-8959-4276-9581-3B0DBB2EB591}" type="presOf" srcId="{1CB0E7FD-DDB9-4195-A4B0-F763D76ABCFF}" destId="{649E45DB-E36E-4EE5-847D-8A993BD5BD55}"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CE7D6044-B6E6-43F5-93E3-96DE073AC45D}" type="presOf" srcId="{09FB9F34-03E5-4BAC-A9F4-FBF314378CFA}" destId="{9E87219C-9AEA-4CFE-A9EC-333EA262F1B0}" srcOrd="1" destOrd="0" presId="urn:microsoft.com/office/officeart/2005/8/layout/cycle2"/>
    <dgm:cxn modelId="{FBA6CC49-B64C-4329-9A9A-1D0DDA8BD9DA}" type="presOf" srcId="{DBE18DB5-A841-4B9A-8A61-EBADBFD36BE9}" destId="{98ADC00B-DD0F-4EC9-BA80-5E4F44AE087A}" srcOrd="1" destOrd="0" presId="urn:microsoft.com/office/officeart/2005/8/layout/cycle2"/>
    <dgm:cxn modelId="{6866414B-95F2-4707-8C89-8F75B887FD00}" type="presOf" srcId="{4FAF1AEC-5D55-4507-8CAF-CACE66C2942E}" destId="{D6231427-B596-4CB2-8234-7C84D1FDC827}" srcOrd="0" destOrd="0" presId="urn:microsoft.com/office/officeart/2005/8/layout/cycle2"/>
    <dgm:cxn modelId="{EF7BAE4C-0494-41A7-9ABA-B09B7407C9CC}" type="presOf" srcId="{6925D57A-D594-4DD5-BD23-109166AFA402}" destId="{2CF36996-5F6B-4324-A7C3-70C71758F6FF}"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4CD97C7D-5488-48C1-8F09-634C6FFA4343}" type="presOf" srcId="{09FB9F34-03E5-4BAC-A9F4-FBF314378CFA}" destId="{E9D7BBDF-8104-4ABC-92BE-EF39B787A307}" srcOrd="0" destOrd="0" presId="urn:microsoft.com/office/officeart/2005/8/layout/cycle2"/>
    <dgm:cxn modelId="{ADB04B82-F95B-44A3-BC20-5EE7C00BC234}" type="presOf" srcId="{8A28966D-05AB-4E8D-BB86-DE67BC49133B}" destId="{F24E97CB-BAB4-4EA4-A102-E0355A83E3C3}"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DD6586A3-94F3-4227-8989-3D3FD6E66344}" type="presOf" srcId="{DFF224D6-ABD2-4FD1-A3DA-41A5104031E8}" destId="{6693AA14-06F1-4466-BE28-34AA94F8D1FF}" srcOrd="0" destOrd="0" presId="urn:microsoft.com/office/officeart/2005/8/layout/cycle2"/>
    <dgm:cxn modelId="{62E173B9-D5DA-4C5E-A614-7012267A3A36}" type="presOf" srcId="{A184D471-3910-417C-8CA8-F4E3E45A5955}" destId="{7610EF06-45E1-4608-94BA-11E619B2038A}" srcOrd="0" destOrd="0" presId="urn:microsoft.com/office/officeart/2005/8/layout/cycle2"/>
    <dgm:cxn modelId="{4139CBC5-41BD-4CB1-B9E1-7BDB67F6C71F}" type="presOf" srcId="{97B95E07-AD1F-435E-AE6A-2E38685F8073}" destId="{2F5D5E1B-7485-4503-8128-EB7FEA3AB975}" srcOrd="0" destOrd="0" presId="urn:microsoft.com/office/officeart/2005/8/layout/cycle2"/>
    <dgm:cxn modelId="{C0DC3FE2-8354-4272-9300-64B5C1AA2B7B}" type="presOf" srcId="{DBE18DB5-A841-4B9A-8A61-EBADBFD36BE9}" destId="{1B1758DF-E1F4-43A8-AE76-776143A704E0}"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945FEFD-E4D4-4107-BED5-2056CAEE3759}" type="presOf" srcId="{DFF224D6-ABD2-4FD1-A3DA-41A5104031E8}" destId="{AE7212A4-114A-4839-B03E-1C698935959E}" srcOrd="1" destOrd="0" presId="urn:microsoft.com/office/officeart/2005/8/layout/cycle2"/>
    <dgm:cxn modelId="{24AAFD89-F725-40B1-BB2D-304B5A1A9552}" type="presParOf" srcId="{D7519362-D6AD-48F0-83D8-1FF7B2C44343}" destId="{7610EF06-45E1-4608-94BA-11E619B2038A}" srcOrd="0" destOrd="0" presId="urn:microsoft.com/office/officeart/2005/8/layout/cycle2"/>
    <dgm:cxn modelId="{B68831D4-149B-4E7D-8EE2-2015D361CF64}" type="presParOf" srcId="{D7519362-D6AD-48F0-83D8-1FF7B2C44343}" destId="{F24E97CB-BAB4-4EA4-A102-E0355A83E3C3}" srcOrd="1" destOrd="0" presId="urn:microsoft.com/office/officeart/2005/8/layout/cycle2"/>
    <dgm:cxn modelId="{250676B5-EA8E-4B31-89B0-7C21E6D15BAB}" type="presParOf" srcId="{F24E97CB-BAB4-4EA4-A102-E0355A83E3C3}" destId="{32790010-1447-4B97-94EE-FD177A266625}" srcOrd="0" destOrd="0" presId="urn:microsoft.com/office/officeart/2005/8/layout/cycle2"/>
    <dgm:cxn modelId="{0062F8E7-E133-47F6-9363-F37111D191C1}" type="presParOf" srcId="{D7519362-D6AD-48F0-83D8-1FF7B2C44343}" destId="{D6231427-B596-4CB2-8234-7C84D1FDC827}" srcOrd="2" destOrd="0" presId="urn:microsoft.com/office/officeart/2005/8/layout/cycle2"/>
    <dgm:cxn modelId="{D56EF21B-E031-41DD-84B1-3165634AF0C7}" type="presParOf" srcId="{D7519362-D6AD-48F0-83D8-1FF7B2C44343}" destId="{E9D7BBDF-8104-4ABC-92BE-EF39B787A307}" srcOrd="3" destOrd="0" presId="urn:microsoft.com/office/officeart/2005/8/layout/cycle2"/>
    <dgm:cxn modelId="{031B5069-979A-4E7D-BB84-15BFA0A1B83C}" type="presParOf" srcId="{E9D7BBDF-8104-4ABC-92BE-EF39B787A307}" destId="{9E87219C-9AEA-4CFE-A9EC-333EA262F1B0}" srcOrd="0" destOrd="0" presId="urn:microsoft.com/office/officeart/2005/8/layout/cycle2"/>
    <dgm:cxn modelId="{8DE29977-5562-489B-8A8C-F41F7E227337}" type="presParOf" srcId="{D7519362-D6AD-48F0-83D8-1FF7B2C44343}" destId="{649E45DB-E36E-4EE5-847D-8A993BD5BD55}" srcOrd="4" destOrd="0" presId="urn:microsoft.com/office/officeart/2005/8/layout/cycle2"/>
    <dgm:cxn modelId="{C73F372F-B6D5-4399-95D9-680FA6CCFDAE}" type="presParOf" srcId="{D7519362-D6AD-48F0-83D8-1FF7B2C44343}" destId="{1B1758DF-E1F4-43A8-AE76-776143A704E0}" srcOrd="5" destOrd="0" presId="urn:microsoft.com/office/officeart/2005/8/layout/cycle2"/>
    <dgm:cxn modelId="{2F710D4B-6F31-4399-BF8F-9091C5022E63}" type="presParOf" srcId="{1B1758DF-E1F4-43A8-AE76-776143A704E0}" destId="{98ADC00B-DD0F-4EC9-BA80-5E4F44AE087A}" srcOrd="0" destOrd="0" presId="urn:microsoft.com/office/officeart/2005/8/layout/cycle2"/>
    <dgm:cxn modelId="{34FFB284-700A-45AB-A5BA-8EBFA1D70B07}" type="presParOf" srcId="{D7519362-D6AD-48F0-83D8-1FF7B2C44343}" destId="{DC5317DF-DB87-43D5-AF42-333B54E72ED1}" srcOrd="6" destOrd="0" presId="urn:microsoft.com/office/officeart/2005/8/layout/cycle2"/>
    <dgm:cxn modelId="{C1DC374F-8B61-4511-B838-B477DFDF3285}" type="presParOf" srcId="{D7519362-D6AD-48F0-83D8-1FF7B2C44343}" destId="{6693AA14-06F1-4466-BE28-34AA94F8D1FF}" srcOrd="7" destOrd="0" presId="urn:microsoft.com/office/officeart/2005/8/layout/cycle2"/>
    <dgm:cxn modelId="{AADC8690-5304-4D3D-8E9F-CE56F2C95583}" type="presParOf" srcId="{6693AA14-06F1-4466-BE28-34AA94F8D1FF}" destId="{AE7212A4-114A-4839-B03E-1C698935959E}" srcOrd="0" destOrd="0" presId="urn:microsoft.com/office/officeart/2005/8/layout/cycle2"/>
    <dgm:cxn modelId="{20F9A09D-D864-4278-84A8-0468D2B38099}" type="presParOf" srcId="{D7519362-D6AD-48F0-83D8-1FF7B2C44343}" destId="{2F5D5E1B-7485-4503-8128-EB7FEA3AB975}" srcOrd="8" destOrd="0" presId="urn:microsoft.com/office/officeart/2005/8/layout/cycle2"/>
    <dgm:cxn modelId="{4A37D89B-30FE-4510-92B5-0EED477AFFCE}" type="presParOf" srcId="{D7519362-D6AD-48F0-83D8-1FF7B2C44343}" destId="{E9CAE3A9-037A-45A9-A0F0-26DF04E8C9E0}" srcOrd="9" destOrd="0" presId="urn:microsoft.com/office/officeart/2005/8/layout/cycle2"/>
    <dgm:cxn modelId="{DB905F65-8E04-46C5-A18B-40CF6AE21C30}"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3AB0B84-7C33-411A-8D38-6382B8470F92}" type="doc">
      <dgm:prSet loTypeId="urn:microsoft.com/office/officeart/2005/8/layout/cycle8" loCatId="cycle" qsTypeId="urn:microsoft.com/office/officeart/2005/8/quickstyle/simple1" qsCatId="simple" csTypeId="urn:microsoft.com/office/officeart/2005/8/colors/accent1_2" csCatId="accent1" phldr="1"/>
      <dgm:spPr/>
      <dgm:t>
        <a:bodyPr/>
        <a:lstStyle/>
        <a:p>
          <a:endParaRPr lang="nl-NL"/>
        </a:p>
      </dgm:t>
    </dgm:pt>
    <dgm:pt modelId="{A5DE9CE3-D975-4C03-9C42-A13C0FAE363D}">
      <dgm:prSet phldrT="[Tekst]" custT="1"/>
      <dgm:spPr>
        <a:xfrm>
          <a:off x="109860"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act</a:t>
          </a:r>
        </a:p>
      </dgm:t>
    </dgm:pt>
    <dgm:pt modelId="{0A7F85D0-F834-4333-9022-3F28B4A6A232}" type="par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332BE37E-EDD1-4F33-BB22-F88546CBD2DD}" type="sib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BB62875D-8C1A-4C08-91D3-6B21B14D0190}">
      <dgm:prSet phldrT="[Tekst]" custT="1"/>
      <dgm:spPr>
        <a:xfrm>
          <a:off x="148271" y="110171"/>
          <a:ext cx="1144143" cy="1144143"/>
        </a:xfrm>
        <a:solidFill>
          <a:schemeClr val="bg1"/>
        </a:solidFill>
        <a:ln w="12700" cap="flat" cmpd="sng" algn="ctr">
          <a:solidFill>
            <a:schemeClr val="accent1">
              <a:lumMod val="60000"/>
              <a:lumOff val="40000"/>
            </a:schemeClr>
          </a:solidFill>
          <a:prstDash val="solid"/>
          <a:miter lim="800000"/>
        </a:ln>
        <a:effectLst/>
      </dgm:spPr>
      <dgm:t>
        <a:bodyPr/>
        <a:lstStyle/>
        <a:p>
          <a:pPr algn="ctr">
            <a:buNone/>
          </a:pPr>
          <a:r>
            <a:rPr lang="nl-NL" sz="800" b="1" baseline="0">
              <a:solidFill>
                <a:srgbClr val="0066B6"/>
              </a:solidFill>
              <a:latin typeface="Arial" panose="020B0604020202020204" pitchFamily="34" charset="0"/>
              <a:ea typeface="Verdana" panose="020B0604030504040204" pitchFamily="34" charset="0"/>
              <a:cs typeface="Arial" panose="020B0604020202020204" pitchFamily="34" charset="0"/>
            </a:rPr>
            <a:t>check</a:t>
          </a:r>
        </a:p>
      </dgm:t>
    </dgm:pt>
    <dgm:pt modelId="{B447D571-206D-41CB-B71D-C557185D453F}" type="sib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7B44A495-8FAA-4DA0-9F94-FBBD75D8F5E3}" type="par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4C39AEEA-3F23-4534-9048-FEFF6E2B919C}">
      <dgm:prSet phldrT="[Tekst]" custT="1"/>
      <dgm:spPr>
        <a:xfrm>
          <a:off x="148271"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do</a:t>
          </a:r>
        </a:p>
      </dgm:t>
    </dgm:pt>
    <dgm:pt modelId="{1197801D-6157-459E-BCE7-0C2F32108DC7}" type="sib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40E316D6-D815-4933-8118-890BDE02C71F}" type="par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CE2AB613-353E-4E5D-96CF-47C4A15275C4}">
      <dgm:prSet phldrT="[Tekst]" custT="1"/>
      <dgm:spPr>
        <a:xfrm>
          <a:off x="109860"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chemeClr val="bg1"/>
              </a:solidFill>
              <a:latin typeface="Arial" panose="020B0604020202020204" pitchFamily="34" charset="0"/>
              <a:ea typeface="+mn-ea"/>
              <a:cs typeface="Arial" panose="020B0604020202020204" pitchFamily="34" charset="0"/>
            </a:rPr>
            <a:t>plan</a:t>
          </a:r>
        </a:p>
      </dgm:t>
    </dgm:pt>
    <dgm:pt modelId="{32D80D26-D2A8-4F13-9B7F-BAB79C2D23C7}" type="sib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9A84151B-E914-428C-AED2-E36E208E739B}" type="par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64BEC88C-C8CC-40D7-AE49-74D414339B5D}" type="pres">
      <dgm:prSet presAssocID="{63AB0B84-7C33-411A-8D38-6382B8470F92}" presName="compositeShape" presStyleCnt="0">
        <dgm:presLayoutVars>
          <dgm:chMax val="7"/>
          <dgm:dir/>
          <dgm:resizeHandles val="exact"/>
        </dgm:presLayoutVars>
      </dgm:prSet>
      <dgm:spPr/>
    </dgm:pt>
    <dgm:pt modelId="{2F6DE565-8800-47A8-A34C-5FC46A80798B}" type="pres">
      <dgm:prSet presAssocID="{63AB0B84-7C33-411A-8D38-6382B8470F92}" presName="wedge1" presStyleLbl="node1" presStyleIdx="0" presStyleCnt="4"/>
      <dgm:spPr>
        <a:prstGeom prst="pie">
          <a:avLst>
            <a:gd name="adj1" fmla="val 16200000"/>
            <a:gd name="adj2" fmla="val 0"/>
          </a:avLst>
        </a:prstGeom>
      </dgm:spPr>
    </dgm:pt>
    <dgm:pt modelId="{CAE82909-90A6-4323-BE6E-9211DED481BF}" type="pres">
      <dgm:prSet presAssocID="{63AB0B84-7C33-411A-8D38-6382B8470F92}" presName="dummy1a" presStyleCnt="0"/>
      <dgm:spPr/>
    </dgm:pt>
    <dgm:pt modelId="{8C677ACB-551D-418A-8EBF-0FA1CB28ABDF}" type="pres">
      <dgm:prSet presAssocID="{63AB0B84-7C33-411A-8D38-6382B8470F92}" presName="dummy1b" presStyleCnt="0"/>
      <dgm:spPr/>
    </dgm:pt>
    <dgm:pt modelId="{A08A3948-26FB-462C-9A28-C6074FF96C27}" type="pres">
      <dgm:prSet presAssocID="{63AB0B84-7C33-411A-8D38-6382B8470F92}" presName="wedge1Tx" presStyleLbl="node1" presStyleIdx="0" presStyleCnt="4">
        <dgm:presLayoutVars>
          <dgm:chMax val="0"/>
          <dgm:chPref val="0"/>
          <dgm:bulletEnabled val="1"/>
        </dgm:presLayoutVars>
      </dgm:prSet>
      <dgm:spPr/>
    </dgm:pt>
    <dgm:pt modelId="{36ECA6B5-2D4A-4712-8EF2-4E2809695653}" type="pres">
      <dgm:prSet presAssocID="{63AB0B84-7C33-411A-8D38-6382B8470F92}" presName="wedge2" presStyleLbl="node1" presStyleIdx="1" presStyleCnt="4"/>
      <dgm:spPr>
        <a:prstGeom prst="pie">
          <a:avLst>
            <a:gd name="adj1" fmla="val 0"/>
            <a:gd name="adj2" fmla="val 5400000"/>
          </a:avLst>
        </a:prstGeom>
      </dgm:spPr>
    </dgm:pt>
    <dgm:pt modelId="{C21D38F7-7C27-49B4-A600-9CCC0BCBA367}" type="pres">
      <dgm:prSet presAssocID="{63AB0B84-7C33-411A-8D38-6382B8470F92}" presName="dummy2a" presStyleCnt="0"/>
      <dgm:spPr/>
    </dgm:pt>
    <dgm:pt modelId="{33C57E40-6CF0-41B0-A3A0-C4194886B2A4}" type="pres">
      <dgm:prSet presAssocID="{63AB0B84-7C33-411A-8D38-6382B8470F92}" presName="dummy2b" presStyleCnt="0"/>
      <dgm:spPr/>
    </dgm:pt>
    <dgm:pt modelId="{3E2F476C-8517-4C54-BD7A-604EFE76EC74}" type="pres">
      <dgm:prSet presAssocID="{63AB0B84-7C33-411A-8D38-6382B8470F92}" presName="wedge2Tx" presStyleLbl="node1" presStyleIdx="1" presStyleCnt="4">
        <dgm:presLayoutVars>
          <dgm:chMax val="0"/>
          <dgm:chPref val="0"/>
          <dgm:bulletEnabled val="1"/>
        </dgm:presLayoutVars>
      </dgm:prSet>
      <dgm:spPr/>
    </dgm:pt>
    <dgm:pt modelId="{08927416-FF41-488E-8065-76224C464A77}" type="pres">
      <dgm:prSet presAssocID="{63AB0B84-7C33-411A-8D38-6382B8470F92}" presName="wedge3" presStyleLbl="node1" presStyleIdx="2" presStyleCnt="4"/>
      <dgm:spPr>
        <a:prstGeom prst="pie">
          <a:avLst>
            <a:gd name="adj1" fmla="val 5400000"/>
            <a:gd name="adj2" fmla="val 10800000"/>
          </a:avLst>
        </a:prstGeom>
      </dgm:spPr>
    </dgm:pt>
    <dgm:pt modelId="{2CBC68DB-76C8-4642-971D-0F14381A8E3F}" type="pres">
      <dgm:prSet presAssocID="{63AB0B84-7C33-411A-8D38-6382B8470F92}" presName="dummy3a" presStyleCnt="0"/>
      <dgm:spPr/>
    </dgm:pt>
    <dgm:pt modelId="{87C40439-3692-4C40-9179-1C77535BB37B}" type="pres">
      <dgm:prSet presAssocID="{63AB0B84-7C33-411A-8D38-6382B8470F92}" presName="dummy3b" presStyleCnt="0"/>
      <dgm:spPr/>
    </dgm:pt>
    <dgm:pt modelId="{7A2A0EEC-8BF1-4B25-871F-D5E47B7AE3DE}" type="pres">
      <dgm:prSet presAssocID="{63AB0B84-7C33-411A-8D38-6382B8470F92}" presName="wedge3Tx" presStyleLbl="node1" presStyleIdx="2" presStyleCnt="4">
        <dgm:presLayoutVars>
          <dgm:chMax val="0"/>
          <dgm:chPref val="0"/>
          <dgm:bulletEnabled val="1"/>
        </dgm:presLayoutVars>
      </dgm:prSet>
      <dgm:spPr/>
    </dgm:pt>
    <dgm:pt modelId="{53E12850-6B09-4BD0-A218-3A9AC19CE63C}" type="pres">
      <dgm:prSet presAssocID="{63AB0B84-7C33-411A-8D38-6382B8470F92}" presName="wedge4" presStyleLbl="node1" presStyleIdx="3" presStyleCnt="4"/>
      <dgm:spPr>
        <a:prstGeom prst="pie">
          <a:avLst>
            <a:gd name="adj1" fmla="val 10800000"/>
            <a:gd name="adj2" fmla="val 16200000"/>
          </a:avLst>
        </a:prstGeom>
      </dgm:spPr>
    </dgm:pt>
    <dgm:pt modelId="{0F052B9F-E0D9-40FA-B10B-5A0793084AAB}" type="pres">
      <dgm:prSet presAssocID="{63AB0B84-7C33-411A-8D38-6382B8470F92}" presName="dummy4a" presStyleCnt="0"/>
      <dgm:spPr/>
    </dgm:pt>
    <dgm:pt modelId="{E100EBC5-DB70-4F41-B7F8-C96B0234D763}" type="pres">
      <dgm:prSet presAssocID="{63AB0B84-7C33-411A-8D38-6382B8470F92}" presName="dummy4b" presStyleCnt="0"/>
      <dgm:spPr/>
    </dgm:pt>
    <dgm:pt modelId="{845FEBF1-8EB0-463A-8F96-34CD2F675A52}" type="pres">
      <dgm:prSet presAssocID="{63AB0B84-7C33-411A-8D38-6382B8470F92}" presName="wedge4Tx" presStyleLbl="node1" presStyleIdx="3" presStyleCnt="4">
        <dgm:presLayoutVars>
          <dgm:chMax val="0"/>
          <dgm:chPref val="0"/>
          <dgm:bulletEnabled val="1"/>
        </dgm:presLayoutVars>
      </dgm:prSet>
      <dgm:spPr/>
    </dgm:pt>
    <dgm:pt modelId="{EEA1843F-9F7D-495F-A1E5-3CB3E38BE5A4}" type="pres">
      <dgm:prSet presAssocID="{1197801D-6157-459E-BCE7-0C2F32108DC7}" presName="arrowWedge1" presStyleLbl="fgSibTrans2D1" presStyleIdx="0" presStyleCnt="4"/>
      <dgm:spPr>
        <a:xfrm>
          <a:off x="77443" y="932"/>
          <a:ext cx="1285798" cy="1285798"/>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gm:spPr>
    </dgm:pt>
    <dgm:pt modelId="{30B01357-6868-40D3-923E-B6E35AA83E3C}" type="pres">
      <dgm:prSet presAssocID="{B447D571-206D-41CB-B71D-C557185D453F}" presName="arrowWedge2" presStyleLbl="fgSibTrans2D1" presStyleIdx="1" presStyleCnt="4"/>
      <dgm:spPr>
        <a:xfrm>
          <a:off x="77443" y="39343"/>
          <a:ext cx="1285798" cy="1285798"/>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gm:spPr>
    </dgm:pt>
    <dgm:pt modelId="{78AE7DD5-5A32-4520-9B4C-641D6405EA5D}" type="pres">
      <dgm:prSet presAssocID="{332BE37E-EDD1-4F33-BB22-F88546CBD2DD}" presName="arrowWedge3" presStyleLbl="fgSibTrans2D1" presStyleIdx="2" presStyleCnt="4"/>
      <dgm:spPr>
        <a:xfrm>
          <a:off x="39032" y="39343"/>
          <a:ext cx="1285798" cy="1285798"/>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gm:spPr>
    </dgm:pt>
    <dgm:pt modelId="{FC2DD425-93E1-4480-A9F4-EB0DE48B1E47}" type="pres">
      <dgm:prSet presAssocID="{32D80D26-D2A8-4F13-9B7F-BAB79C2D23C7}" presName="arrowWedge4" presStyleLbl="fgSibTrans2D1" presStyleIdx="3" presStyleCnt="4"/>
      <dgm:spPr>
        <a:xfrm>
          <a:off x="39032" y="932"/>
          <a:ext cx="1285798" cy="1285798"/>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gm:spPr>
    </dgm:pt>
  </dgm:ptLst>
  <dgm:cxnLst>
    <dgm:cxn modelId="{92B65C01-3075-49C4-8C2C-5E948C1B7C70}" srcId="{63AB0B84-7C33-411A-8D38-6382B8470F92}" destId="{CE2AB613-353E-4E5D-96CF-47C4A15275C4}" srcOrd="3" destOrd="0" parTransId="{9A84151B-E914-428C-AED2-E36E208E739B}" sibTransId="{32D80D26-D2A8-4F13-9B7F-BAB79C2D23C7}"/>
    <dgm:cxn modelId="{4D743F06-C424-4A85-8F46-DA0CC3D03627}" srcId="{63AB0B84-7C33-411A-8D38-6382B8470F92}" destId="{BB62875D-8C1A-4C08-91D3-6B21B14D0190}" srcOrd="1" destOrd="0" parTransId="{7B44A495-8FAA-4DA0-9F94-FBBD75D8F5E3}" sibTransId="{B447D571-206D-41CB-B71D-C557185D453F}"/>
    <dgm:cxn modelId="{83938F0B-3D44-408A-B2B2-7AA601E992A6}" srcId="{63AB0B84-7C33-411A-8D38-6382B8470F92}" destId="{4C39AEEA-3F23-4534-9048-FEFF6E2B919C}" srcOrd="0" destOrd="0" parTransId="{40E316D6-D815-4933-8118-890BDE02C71F}" sibTransId="{1197801D-6157-459E-BCE7-0C2F32108DC7}"/>
    <dgm:cxn modelId="{08F1260F-276A-4141-8A60-D42A6C57FDC9}" type="presOf" srcId="{CE2AB613-353E-4E5D-96CF-47C4A15275C4}" destId="{53E12850-6B09-4BD0-A218-3A9AC19CE63C}" srcOrd="0" destOrd="0" presId="urn:microsoft.com/office/officeart/2005/8/layout/cycle8"/>
    <dgm:cxn modelId="{7527DE1D-D0D2-4365-984C-E20F85CB18E4}" type="presOf" srcId="{63AB0B84-7C33-411A-8D38-6382B8470F92}" destId="{64BEC88C-C8CC-40D7-AE49-74D414339B5D}" srcOrd="0" destOrd="0" presId="urn:microsoft.com/office/officeart/2005/8/layout/cycle8"/>
    <dgm:cxn modelId="{5A783C27-A490-473F-B035-D1E1D54584A1}" srcId="{63AB0B84-7C33-411A-8D38-6382B8470F92}" destId="{A5DE9CE3-D975-4C03-9C42-A13C0FAE363D}" srcOrd="2" destOrd="0" parTransId="{0A7F85D0-F834-4333-9022-3F28B4A6A232}" sibTransId="{332BE37E-EDD1-4F33-BB22-F88546CBD2DD}"/>
    <dgm:cxn modelId="{03ECE42A-2ADD-45DB-B03C-157A9B3049FB}" type="presOf" srcId="{CE2AB613-353E-4E5D-96CF-47C4A15275C4}" destId="{845FEBF1-8EB0-463A-8F96-34CD2F675A52}" srcOrd="1" destOrd="0" presId="urn:microsoft.com/office/officeart/2005/8/layout/cycle8"/>
    <dgm:cxn modelId="{BD78312F-8D9F-4F8B-A4E5-E5DD872BB343}" type="presOf" srcId="{A5DE9CE3-D975-4C03-9C42-A13C0FAE363D}" destId="{7A2A0EEC-8BF1-4B25-871F-D5E47B7AE3DE}" srcOrd="1" destOrd="0" presId="urn:microsoft.com/office/officeart/2005/8/layout/cycle8"/>
    <dgm:cxn modelId="{F6FFF148-F040-4FE2-ABE2-8CB560A158EB}" type="presOf" srcId="{BB62875D-8C1A-4C08-91D3-6B21B14D0190}" destId="{36ECA6B5-2D4A-4712-8EF2-4E2809695653}" srcOrd="0" destOrd="0" presId="urn:microsoft.com/office/officeart/2005/8/layout/cycle8"/>
    <dgm:cxn modelId="{1993AB4E-7210-4A0B-951A-170A7F994098}" type="presOf" srcId="{A5DE9CE3-D975-4C03-9C42-A13C0FAE363D}" destId="{08927416-FF41-488E-8065-76224C464A77}" srcOrd="0" destOrd="0" presId="urn:microsoft.com/office/officeart/2005/8/layout/cycle8"/>
    <dgm:cxn modelId="{E7336DA1-FF7D-41ED-BBE6-6E4E35084BA0}" type="presOf" srcId="{4C39AEEA-3F23-4534-9048-FEFF6E2B919C}" destId="{2F6DE565-8800-47A8-A34C-5FC46A80798B}" srcOrd="0" destOrd="0" presId="urn:microsoft.com/office/officeart/2005/8/layout/cycle8"/>
    <dgm:cxn modelId="{B0CCEBB8-C2AB-4321-98D6-26DFD8335417}" type="presOf" srcId="{4C39AEEA-3F23-4534-9048-FEFF6E2B919C}" destId="{A08A3948-26FB-462C-9A28-C6074FF96C27}" srcOrd="1" destOrd="0" presId="urn:microsoft.com/office/officeart/2005/8/layout/cycle8"/>
    <dgm:cxn modelId="{F4A470F6-E001-4078-8C3B-48B373FCD0D2}" type="presOf" srcId="{BB62875D-8C1A-4C08-91D3-6B21B14D0190}" destId="{3E2F476C-8517-4C54-BD7A-604EFE76EC74}" srcOrd="1" destOrd="0" presId="urn:microsoft.com/office/officeart/2005/8/layout/cycle8"/>
    <dgm:cxn modelId="{4E984343-06FA-485D-86AD-039D7A3658BA}" type="presParOf" srcId="{64BEC88C-C8CC-40D7-AE49-74D414339B5D}" destId="{2F6DE565-8800-47A8-A34C-5FC46A80798B}" srcOrd="0" destOrd="0" presId="urn:microsoft.com/office/officeart/2005/8/layout/cycle8"/>
    <dgm:cxn modelId="{F42F04C6-2B00-4E5A-95F6-283CF10944FD}" type="presParOf" srcId="{64BEC88C-C8CC-40D7-AE49-74D414339B5D}" destId="{CAE82909-90A6-4323-BE6E-9211DED481BF}" srcOrd="1" destOrd="0" presId="urn:microsoft.com/office/officeart/2005/8/layout/cycle8"/>
    <dgm:cxn modelId="{6AAE3CE6-3CEA-4BA6-B3DC-970B1BE0464D}" type="presParOf" srcId="{64BEC88C-C8CC-40D7-AE49-74D414339B5D}" destId="{8C677ACB-551D-418A-8EBF-0FA1CB28ABDF}" srcOrd="2" destOrd="0" presId="urn:microsoft.com/office/officeart/2005/8/layout/cycle8"/>
    <dgm:cxn modelId="{99AF9CAC-0B76-47EC-93D1-47440F41B82D}" type="presParOf" srcId="{64BEC88C-C8CC-40D7-AE49-74D414339B5D}" destId="{A08A3948-26FB-462C-9A28-C6074FF96C27}" srcOrd="3" destOrd="0" presId="urn:microsoft.com/office/officeart/2005/8/layout/cycle8"/>
    <dgm:cxn modelId="{1F186A71-8440-4CBA-B068-7A71E5F87A1F}" type="presParOf" srcId="{64BEC88C-C8CC-40D7-AE49-74D414339B5D}" destId="{36ECA6B5-2D4A-4712-8EF2-4E2809695653}" srcOrd="4" destOrd="0" presId="urn:microsoft.com/office/officeart/2005/8/layout/cycle8"/>
    <dgm:cxn modelId="{512C3D18-EF67-4090-8590-708E9FF3218B}" type="presParOf" srcId="{64BEC88C-C8CC-40D7-AE49-74D414339B5D}" destId="{C21D38F7-7C27-49B4-A600-9CCC0BCBA367}" srcOrd="5" destOrd="0" presId="urn:microsoft.com/office/officeart/2005/8/layout/cycle8"/>
    <dgm:cxn modelId="{A6A2B587-96F2-42E4-AB32-B238EB9F1B56}" type="presParOf" srcId="{64BEC88C-C8CC-40D7-AE49-74D414339B5D}" destId="{33C57E40-6CF0-41B0-A3A0-C4194886B2A4}" srcOrd="6" destOrd="0" presId="urn:microsoft.com/office/officeart/2005/8/layout/cycle8"/>
    <dgm:cxn modelId="{DCF5C37B-B649-463E-9D40-5ADB7C6E50D6}" type="presParOf" srcId="{64BEC88C-C8CC-40D7-AE49-74D414339B5D}" destId="{3E2F476C-8517-4C54-BD7A-604EFE76EC74}" srcOrd="7" destOrd="0" presId="urn:microsoft.com/office/officeart/2005/8/layout/cycle8"/>
    <dgm:cxn modelId="{3367BDC7-5475-4000-A4FB-26BB9CD8ACCF}" type="presParOf" srcId="{64BEC88C-C8CC-40D7-AE49-74D414339B5D}" destId="{08927416-FF41-488E-8065-76224C464A77}" srcOrd="8" destOrd="0" presId="urn:microsoft.com/office/officeart/2005/8/layout/cycle8"/>
    <dgm:cxn modelId="{D25F642E-B99C-42B2-9561-A3861E8D8DEA}" type="presParOf" srcId="{64BEC88C-C8CC-40D7-AE49-74D414339B5D}" destId="{2CBC68DB-76C8-4642-971D-0F14381A8E3F}" srcOrd="9" destOrd="0" presId="urn:microsoft.com/office/officeart/2005/8/layout/cycle8"/>
    <dgm:cxn modelId="{110FC72C-A525-497B-B517-434BB29DCF0A}" type="presParOf" srcId="{64BEC88C-C8CC-40D7-AE49-74D414339B5D}" destId="{87C40439-3692-4C40-9179-1C77535BB37B}" srcOrd="10" destOrd="0" presId="urn:microsoft.com/office/officeart/2005/8/layout/cycle8"/>
    <dgm:cxn modelId="{0156C785-3FC5-4C6F-B1B2-1A387BB127AA}" type="presParOf" srcId="{64BEC88C-C8CC-40D7-AE49-74D414339B5D}" destId="{7A2A0EEC-8BF1-4B25-871F-D5E47B7AE3DE}" srcOrd="11" destOrd="0" presId="urn:microsoft.com/office/officeart/2005/8/layout/cycle8"/>
    <dgm:cxn modelId="{BAB1CADA-082C-4D6A-9B1B-6F37934BCFEA}" type="presParOf" srcId="{64BEC88C-C8CC-40D7-AE49-74D414339B5D}" destId="{53E12850-6B09-4BD0-A218-3A9AC19CE63C}" srcOrd="12" destOrd="0" presId="urn:microsoft.com/office/officeart/2005/8/layout/cycle8"/>
    <dgm:cxn modelId="{84868534-3757-4C94-BE10-AD188F14F5DE}" type="presParOf" srcId="{64BEC88C-C8CC-40D7-AE49-74D414339B5D}" destId="{0F052B9F-E0D9-40FA-B10B-5A0793084AAB}" srcOrd="13" destOrd="0" presId="urn:microsoft.com/office/officeart/2005/8/layout/cycle8"/>
    <dgm:cxn modelId="{E5551C75-06EB-4CAA-ABE5-9EF1EA4CBDA5}" type="presParOf" srcId="{64BEC88C-C8CC-40D7-AE49-74D414339B5D}" destId="{E100EBC5-DB70-4F41-B7F8-C96B0234D763}" srcOrd="14" destOrd="0" presId="urn:microsoft.com/office/officeart/2005/8/layout/cycle8"/>
    <dgm:cxn modelId="{E3067172-2790-44A4-8B1C-076610D62691}" type="presParOf" srcId="{64BEC88C-C8CC-40D7-AE49-74D414339B5D}" destId="{845FEBF1-8EB0-463A-8F96-34CD2F675A52}" srcOrd="15" destOrd="0" presId="urn:microsoft.com/office/officeart/2005/8/layout/cycle8"/>
    <dgm:cxn modelId="{436DF5E9-5A68-4103-BDCB-3A8C14636B9C}" type="presParOf" srcId="{64BEC88C-C8CC-40D7-AE49-74D414339B5D}" destId="{EEA1843F-9F7D-495F-A1E5-3CB3E38BE5A4}" srcOrd="16" destOrd="0" presId="urn:microsoft.com/office/officeart/2005/8/layout/cycle8"/>
    <dgm:cxn modelId="{2AF24AE8-893C-43B6-8923-835FB52BD3DA}" type="presParOf" srcId="{64BEC88C-C8CC-40D7-AE49-74D414339B5D}" destId="{30B01357-6868-40D3-923E-B6E35AA83E3C}" srcOrd="17" destOrd="0" presId="urn:microsoft.com/office/officeart/2005/8/layout/cycle8"/>
    <dgm:cxn modelId="{B2C8D2F1-3D7A-49C9-AAFF-372FBBEA80FB}" type="presParOf" srcId="{64BEC88C-C8CC-40D7-AE49-74D414339B5D}" destId="{78AE7DD5-5A32-4520-9B4C-641D6405EA5D}" srcOrd="18" destOrd="0" presId="urn:microsoft.com/office/officeart/2005/8/layout/cycle8"/>
    <dgm:cxn modelId="{7635D315-5352-4FE2-978F-D5A619929FAA}" type="presParOf" srcId="{64BEC88C-C8CC-40D7-AE49-74D414339B5D}" destId="{FC2DD425-93E1-4480-A9F4-EB0DE48B1E47}" srcOrd="19" destOrd="0" presId="urn:microsoft.com/office/officeart/2005/8/layout/cycle8"/>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Kader-</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nota</a:t>
          </a: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Voorjaars</a:t>
          </a:r>
        </a:p>
        <a:p>
          <a:pPr algn="ctr">
            <a:buNone/>
          </a:pPr>
          <a:r>
            <a:rPr lang="nl-NL" sz="800" b="0">
              <a:solidFill>
                <a:srgbClr val="0066B6"/>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p>
        <a:p>
          <a:pPr algn="ctr">
            <a:buNone/>
          </a:pP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ysClr val="window" lastClr="FFFFFF"/>
            </a:solidFill>
            <a:latin typeface="Arial" panose="020B0604020202020204" pitchFamily="34" charset="0"/>
            <a:ea typeface="+mn-ea"/>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A515E0B-FDA1-4CE2-A7C0-02B663E4480A}" srcId="{AAD5873E-13CA-4664-A639-ADC3143F5646}" destId="{A184D471-3910-417C-8CA8-F4E3E45A5955}" srcOrd="0" destOrd="0" parTransId="{2D1EB726-2ADE-4D8B-B904-641C577FD955}" sibTransId="{8A28966D-05AB-4E8D-BB86-DE67BC49133B}"/>
    <dgm:cxn modelId="{4E94390F-EC94-4649-A423-88173537F11B}" type="presOf" srcId="{6925D57A-D594-4DD5-BD23-109166AFA402}" destId="{E9CAE3A9-037A-45A9-A0F0-26DF04E8C9E0}" srcOrd="0" destOrd="0" presId="urn:microsoft.com/office/officeart/2005/8/layout/cycle2"/>
    <dgm:cxn modelId="{48DA5923-DC90-4B87-9EE7-96AD3D14DEB1}" type="presOf" srcId="{9257FD6B-8196-4043-9861-6B451F1A78EB}" destId="{DC5317DF-DB87-43D5-AF42-333B54E72ED1}" srcOrd="0" destOrd="0" presId="urn:microsoft.com/office/officeart/2005/8/layout/cycle2"/>
    <dgm:cxn modelId="{76CD472E-418D-46F1-BB99-B2B8F72F633F}" type="presOf" srcId="{AAD5873E-13CA-4664-A639-ADC3143F5646}" destId="{D7519362-D6AD-48F0-83D8-1FF7B2C44343}" srcOrd="0" destOrd="0" presId="urn:microsoft.com/office/officeart/2005/8/layout/cycle2"/>
    <dgm:cxn modelId="{EC102F35-2302-4E40-BF07-10E5DF14EB89}" type="presOf" srcId="{8A28966D-05AB-4E8D-BB86-DE67BC49133B}" destId="{32790010-1447-4B97-94EE-FD177A266625}" srcOrd="1" destOrd="0" presId="urn:microsoft.com/office/officeart/2005/8/layout/cycle2"/>
    <dgm:cxn modelId="{94A6463C-8959-4276-9581-3B0DBB2EB591}" type="presOf" srcId="{1CB0E7FD-DDB9-4195-A4B0-F763D76ABCFF}" destId="{649E45DB-E36E-4EE5-847D-8A993BD5BD55}"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CE7D6044-B6E6-43F5-93E3-96DE073AC45D}" type="presOf" srcId="{09FB9F34-03E5-4BAC-A9F4-FBF314378CFA}" destId="{9E87219C-9AEA-4CFE-A9EC-333EA262F1B0}" srcOrd="1" destOrd="0" presId="urn:microsoft.com/office/officeart/2005/8/layout/cycle2"/>
    <dgm:cxn modelId="{FBA6CC49-B64C-4329-9A9A-1D0DDA8BD9DA}" type="presOf" srcId="{DBE18DB5-A841-4B9A-8A61-EBADBFD36BE9}" destId="{98ADC00B-DD0F-4EC9-BA80-5E4F44AE087A}" srcOrd="1" destOrd="0" presId="urn:microsoft.com/office/officeart/2005/8/layout/cycle2"/>
    <dgm:cxn modelId="{6866414B-95F2-4707-8C89-8F75B887FD00}" type="presOf" srcId="{4FAF1AEC-5D55-4507-8CAF-CACE66C2942E}" destId="{D6231427-B596-4CB2-8234-7C84D1FDC827}" srcOrd="0" destOrd="0" presId="urn:microsoft.com/office/officeart/2005/8/layout/cycle2"/>
    <dgm:cxn modelId="{EF7BAE4C-0494-41A7-9ABA-B09B7407C9CC}" type="presOf" srcId="{6925D57A-D594-4DD5-BD23-109166AFA402}" destId="{2CF36996-5F6B-4324-A7C3-70C71758F6FF}" srcOrd="1" destOrd="0" presId="urn:microsoft.com/office/officeart/2005/8/layout/cycle2"/>
    <dgm:cxn modelId="{0C8A284D-2CFA-4C0D-8CF7-022CFB679902}" srcId="{AAD5873E-13CA-4664-A639-ADC3143F5646}" destId="{4FAF1AEC-5D55-4507-8CAF-CACE66C2942E}" srcOrd="1" destOrd="0" parTransId="{61AC0EF4-E9DA-48AE-A772-CD0787EFB8EB}" sibTransId="{09FB9F34-03E5-4BAC-A9F4-FBF314378CFA}"/>
    <dgm:cxn modelId="{4CD97C7D-5488-48C1-8F09-634C6FFA4343}" type="presOf" srcId="{09FB9F34-03E5-4BAC-A9F4-FBF314378CFA}" destId="{E9D7BBDF-8104-4ABC-92BE-EF39B787A307}" srcOrd="0" destOrd="0" presId="urn:microsoft.com/office/officeart/2005/8/layout/cycle2"/>
    <dgm:cxn modelId="{ADB04B82-F95B-44A3-BC20-5EE7C00BC234}" type="presOf" srcId="{8A28966D-05AB-4E8D-BB86-DE67BC49133B}" destId="{F24E97CB-BAB4-4EA4-A102-E0355A83E3C3}"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DD6586A3-94F3-4227-8989-3D3FD6E66344}" type="presOf" srcId="{DFF224D6-ABD2-4FD1-A3DA-41A5104031E8}" destId="{6693AA14-06F1-4466-BE28-34AA94F8D1FF}" srcOrd="0" destOrd="0" presId="urn:microsoft.com/office/officeart/2005/8/layout/cycle2"/>
    <dgm:cxn modelId="{62E173B9-D5DA-4C5E-A614-7012267A3A36}" type="presOf" srcId="{A184D471-3910-417C-8CA8-F4E3E45A5955}" destId="{7610EF06-45E1-4608-94BA-11E619B2038A}" srcOrd="0" destOrd="0" presId="urn:microsoft.com/office/officeart/2005/8/layout/cycle2"/>
    <dgm:cxn modelId="{4139CBC5-41BD-4CB1-B9E1-7BDB67F6C71F}" type="presOf" srcId="{97B95E07-AD1F-435E-AE6A-2E38685F8073}" destId="{2F5D5E1B-7485-4503-8128-EB7FEA3AB975}" srcOrd="0" destOrd="0" presId="urn:microsoft.com/office/officeart/2005/8/layout/cycle2"/>
    <dgm:cxn modelId="{C0DC3FE2-8354-4272-9300-64B5C1AA2B7B}" type="presOf" srcId="{DBE18DB5-A841-4B9A-8A61-EBADBFD36BE9}" destId="{1B1758DF-E1F4-43A8-AE76-776143A704E0}"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1945FEFD-E4D4-4107-BED5-2056CAEE3759}" type="presOf" srcId="{DFF224D6-ABD2-4FD1-A3DA-41A5104031E8}" destId="{AE7212A4-114A-4839-B03E-1C698935959E}" srcOrd="1" destOrd="0" presId="urn:microsoft.com/office/officeart/2005/8/layout/cycle2"/>
    <dgm:cxn modelId="{24AAFD89-F725-40B1-BB2D-304B5A1A9552}" type="presParOf" srcId="{D7519362-D6AD-48F0-83D8-1FF7B2C44343}" destId="{7610EF06-45E1-4608-94BA-11E619B2038A}" srcOrd="0" destOrd="0" presId="urn:microsoft.com/office/officeart/2005/8/layout/cycle2"/>
    <dgm:cxn modelId="{B68831D4-149B-4E7D-8EE2-2015D361CF64}" type="presParOf" srcId="{D7519362-D6AD-48F0-83D8-1FF7B2C44343}" destId="{F24E97CB-BAB4-4EA4-A102-E0355A83E3C3}" srcOrd="1" destOrd="0" presId="urn:microsoft.com/office/officeart/2005/8/layout/cycle2"/>
    <dgm:cxn modelId="{250676B5-EA8E-4B31-89B0-7C21E6D15BAB}" type="presParOf" srcId="{F24E97CB-BAB4-4EA4-A102-E0355A83E3C3}" destId="{32790010-1447-4B97-94EE-FD177A266625}" srcOrd="0" destOrd="0" presId="urn:microsoft.com/office/officeart/2005/8/layout/cycle2"/>
    <dgm:cxn modelId="{0062F8E7-E133-47F6-9363-F37111D191C1}" type="presParOf" srcId="{D7519362-D6AD-48F0-83D8-1FF7B2C44343}" destId="{D6231427-B596-4CB2-8234-7C84D1FDC827}" srcOrd="2" destOrd="0" presId="urn:microsoft.com/office/officeart/2005/8/layout/cycle2"/>
    <dgm:cxn modelId="{D56EF21B-E031-41DD-84B1-3165634AF0C7}" type="presParOf" srcId="{D7519362-D6AD-48F0-83D8-1FF7B2C44343}" destId="{E9D7BBDF-8104-4ABC-92BE-EF39B787A307}" srcOrd="3" destOrd="0" presId="urn:microsoft.com/office/officeart/2005/8/layout/cycle2"/>
    <dgm:cxn modelId="{031B5069-979A-4E7D-BB84-15BFA0A1B83C}" type="presParOf" srcId="{E9D7BBDF-8104-4ABC-92BE-EF39B787A307}" destId="{9E87219C-9AEA-4CFE-A9EC-333EA262F1B0}" srcOrd="0" destOrd="0" presId="urn:microsoft.com/office/officeart/2005/8/layout/cycle2"/>
    <dgm:cxn modelId="{8DE29977-5562-489B-8A8C-F41F7E227337}" type="presParOf" srcId="{D7519362-D6AD-48F0-83D8-1FF7B2C44343}" destId="{649E45DB-E36E-4EE5-847D-8A993BD5BD55}" srcOrd="4" destOrd="0" presId="urn:microsoft.com/office/officeart/2005/8/layout/cycle2"/>
    <dgm:cxn modelId="{C73F372F-B6D5-4399-95D9-680FA6CCFDAE}" type="presParOf" srcId="{D7519362-D6AD-48F0-83D8-1FF7B2C44343}" destId="{1B1758DF-E1F4-43A8-AE76-776143A704E0}" srcOrd="5" destOrd="0" presId="urn:microsoft.com/office/officeart/2005/8/layout/cycle2"/>
    <dgm:cxn modelId="{2F710D4B-6F31-4399-BF8F-9091C5022E63}" type="presParOf" srcId="{1B1758DF-E1F4-43A8-AE76-776143A704E0}" destId="{98ADC00B-DD0F-4EC9-BA80-5E4F44AE087A}" srcOrd="0" destOrd="0" presId="urn:microsoft.com/office/officeart/2005/8/layout/cycle2"/>
    <dgm:cxn modelId="{34FFB284-700A-45AB-A5BA-8EBFA1D70B07}" type="presParOf" srcId="{D7519362-D6AD-48F0-83D8-1FF7B2C44343}" destId="{DC5317DF-DB87-43D5-AF42-333B54E72ED1}" srcOrd="6" destOrd="0" presId="urn:microsoft.com/office/officeart/2005/8/layout/cycle2"/>
    <dgm:cxn modelId="{C1DC374F-8B61-4511-B838-B477DFDF3285}" type="presParOf" srcId="{D7519362-D6AD-48F0-83D8-1FF7B2C44343}" destId="{6693AA14-06F1-4466-BE28-34AA94F8D1FF}" srcOrd="7" destOrd="0" presId="urn:microsoft.com/office/officeart/2005/8/layout/cycle2"/>
    <dgm:cxn modelId="{AADC8690-5304-4D3D-8E9F-CE56F2C95583}" type="presParOf" srcId="{6693AA14-06F1-4466-BE28-34AA94F8D1FF}" destId="{AE7212A4-114A-4839-B03E-1C698935959E}" srcOrd="0" destOrd="0" presId="urn:microsoft.com/office/officeart/2005/8/layout/cycle2"/>
    <dgm:cxn modelId="{20F9A09D-D864-4278-84A8-0468D2B38099}" type="presParOf" srcId="{D7519362-D6AD-48F0-83D8-1FF7B2C44343}" destId="{2F5D5E1B-7485-4503-8128-EB7FEA3AB975}" srcOrd="8" destOrd="0" presId="urn:microsoft.com/office/officeart/2005/8/layout/cycle2"/>
    <dgm:cxn modelId="{4A37D89B-30FE-4510-92B5-0EED477AFFCE}" type="presParOf" srcId="{D7519362-D6AD-48F0-83D8-1FF7B2C44343}" destId="{E9CAE3A9-037A-45A9-A0F0-26DF04E8C9E0}" srcOrd="9" destOrd="0" presId="urn:microsoft.com/office/officeart/2005/8/layout/cycle2"/>
    <dgm:cxn modelId="{DB905F65-8E04-46C5-A18B-40CF6AE21C30}"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63AB0B84-7C33-411A-8D38-6382B8470F92}" type="doc">
      <dgm:prSet loTypeId="urn:microsoft.com/office/officeart/2005/8/layout/cycle8" loCatId="cycle" qsTypeId="urn:microsoft.com/office/officeart/2005/8/quickstyle/simple1" qsCatId="simple" csTypeId="urn:microsoft.com/office/officeart/2005/8/colors/accent1_2" csCatId="accent1" phldr="1"/>
      <dgm:spPr/>
      <dgm:t>
        <a:bodyPr/>
        <a:lstStyle/>
        <a:p>
          <a:endParaRPr lang="nl-NL"/>
        </a:p>
      </dgm:t>
    </dgm:pt>
    <dgm:pt modelId="{A5DE9CE3-D975-4C03-9C42-A13C0FAE363D}">
      <dgm:prSet phldrT="[Tekst]" custT="1"/>
      <dgm:spPr>
        <a:xfrm>
          <a:off x="109860" y="110171"/>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act</a:t>
          </a:r>
        </a:p>
      </dgm:t>
    </dgm:pt>
    <dgm:pt modelId="{0A7F85D0-F834-4333-9022-3F28B4A6A232}" type="par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332BE37E-EDD1-4F33-BB22-F88546CBD2DD}" type="sibTrans" cxnId="{5A783C27-A490-473F-B035-D1E1D54584A1}">
      <dgm:prSet/>
      <dgm:spPr/>
      <dgm:t>
        <a:bodyPr/>
        <a:lstStyle/>
        <a:p>
          <a:pPr algn="ctr"/>
          <a:endParaRPr lang="nl-NL">
            <a:latin typeface="Arial" panose="020B0604020202020204" pitchFamily="34" charset="0"/>
            <a:cs typeface="Arial" panose="020B0604020202020204" pitchFamily="34" charset="0"/>
          </a:endParaRPr>
        </a:p>
      </dgm:t>
    </dgm:pt>
    <dgm:pt modelId="{BB62875D-8C1A-4C08-91D3-6B21B14D0190}">
      <dgm:prSet phldrT="[Tekst]" custT="1"/>
      <dgm:spPr>
        <a:xfrm>
          <a:off x="148271" y="110171"/>
          <a:ext cx="1144143" cy="1144143"/>
        </a:xfrm>
        <a:solidFill>
          <a:schemeClr val="bg1"/>
        </a:solidFill>
        <a:ln w="12700" cap="flat" cmpd="sng" algn="ctr">
          <a:solidFill>
            <a:schemeClr val="accent1">
              <a:lumMod val="60000"/>
              <a:lumOff val="40000"/>
            </a:schemeClr>
          </a:solidFill>
          <a:prstDash val="solid"/>
          <a:miter lim="800000"/>
        </a:ln>
        <a:effectLst/>
      </dgm:spPr>
      <dgm:t>
        <a:bodyPr/>
        <a:lstStyle/>
        <a:p>
          <a:pPr algn="ctr">
            <a:buNone/>
          </a:pPr>
          <a:r>
            <a:rPr lang="nl-NL" sz="800" b="1" baseline="0">
              <a:solidFill>
                <a:srgbClr val="0066B6"/>
              </a:solidFill>
              <a:latin typeface="Arial" panose="020B0604020202020204" pitchFamily="34" charset="0"/>
              <a:ea typeface="Verdana" panose="020B0604030504040204" pitchFamily="34" charset="0"/>
              <a:cs typeface="Arial" panose="020B0604020202020204" pitchFamily="34" charset="0"/>
            </a:rPr>
            <a:t>check</a:t>
          </a:r>
        </a:p>
      </dgm:t>
    </dgm:pt>
    <dgm:pt modelId="{B447D571-206D-41CB-B71D-C557185D453F}" type="sib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7B44A495-8FAA-4DA0-9F94-FBBD75D8F5E3}" type="parTrans" cxnId="{4D743F06-C424-4A85-8F46-DA0CC3D03627}">
      <dgm:prSet/>
      <dgm:spPr/>
      <dgm:t>
        <a:bodyPr/>
        <a:lstStyle/>
        <a:p>
          <a:pPr algn="ctr"/>
          <a:endParaRPr lang="nl-NL">
            <a:latin typeface="Arial" panose="020B0604020202020204" pitchFamily="34" charset="0"/>
            <a:cs typeface="Arial" panose="020B0604020202020204" pitchFamily="34" charset="0"/>
          </a:endParaRPr>
        </a:p>
      </dgm:t>
    </dgm:pt>
    <dgm:pt modelId="{4C39AEEA-3F23-4534-9048-FEFF6E2B919C}">
      <dgm:prSet phldrT="[Tekst]" custT="1"/>
      <dgm:spPr>
        <a:xfrm>
          <a:off x="148271"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ysClr val="window" lastClr="FFFFFF"/>
              </a:solidFill>
              <a:latin typeface="Arial" panose="020B0604020202020204" pitchFamily="34" charset="0"/>
              <a:ea typeface="+mn-ea"/>
              <a:cs typeface="Arial" panose="020B0604020202020204" pitchFamily="34" charset="0"/>
            </a:rPr>
            <a:t>do</a:t>
          </a:r>
        </a:p>
      </dgm:t>
    </dgm:pt>
    <dgm:pt modelId="{1197801D-6157-459E-BCE7-0C2F32108DC7}" type="sib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40E316D6-D815-4933-8118-890BDE02C71F}" type="parTrans" cxnId="{83938F0B-3D44-408A-B2B2-7AA601E992A6}">
      <dgm:prSet/>
      <dgm:spPr/>
      <dgm:t>
        <a:bodyPr/>
        <a:lstStyle/>
        <a:p>
          <a:pPr algn="ctr"/>
          <a:endParaRPr lang="nl-NL">
            <a:latin typeface="Arial" panose="020B0604020202020204" pitchFamily="34" charset="0"/>
            <a:cs typeface="Arial" panose="020B0604020202020204" pitchFamily="34" charset="0"/>
          </a:endParaRPr>
        </a:p>
      </dgm:t>
    </dgm:pt>
    <dgm:pt modelId="{CE2AB613-353E-4E5D-96CF-47C4A15275C4}">
      <dgm:prSet phldrT="[Tekst]" custT="1"/>
      <dgm:spPr>
        <a:xfrm>
          <a:off x="109860" y="71760"/>
          <a:ext cx="1144143" cy="1144143"/>
        </a:xfrm>
        <a:solidFill>
          <a:schemeClr val="accent1">
            <a:lumMod val="60000"/>
            <a:lumOff val="40000"/>
          </a:schemeClr>
        </a:solidFill>
        <a:ln w="12700" cap="flat" cmpd="sng" algn="ctr">
          <a:solidFill>
            <a:schemeClr val="accent1">
              <a:lumMod val="60000"/>
              <a:lumOff val="40000"/>
            </a:schemeClr>
          </a:solidFill>
          <a:prstDash val="solid"/>
          <a:miter lim="800000"/>
        </a:ln>
        <a:effectLst/>
      </dgm:spPr>
      <dgm:t>
        <a:bodyPr/>
        <a:lstStyle/>
        <a:p>
          <a:pPr algn="ctr">
            <a:buNone/>
          </a:pPr>
          <a:r>
            <a:rPr lang="nl-NL" sz="800" b="1" i="0" baseline="0">
              <a:solidFill>
                <a:schemeClr val="bg1"/>
              </a:solidFill>
              <a:latin typeface="Arial" panose="020B0604020202020204" pitchFamily="34" charset="0"/>
              <a:ea typeface="+mn-ea"/>
              <a:cs typeface="Arial" panose="020B0604020202020204" pitchFamily="34" charset="0"/>
            </a:rPr>
            <a:t>plan</a:t>
          </a:r>
        </a:p>
      </dgm:t>
    </dgm:pt>
    <dgm:pt modelId="{32D80D26-D2A8-4F13-9B7F-BAB79C2D23C7}" type="sib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9A84151B-E914-428C-AED2-E36E208E739B}" type="parTrans" cxnId="{92B65C01-3075-49C4-8C2C-5E948C1B7C70}">
      <dgm:prSet/>
      <dgm:spPr/>
      <dgm:t>
        <a:bodyPr/>
        <a:lstStyle/>
        <a:p>
          <a:pPr algn="ctr"/>
          <a:endParaRPr lang="nl-NL">
            <a:latin typeface="Arial" panose="020B0604020202020204" pitchFamily="34" charset="0"/>
            <a:cs typeface="Arial" panose="020B0604020202020204" pitchFamily="34" charset="0"/>
          </a:endParaRPr>
        </a:p>
      </dgm:t>
    </dgm:pt>
    <dgm:pt modelId="{64BEC88C-C8CC-40D7-AE49-74D414339B5D}" type="pres">
      <dgm:prSet presAssocID="{63AB0B84-7C33-411A-8D38-6382B8470F92}" presName="compositeShape" presStyleCnt="0">
        <dgm:presLayoutVars>
          <dgm:chMax val="7"/>
          <dgm:dir/>
          <dgm:resizeHandles val="exact"/>
        </dgm:presLayoutVars>
      </dgm:prSet>
      <dgm:spPr/>
    </dgm:pt>
    <dgm:pt modelId="{2F6DE565-8800-47A8-A34C-5FC46A80798B}" type="pres">
      <dgm:prSet presAssocID="{63AB0B84-7C33-411A-8D38-6382B8470F92}" presName="wedge1" presStyleLbl="node1" presStyleIdx="0" presStyleCnt="4"/>
      <dgm:spPr>
        <a:prstGeom prst="pie">
          <a:avLst>
            <a:gd name="adj1" fmla="val 16200000"/>
            <a:gd name="adj2" fmla="val 0"/>
          </a:avLst>
        </a:prstGeom>
      </dgm:spPr>
    </dgm:pt>
    <dgm:pt modelId="{CAE82909-90A6-4323-BE6E-9211DED481BF}" type="pres">
      <dgm:prSet presAssocID="{63AB0B84-7C33-411A-8D38-6382B8470F92}" presName="dummy1a" presStyleCnt="0"/>
      <dgm:spPr/>
    </dgm:pt>
    <dgm:pt modelId="{8C677ACB-551D-418A-8EBF-0FA1CB28ABDF}" type="pres">
      <dgm:prSet presAssocID="{63AB0B84-7C33-411A-8D38-6382B8470F92}" presName="dummy1b" presStyleCnt="0"/>
      <dgm:spPr/>
    </dgm:pt>
    <dgm:pt modelId="{A08A3948-26FB-462C-9A28-C6074FF96C27}" type="pres">
      <dgm:prSet presAssocID="{63AB0B84-7C33-411A-8D38-6382B8470F92}" presName="wedge1Tx" presStyleLbl="node1" presStyleIdx="0" presStyleCnt="4">
        <dgm:presLayoutVars>
          <dgm:chMax val="0"/>
          <dgm:chPref val="0"/>
          <dgm:bulletEnabled val="1"/>
        </dgm:presLayoutVars>
      </dgm:prSet>
      <dgm:spPr/>
    </dgm:pt>
    <dgm:pt modelId="{36ECA6B5-2D4A-4712-8EF2-4E2809695653}" type="pres">
      <dgm:prSet presAssocID="{63AB0B84-7C33-411A-8D38-6382B8470F92}" presName="wedge2" presStyleLbl="node1" presStyleIdx="1" presStyleCnt="4"/>
      <dgm:spPr>
        <a:prstGeom prst="pie">
          <a:avLst>
            <a:gd name="adj1" fmla="val 0"/>
            <a:gd name="adj2" fmla="val 5400000"/>
          </a:avLst>
        </a:prstGeom>
      </dgm:spPr>
    </dgm:pt>
    <dgm:pt modelId="{C21D38F7-7C27-49B4-A600-9CCC0BCBA367}" type="pres">
      <dgm:prSet presAssocID="{63AB0B84-7C33-411A-8D38-6382B8470F92}" presName="dummy2a" presStyleCnt="0"/>
      <dgm:spPr/>
    </dgm:pt>
    <dgm:pt modelId="{33C57E40-6CF0-41B0-A3A0-C4194886B2A4}" type="pres">
      <dgm:prSet presAssocID="{63AB0B84-7C33-411A-8D38-6382B8470F92}" presName="dummy2b" presStyleCnt="0"/>
      <dgm:spPr/>
    </dgm:pt>
    <dgm:pt modelId="{3E2F476C-8517-4C54-BD7A-604EFE76EC74}" type="pres">
      <dgm:prSet presAssocID="{63AB0B84-7C33-411A-8D38-6382B8470F92}" presName="wedge2Tx" presStyleLbl="node1" presStyleIdx="1" presStyleCnt="4">
        <dgm:presLayoutVars>
          <dgm:chMax val="0"/>
          <dgm:chPref val="0"/>
          <dgm:bulletEnabled val="1"/>
        </dgm:presLayoutVars>
      </dgm:prSet>
      <dgm:spPr/>
    </dgm:pt>
    <dgm:pt modelId="{08927416-FF41-488E-8065-76224C464A77}" type="pres">
      <dgm:prSet presAssocID="{63AB0B84-7C33-411A-8D38-6382B8470F92}" presName="wedge3" presStyleLbl="node1" presStyleIdx="2" presStyleCnt="4"/>
      <dgm:spPr>
        <a:prstGeom prst="pie">
          <a:avLst>
            <a:gd name="adj1" fmla="val 5400000"/>
            <a:gd name="adj2" fmla="val 10800000"/>
          </a:avLst>
        </a:prstGeom>
      </dgm:spPr>
    </dgm:pt>
    <dgm:pt modelId="{2CBC68DB-76C8-4642-971D-0F14381A8E3F}" type="pres">
      <dgm:prSet presAssocID="{63AB0B84-7C33-411A-8D38-6382B8470F92}" presName="dummy3a" presStyleCnt="0"/>
      <dgm:spPr/>
    </dgm:pt>
    <dgm:pt modelId="{87C40439-3692-4C40-9179-1C77535BB37B}" type="pres">
      <dgm:prSet presAssocID="{63AB0B84-7C33-411A-8D38-6382B8470F92}" presName="dummy3b" presStyleCnt="0"/>
      <dgm:spPr/>
    </dgm:pt>
    <dgm:pt modelId="{7A2A0EEC-8BF1-4B25-871F-D5E47B7AE3DE}" type="pres">
      <dgm:prSet presAssocID="{63AB0B84-7C33-411A-8D38-6382B8470F92}" presName="wedge3Tx" presStyleLbl="node1" presStyleIdx="2" presStyleCnt="4">
        <dgm:presLayoutVars>
          <dgm:chMax val="0"/>
          <dgm:chPref val="0"/>
          <dgm:bulletEnabled val="1"/>
        </dgm:presLayoutVars>
      </dgm:prSet>
      <dgm:spPr/>
    </dgm:pt>
    <dgm:pt modelId="{53E12850-6B09-4BD0-A218-3A9AC19CE63C}" type="pres">
      <dgm:prSet presAssocID="{63AB0B84-7C33-411A-8D38-6382B8470F92}" presName="wedge4" presStyleLbl="node1" presStyleIdx="3" presStyleCnt="4"/>
      <dgm:spPr>
        <a:prstGeom prst="pie">
          <a:avLst>
            <a:gd name="adj1" fmla="val 10800000"/>
            <a:gd name="adj2" fmla="val 16200000"/>
          </a:avLst>
        </a:prstGeom>
      </dgm:spPr>
    </dgm:pt>
    <dgm:pt modelId="{0F052B9F-E0D9-40FA-B10B-5A0793084AAB}" type="pres">
      <dgm:prSet presAssocID="{63AB0B84-7C33-411A-8D38-6382B8470F92}" presName="dummy4a" presStyleCnt="0"/>
      <dgm:spPr/>
    </dgm:pt>
    <dgm:pt modelId="{E100EBC5-DB70-4F41-B7F8-C96B0234D763}" type="pres">
      <dgm:prSet presAssocID="{63AB0B84-7C33-411A-8D38-6382B8470F92}" presName="dummy4b" presStyleCnt="0"/>
      <dgm:spPr/>
    </dgm:pt>
    <dgm:pt modelId="{845FEBF1-8EB0-463A-8F96-34CD2F675A52}" type="pres">
      <dgm:prSet presAssocID="{63AB0B84-7C33-411A-8D38-6382B8470F92}" presName="wedge4Tx" presStyleLbl="node1" presStyleIdx="3" presStyleCnt="4">
        <dgm:presLayoutVars>
          <dgm:chMax val="0"/>
          <dgm:chPref val="0"/>
          <dgm:bulletEnabled val="1"/>
        </dgm:presLayoutVars>
      </dgm:prSet>
      <dgm:spPr/>
    </dgm:pt>
    <dgm:pt modelId="{EEA1843F-9F7D-495F-A1E5-3CB3E38BE5A4}" type="pres">
      <dgm:prSet presAssocID="{1197801D-6157-459E-BCE7-0C2F32108DC7}" presName="arrowWedge1" presStyleLbl="fgSibTrans2D1" presStyleIdx="0" presStyleCnt="4"/>
      <dgm:spPr>
        <a:xfrm>
          <a:off x="77443" y="932"/>
          <a:ext cx="1285798" cy="1285798"/>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gm:spPr>
    </dgm:pt>
    <dgm:pt modelId="{30B01357-6868-40D3-923E-B6E35AA83E3C}" type="pres">
      <dgm:prSet presAssocID="{B447D571-206D-41CB-B71D-C557185D453F}" presName="arrowWedge2" presStyleLbl="fgSibTrans2D1" presStyleIdx="1" presStyleCnt="4"/>
      <dgm:spPr>
        <a:xfrm>
          <a:off x="77443" y="39343"/>
          <a:ext cx="1285798" cy="1285798"/>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gm:spPr>
    </dgm:pt>
    <dgm:pt modelId="{78AE7DD5-5A32-4520-9B4C-641D6405EA5D}" type="pres">
      <dgm:prSet presAssocID="{332BE37E-EDD1-4F33-BB22-F88546CBD2DD}" presName="arrowWedge3" presStyleLbl="fgSibTrans2D1" presStyleIdx="2" presStyleCnt="4"/>
      <dgm:spPr>
        <a:xfrm>
          <a:off x="39032" y="39343"/>
          <a:ext cx="1285798" cy="1285798"/>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gm:spPr>
    </dgm:pt>
    <dgm:pt modelId="{FC2DD425-93E1-4480-A9F4-EB0DE48B1E47}" type="pres">
      <dgm:prSet presAssocID="{32D80D26-D2A8-4F13-9B7F-BAB79C2D23C7}" presName="arrowWedge4" presStyleLbl="fgSibTrans2D1" presStyleIdx="3" presStyleCnt="4"/>
      <dgm:spPr>
        <a:xfrm>
          <a:off x="39032" y="932"/>
          <a:ext cx="1285798" cy="1285798"/>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gm:spPr>
    </dgm:pt>
  </dgm:ptLst>
  <dgm:cxnLst>
    <dgm:cxn modelId="{92B65C01-3075-49C4-8C2C-5E948C1B7C70}" srcId="{63AB0B84-7C33-411A-8D38-6382B8470F92}" destId="{CE2AB613-353E-4E5D-96CF-47C4A15275C4}" srcOrd="3" destOrd="0" parTransId="{9A84151B-E914-428C-AED2-E36E208E739B}" sibTransId="{32D80D26-D2A8-4F13-9B7F-BAB79C2D23C7}"/>
    <dgm:cxn modelId="{4D743F06-C424-4A85-8F46-DA0CC3D03627}" srcId="{63AB0B84-7C33-411A-8D38-6382B8470F92}" destId="{BB62875D-8C1A-4C08-91D3-6B21B14D0190}" srcOrd="1" destOrd="0" parTransId="{7B44A495-8FAA-4DA0-9F94-FBBD75D8F5E3}" sibTransId="{B447D571-206D-41CB-B71D-C557185D453F}"/>
    <dgm:cxn modelId="{83938F0B-3D44-408A-B2B2-7AA601E992A6}" srcId="{63AB0B84-7C33-411A-8D38-6382B8470F92}" destId="{4C39AEEA-3F23-4534-9048-FEFF6E2B919C}" srcOrd="0" destOrd="0" parTransId="{40E316D6-D815-4933-8118-890BDE02C71F}" sibTransId="{1197801D-6157-459E-BCE7-0C2F32108DC7}"/>
    <dgm:cxn modelId="{08F1260F-276A-4141-8A60-D42A6C57FDC9}" type="presOf" srcId="{CE2AB613-353E-4E5D-96CF-47C4A15275C4}" destId="{53E12850-6B09-4BD0-A218-3A9AC19CE63C}" srcOrd="0" destOrd="0" presId="urn:microsoft.com/office/officeart/2005/8/layout/cycle8"/>
    <dgm:cxn modelId="{7527DE1D-D0D2-4365-984C-E20F85CB18E4}" type="presOf" srcId="{63AB0B84-7C33-411A-8D38-6382B8470F92}" destId="{64BEC88C-C8CC-40D7-AE49-74D414339B5D}" srcOrd="0" destOrd="0" presId="urn:microsoft.com/office/officeart/2005/8/layout/cycle8"/>
    <dgm:cxn modelId="{5A783C27-A490-473F-B035-D1E1D54584A1}" srcId="{63AB0B84-7C33-411A-8D38-6382B8470F92}" destId="{A5DE9CE3-D975-4C03-9C42-A13C0FAE363D}" srcOrd="2" destOrd="0" parTransId="{0A7F85D0-F834-4333-9022-3F28B4A6A232}" sibTransId="{332BE37E-EDD1-4F33-BB22-F88546CBD2DD}"/>
    <dgm:cxn modelId="{03ECE42A-2ADD-45DB-B03C-157A9B3049FB}" type="presOf" srcId="{CE2AB613-353E-4E5D-96CF-47C4A15275C4}" destId="{845FEBF1-8EB0-463A-8F96-34CD2F675A52}" srcOrd="1" destOrd="0" presId="urn:microsoft.com/office/officeart/2005/8/layout/cycle8"/>
    <dgm:cxn modelId="{BD78312F-8D9F-4F8B-A4E5-E5DD872BB343}" type="presOf" srcId="{A5DE9CE3-D975-4C03-9C42-A13C0FAE363D}" destId="{7A2A0EEC-8BF1-4B25-871F-D5E47B7AE3DE}" srcOrd="1" destOrd="0" presId="urn:microsoft.com/office/officeart/2005/8/layout/cycle8"/>
    <dgm:cxn modelId="{F6FFF148-F040-4FE2-ABE2-8CB560A158EB}" type="presOf" srcId="{BB62875D-8C1A-4C08-91D3-6B21B14D0190}" destId="{36ECA6B5-2D4A-4712-8EF2-4E2809695653}" srcOrd="0" destOrd="0" presId="urn:microsoft.com/office/officeart/2005/8/layout/cycle8"/>
    <dgm:cxn modelId="{1993AB4E-7210-4A0B-951A-170A7F994098}" type="presOf" srcId="{A5DE9CE3-D975-4C03-9C42-A13C0FAE363D}" destId="{08927416-FF41-488E-8065-76224C464A77}" srcOrd="0" destOrd="0" presId="urn:microsoft.com/office/officeart/2005/8/layout/cycle8"/>
    <dgm:cxn modelId="{E7336DA1-FF7D-41ED-BBE6-6E4E35084BA0}" type="presOf" srcId="{4C39AEEA-3F23-4534-9048-FEFF6E2B919C}" destId="{2F6DE565-8800-47A8-A34C-5FC46A80798B}" srcOrd="0" destOrd="0" presId="urn:microsoft.com/office/officeart/2005/8/layout/cycle8"/>
    <dgm:cxn modelId="{B0CCEBB8-C2AB-4321-98D6-26DFD8335417}" type="presOf" srcId="{4C39AEEA-3F23-4534-9048-FEFF6E2B919C}" destId="{A08A3948-26FB-462C-9A28-C6074FF96C27}" srcOrd="1" destOrd="0" presId="urn:microsoft.com/office/officeart/2005/8/layout/cycle8"/>
    <dgm:cxn modelId="{F4A470F6-E001-4078-8C3B-48B373FCD0D2}" type="presOf" srcId="{BB62875D-8C1A-4C08-91D3-6B21B14D0190}" destId="{3E2F476C-8517-4C54-BD7A-604EFE76EC74}" srcOrd="1" destOrd="0" presId="urn:microsoft.com/office/officeart/2005/8/layout/cycle8"/>
    <dgm:cxn modelId="{4E984343-06FA-485D-86AD-039D7A3658BA}" type="presParOf" srcId="{64BEC88C-C8CC-40D7-AE49-74D414339B5D}" destId="{2F6DE565-8800-47A8-A34C-5FC46A80798B}" srcOrd="0" destOrd="0" presId="urn:microsoft.com/office/officeart/2005/8/layout/cycle8"/>
    <dgm:cxn modelId="{F42F04C6-2B00-4E5A-95F6-283CF10944FD}" type="presParOf" srcId="{64BEC88C-C8CC-40D7-AE49-74D414339B5D}" destId="{CAE82909-90A6-4323-BE6E-9211DED481BF}" srcOrd="1" destOrd="0" presId="urn:microsoft.com/office/officeart/2005/8/layout/cycle8"/>
    <dgm:cxn modelId="{6AAE3CE6-3CEA-4BA6-B3DC-970B1BE0464D}" type="presParOf" srcId="{64BEC88C-C8CC-40D7-AE49-74D414339B5D}" destId="{8C677ACB-551D-418A-8EBF-0FA1CB28ABDF}" srcOrd="2" destOrd="0" presId="urn:microsoft.com/office/officeart/2005/8/layout/cycle8"/>
    <dgm:cxn modelId="{99AF9CAC-0B76-47EC-93D1-47440F41B82D}" type="presParOf" srcId="{64BEC88C-C8CC-40D7-AE49-74D414339B5D}" destId="{A08A3948-26FB-462C-9A28-C6074FF96C27}" srcOrd="3" destOrd="0" presId="urn:microsoft.com/office/officeart/2005/8/layout/cycle8"/>
    <dgm:cxn modelId="{1F186A71-8440-4CBA-B068-7A71E5F87A1F}" type="presParOf" srcId="{64BEC88C-C8CC-40D7-AE49-74D414339B5D}" destId="{36ECA6B5-2D4A-4712-8EF2-4E2809695653}" srcOrd="4" destOrd="0" presId="urn:microsoft.com/office/officeart/2005/8/layout/cycle8"/>
    <dgm:cxn modelId="{512C3D18-EF67-4090-8590-708E9FF3218B}" type="presParOf" srcId="{64BEC88C-C8CC-40D7-AE49-74D414339B5D}" destId="{C21D38F7-7C27-49B4-A600-9CCC0BCBA367}" srcOrd="5" destOrd="0" presId="urn:microsoft.com/office/officeart/2005/8/layout/cycle8"/>
    <dgm:cxn modelId="{A6A2B587-96F2-42E4-AB32-B238EB9F1B56}" type="presParOf" srcId="{64BEC88C-C8CC-40D7-AE49-74D414339B5D}" destId="{33C57E40-6CF0-41B0-A3A0-C4194886B2A4}" srcOrd="6" destOrd="0" presId="urn:microsoft.com/office/officeart/2005/8/layout/cycle8"/>
    <dgm:cxn modelId="{DCF5C37B-B649-463E-9D40-5ADB7C6E50D6}" type="presParOf" srcId="{64BEC88C-C8CC-40D7-AE49-74D414339B5D}" destId="{3E2F476C-8517-4C54-BD7A-604EFE76EC74}" srcOrd="7" destOrd="0" presId="urn:microsoft.com/office/officeart/2005/8/layout/cycle8"/>
    <dgm:cxn modelId="{3367BDC7-5475-4000-A4FB-26BB9CD8ACCF}" type="presParOf" srcId="{64BEC88C-C8CC-40D7-AE49-74D414339B5D}" destId="{08927416-FF41-488E-8065-76224C464A77}" srcOrd="8" destOrd="0" presId="urn:microsoft.com/office/officeart/2005/8/layout/cycle8"/>
    <dgm:cxn modelId="{D25F642E-B99C-42B2-9561-A3861E8D8DEA}" type="presParOf" srcId="{64BEC88C-C8CC-40D7-AE49-74D414339B5D}" destId="{2CBC68DB-76C8-4642-971D-0F14381A8E3F}" srcOrd="9" destOrd="0" presId="urn:microsoft.com/office/officeart/2005/8/layout/cycle8"/>
    <dgm:cxn modelId="{110FC72C-A525-497B-B517-434BB29DCF0A}" type="presParOf" srcId="{64BEC88C-C8CC-40D7-AE49-74D414339B5D}" destId="{87C40439-3692-4C40-9179-1C77535BB37B}" srcOrd="10" destOrd="0" presId="urn:microsoft.com/office/officeart/2005/8/layout/cycle8"/>
    <dgm:cxn modelId="{0156C785-3FC5-4C6F-B1B2-1A387BB127AA}" type="presParOf" srcId="{64BEC88C-C8CC-40D7-AE49-74D414339B5D}" destId="{7A2A0EEC-8BF1-4B25-871F-D5E47B7AE3DE}" srcOrd="11" destOrd="0" presId="urn:microsoft.com/office/officeart/2005/8/layout/cycle8"/>
    <dgm:cxn modelId="{BAB1CADA-082C-4D6A-9B1B-6F37934BCFEA}" type="presParOf" srcId="{64BEC88C-C8CC-40D7-AE49-74D414339B5D}" destId="{53E12850-6B09-4BD0-A218-3A9AC19CE63C}" srcOrd="12" destOrd="0" presId="urn:microsoft.com/office/officeart/2005/8/layout/cycle8"/>
    <dgm:cxn modelId="{84868534-3757-4C94-BE10-AD188F14F5DE}" type="presParOf" srcId="{64BEC88C-C8CC-40D7-AE49-74D414339B5D}" destId="{0F052B9F-E0D9-40FA-B10B-5A0793084AAB}" srcOrd="13" destOrd="0" presId="urn:microsoft.com/office/officeart/2005/8/layout/cycle8"/>
    <dgm:cxn modelId="{E5551C75-06EB-4CAA-ABE5-9EF1EA4CBDA5}" type="presParOf" srcId="{64BEC88C-C8CC-40D7-AE49-74D414339B5D}" destId="{E100EBC5-DB70-4F41-B7F8-C96B0234D763}" srcOrd="14" destOrd="0" presId="urn:microsoft.com/office/officeart/2005/8/layout/cycle8"/>
    <dgm:cxn modelId="{E3067172-2790-44A4-8B1C-076610D62691}" type="presParOf" srcId="{64BEC88C-C8CC-40D7-AE49-74D414339B5D}" destId="{845FEBF1-8EB0-463A-8F96-34CD2F675A52}" srcOrd="15" destOrd="0" presId="urn:microsoft.com/office/officeart/2005/8/layout/cycle8"/>
    <dgm:cxn modelId="{436DF5E9-5A68-4103-BDCB-3A8C14636B9C}" type="presParOf" srcId="{64BEC88C-C8CC-40D7-AE49-74D414339B5D}" destId="{EEA1843F-9F7D-495F-A1E5-3CB3E38BE5A4}" srcOrd="16" destOrd="0" presId="urn:microsoft.com/office/officeart/2005/8/layout/cycle8"/>
    <dgm:cxn modelId="{2AF24AE8-893C-43B6-8923-835FB52BD3DA}" type="presParOf" srcId="{64BEC88C-C8CC-40D7-AE49-74D414339B5D}" destId="{30B01357-6868-40D3-923E-B6E35AA83E3C}" srcOrd="17" destOrd="0" presId="urn:microsoft.com/office/officeart/2005/8/layout/cycle8"/>
    <dgm:cxn modelId="{B2C8D2F1-3D7A-49C9-AAFF-372FBBEA80FB}" type="presParOf" srcId="{64BEC88C-C8CC-40D7-AE49-74D414339B5D}" destId="{78AE7DD5-5A32-4520-9B4C-641D6405EA5D}" srcOrd="18" destOrd="0" presId="urn:microsoft.com/office/officeart/2005/8/layout/cycle8"/>
    <dgm:cxn modelId="{7635D315-5352-4FE2-978F-D5A619929FAA}" type="presParOf" srcId="{64BEC88C-C8CC-40D7-AE49-74D414339B5D}" destId="{FC2DD425-93E1-4480-A9F4-EB0DE48B1E47}" srcOrd="19" destOrd="0" presId="urn:microsoft.com/office/officeart/2005/8/layout/cycle8"/>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br>
            <a:rPr lang="nl-NL" sz="800" b="0">
              <a:solidFill>
                <a:sysClr val="window" lastClr="FFFFFF"/>
              </a:solidFill>
              <a:latin typeface="Arial" panose="020B0604020202020204" pitchFamily="34" charset="0"/>
              <a:ea typeface="+mn-ea"/>
              <a:cs typeface="Arial" panose="020B0604020202020204" pitchFamily="34" charset="0"/>
            </a:rPr>
          </a:b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br>
            <a:rPr lang="nl-NL" sz="800" b="0">
              <a:solidFill>
                <a:sysClr val="window" lastClr="FFFFFF"/>
              </a:solidFill>
              <a:latin typeface="Arial" panose="020B0604020202020204" pitchFamily="34" charset="0"/>
              <a:ea typeface="+mn-ea"/>
              <a:cs typeface="Arial" panose="020B0604020202020204" pitchFamily="34" charset="0"/>
            </a:rPr>
          </a:b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Kadernota</a:t>
          </a: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8B8BB09-305F-46FA-A201-EA25125192C6}" type="presOf" srcId="{DFF224D6-ABD2-4FD1-A3DA-41A5104031E8}" destId="{AE7212A4-114A-4839-B03E-1C698935959E}" srcOrd="1"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A0B2B11F-AFB7-41F5-8FAD-C6CFB316BAAF}" type="presOf" srcId="{A184D471-3910-417C-8CA8-F4E3E45A5955}" destId="{7610EF06-45E1-4608-94BA-11E619B2038A}" srcOrd="0" destOrd="0" presId="urn:microsoft.com/office/officeart/2005/8/layout/cycle2"/>
    <dgm:cxn modelId="{D49AF220-C1F1-478D-9994-A17F45DA3E8D}" type="presOf" srcId="{9257FD6B-8196-4043-9861-6B451F1A78EB}" destId="{DC5317DF-DB87-43D5-AF42-333B54E72ED1}" srcOrd="0" destOrd="0" presId="urn:microsoft.com/office/officeart/2005/8/layout/cycle2"/>
    <dgm:cxn modelId="{2664052A-17E2-469F-BC2F-1F6C997D5B95}" type="presOf" srcId="{09FB9F34-03E5-4BAC-A9F4-FBF314378CFA}" destId="{E9D7BBDF-8104-4ABC-92BE-EF39B787A307}" srcOrd="0" destOrd="0" presId="urn:microsoft.com/office/officeart/2005/8/layout/cycle2"/>
    <dgm:cxn modelId="{96E77039-A01B-422F-A8D1-A85C47745D19}" type="presOf" srcId="{6925D57A-D594-4DD5-BD23-109166AFA402}" destId="{E9CAE3A9-037A-45A9-A0F0-26DF04E8C9E0}" srcOrd="0" destOrd="0" presId="urn:microsoft.com/office/officeart/2005/8/layout/cycle2"/>
    <dgm:cxn modelId="{893AA541-6236-4A2C-ACDD-38B94FD0840E}" type="presOf" srcId="{1CB0E7FD-DDB9-4195-A4B0-F763D76ABCFF}" destId="{649E45DB-E36E-4EE5-847D-8A993BD5BD55}"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0C8A284D-2CFA-4C0D-8CF7-022CFB679902}" srcId="{AAD5873E-13CA-4664-A639-ADC3143F5646}" destId="{4FAF1AEC-5D55-4507-8CAF-CACE66C2942E}" srcOrd="1" destOrd="0" parTransId="{61AC0EF4-E9DA-48AE-A772-CD0787EFB8EB}" sibTransId="{09FB9F34-03E5-4BAC-A9F4-FBF314378CFA}"/>
    <dgm:cxn modelId="{85353673-C746-45F9-8D3A-1AC55933C8AF}" type="presOf" srcId="{4FAF1AEC-5D55-4507-8CAF-CACE66C2942E}" destId="{D6231427-B596-4CB2-8234-7C84D1FDC827}" srcOrd="0" destOrd="0" presId="urn:microsoft.com/office/officeart/2005/8/layout/cycle2"/>
    <dgm:cxn modelId="{00999757-52C7-4A34-982A-549B1AB5D22E}" type="presOf" srcId="{6925D57A-D594-4DD5-BD23-109166AFA402}" destId="{2CF36996-5F6B-4324-A7C3-70C71758F6FF}" srcOrd="1" destOrd="0" presId="urn:microsoft.com/office/officeart/2005/8/layout/cycle2"/>
    <dgm:cxn modelId="{2D4D2B58-64D1-414B-B032-4286EBEE22EA}" type="presOf" srcId="{DBE18DB5-A841-4B9A-8A61-EBADBFD36BE9}" destId="{98ADC00B-DD0F-4EC9-BA80-5E4F44AE087A}" srcOrd="1" destOrd="0" presId="urn:microsoft.com/office/officeart/2005/8/layout/cycle2"/>
    <dgm:cxn modelId="{2E210B5A-635E-4854-A270-6DBE8AC99991}" type="presOf" srcId="{97B95E07-AD1F-435E-AE6A-2E38685F8073}" destId="{2F5D5E1B-7485-4503-8128-EB7FEA3AB975}" srcOrd="0" destOrd="0" presId="urn:microsoft.com/office/officeart/2005/8/layout/cycle2"/>
    <dgm:cxn modelId="{B1D4C87A-EB3A-46A4-9669-09A51109B972}" type="presOf" srcId="{8A28966D-05AB-4E8D-BB86-DE67BC49133B}" destId="{F24E97CB-BAB4-4EA4-A102-E0355A83E3C3}" srcOrd="0" destOrd="0" presId="urn:microsoft.com/office/officeart/2005/8/layout/cycle2"/>
    <dgm:cxn modelId="{E039FD87-54D3-45F2-BA71-27B8B51BC5CA}" type="presOf" srcId="{09FB9F34-03E5-4BAC-A9F4-FBF314378CFA}" destId="{9E87219C-9AEA-4CFE-A9EC-333EA262F1B0}" srcOrd="1" destOrd="0" presId="urn:microsoft.com/office/officeart/2005/8/layout/cycle2"/>
    <dgm:cxn modelId="{DDD10288-7666-4955-9D8F-90B4FCE93350}" type="presOf" srcId="{DFF224D6-ABD2-4FD1-A3DA-41A5104031E8}" destId="{6693AA14-06F1-4466-BE28-34AA94F8D1FF}"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5EC2D4AA-D3B3-4F52-9BD9-7D4C31750A01}" type="presOf" srcId="{AAD5873E-13CA-4664-A639-ADC3143F5646}" destId="{D7519362-D6AD-48F0-83D8-1FF7B2C44343}" srcOrd="0" destOrd="0" presId="urn:microsoft.com/office/officeart/2005/8/layout/cycle2"/>
    <dgm:cxn modelId="{AC535CE9-65AC-4B2B-9EA7-863AB4E9F05D}" type="presOf" srcId="{8A28966D-05AB-4E8D-BB86-DE67BC49133B}" destId="{32790010-1447-4B97-94EE-FD177A266625}" srcOrd="1" destOrd="0" presId="urn:microsoft.com/office/officeart/2005/8/layout/cycle2"/>
    <dgm:cxn modelId="{A2D372EA-8578-46DD-AC96-C5768B07CEBF}" type="presOf" srcId="{DBE18DB5-A841-4B9A-8A61-EBADBFD36BE9}" destId="{1B1758DF-E1F4-43A8-AE76-776143A704E0}"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0DEEAD31-F601-443F-9A7D-9F50A1AEC871}" type="presParOf" srcId="{D7519362-D6AD-48F0-83D8-1FF7B2C44343}" destId="{7610EF06-45E1-4608-94BA-11E619B2038A}" srcOrd="0" destOrd="0" presId="urn:microsoft.com/office/officeart/2005/8/layout/cycle2"/>
    <dgm:cxn modelId="{5E0F7E9E-73EF-44C1-A11D-8C51A0F922FA}" type="presParOf" srcId="{D7519362-D6AD-48F0-83D8-1FF7B2C44343}" destId="{F24E97CB-BAB4-4EA4-A102-E0355A83E3C3}" srcOrd="1" destOrd="0" presId="urn:microsoft.com/office/officeart/2005/8/layout/cycle2"/>
    <dgm:cxn modelId="{62A13123-4951-465E-90C7-6D1F6BE608E5}" type="presParOf" srcId="{F24E97CB-BAB4-4EA4-A102-E0355A83E3C3}" destId="{32790010-1447-4B97-94EE-FD177A266625}" srcOrd="0" destOrd="0" presId="urn:microsoft.com/office/officeart/2005/8/layout/cycle2"/>
    <dgm:cxn modelId="{2599B401-F7D3-4805-B9AB-07A06011406B}" type="presParOf" srcId="{D7519362-D6AD-48F0-83D8-1FF7B2C44343}" destId="{D6231427-B596-4CB2-8234-7C84D1FDC827}" srcOrd="2" destOrd="0" presId="urn:microsoft.com/office/officeart/2005/8/layout/cycle2"/>
    <dgm:cxn modelId="{116521E8-10DE-46AF-A8BC-ED0FC4BF2AD1}" type="presParOf" srcId="{D7519362-D6AD-48F0-83D8-1FF7B2C44343}" destId="{E9D7BBDF-8104-4ABC-92BE-EF39B787A307}" srcOrd="3" destOrd="0" presId="urn:microsoft.com/office/officeart/2005/8/layout/cycle2"/>
    <dgm:cxn modelId="{DDCB3B7F-7E1B-4A89-A569-EABE17A0939E}" type="presParOf" srcId="{E9D7BBDF-8104-4ABC-92BE-EF39B787A307}" destId="{9E87219C-9AEA-4CFE-A9EC-333EA262F1B0}" srcOrd="0" destOrd="0" presId="urn:microsoft.com/office/officeart/2005/8/layout/cycle2"/>
    <dgm:cxn modelId="{2E55883B-0FF7-4563-909A-170B8A71C467}" type="presParOf" srcId="{D7519362-D6AD-48F0-83D8-1FF7B2C44343}" destId="{649E45DB-E36E-4EE5-847D-8A993BD5BD55}" srcOrd="4" destOrd="0" presId="urn:microsoft.com/office/officeart/2005/8/layout/cycle2"/>
    <dgm:cxn modelId="{839BFCB2-86B8-4661-8C5C-5AED965C57B0}" type="presParOf" srcId="{D7519362-D6AD-48F0-83D8-1FF7B2C44343}" destId="{1B1758DF-E1F4-43A8-AE76-776143A704E0}" srcOrd="5" destOrd="0" presId="urn:microsoft.com/office/officeart/2005/8/layout/cycle2"/>
    <dgm:cxn modelId="{3F475FFD-B82C-49ED-B786-FF599E698A8A}" type="presParOf" srcId="{1B1758DF-E1F4-43A8-AE76-776143A704E0}" destId="{98ADC00B-DD0F-4EC9-BA80-5E4F44AE087A}" srcOrd="0" destOrd="0" presId="urn:microsoft.com/office/officeart/2005/8/layout/cycle2"/>
    <dgm:cxn modelId="{234CD4AF-F74E-42CB-A658-B16794FB8FF7}" type="presParOf" srcId="{D7519362-D6AD-48F0-83D8-1FF7B2C44343}" destId="{DC5317DF-DB87-43D5-AF42-333B54E72ED1}" srcOrd="6" destOrd="0" presId="urn:microsoft.com/office/officeart/2005/8/layout/cycle2"/>
    <dgm:cxn modelId="{C09464E1-0689-42FE-8286-8531BE300EC3}" type="presParOf" srcId="{D7519362-D6AD-48F0-83D8-1FF7B2C44343}" destId="{6693AA14-06F1-4466-BE28-34AA94F8D1FF}" srcOrd="7" destOrd="0" presId="urn:microsoft.com/office/officeart/2005/8/layout/cycle2"/>
    <dgm:cxn modelId="{7D72C928-0E3F-491A-9243-8523CD28417A}" type="presParOf" srcId="{6693AA14-06F1-4466-BE28-34AA94F8D1FF}" destId="{AE7212A4-114A-4839-B03E-1C698935959E}" srcOrd="0" destOrd="0" presId="urn:microsoft.com/office/officeart/2005/8/layout/cycle2"/>
    <dgm:cxn modelId="{83A310CC-41AC-4A68-95EC-DBB14CD94A27}" type="presParOf" srcId="{D7519362-D6AD-48F0-83D8-1FF7B2C44343}" destId="{2F5D5E1B-7485-4503-8128-EB7FEA3AB975}" srcOrd="8" destOrd="0" presId="urn:microsoft.com/office/officeart/2005/8/layout/cycle2"/>
    <dgm:cxn modelId="{7FD559D5-FD30-4B8C-93D4-E794E8D03221}" type="presParOf" srcId="{D7519362-D6AD-48F0-83D8-1FF7B2C44343}" destId="{E9CAE3A9-037A-45A9-A0F0-26DF04E8C9E0}" srcOrd="9" destOrd="0" presId="urn:microsoft.com/office/officeart/2005/8/layout/cycle2"/>
    <dgm:cxn modelId="{E6A1C72D-FA0B-4A9A-8446-F08111FF8B3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49"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AAD5873E-13CA-4664-A639-ADC3143F5646}" type="doc">
      <dgm:prSet loTypeId="urn:microsoft.com/office/officeart/2005/8/layout/cycle2" loCatId="cycle" qsTypeId="urn:microsoft.com/office/officeart/2005/8/quickstyle/simple2" qsCatId="simple" csTypeId="urn:microsoft.com/office/officeart/2005/8/colors/accent1_2" csCatId="accent1" phldr="1"/>
      <dgm:spPr/>
      <dgm:t>
        <a:bodyPr/>
        <a:lstStyle/>
        <a:p>
          <a:endParaRPr lang="nl-NL"/>
        </a:p>
      </dgm:t>
    </dgm:pt>
    <dgm:pt modelId="{4FAF1AEC-5D55-4507-8CAF-CACE66C2942E}">
      <dgm:prSet phldrT="[Tekst]" custT="1"/>
      <dgm:spPr>
        <a:xfrm>
          <a:off x="3776952" y="917386"/>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Begroting </a:t>
          </a:r>
        </a:p>
      </dgm:t>
    </dgm:pt>
    <dgm:pt modelId="{61AC0EF4-E9DA-48AE-A772-CD0787EFB8EB}" type="parTrans" cxnId="{0C8A284D-2CFA-4C0D-8CF7-022CFB679902}">
      <dgm:prSet/>
      <dgm:spPr/>
      <dgm:t>
        <a:bodyPr/>
        <a:lstStyle/>
        <a:p>
          <a:pPr algn="ctr"/>
          <a:endParaRPr lang="nl-NL">
            <a:latin typeface="Arial" panose="020B0604020202020204" pitchFamily="34" charset="0"/>
            <a:cs typeface="Arial" panose="020B0604020202020204" pitchFamily="34" charset="0"/>
          </a:endParaRPr>
        </a:p>
      </dgm:t>
    </dgm:pt>
    <dgm:pt modelId="{09FB9F34-03E5-4BAC-A9F4-FBF314378CFA}" type="sibTrans" cxnId="{0C8A284D-2CFA-4C0D-8CF7-022CFB679902}">
      <dgm:prSet/>
      <dgm:spPr>
        <a:xfrm rot="5400000">
          <a:off x="4224565" y="2228158"/>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1CB0E7FD-DDB9-4195-A4B0-F763D76ABCFF}">
      <dgm:prSet phldrT="[Tekst]" custT="1"/>
      <dgm:spPr>
        <a:xfrm>
          <a:off x="3776952" y="2749254"/>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Voorjaars</a:t>
          </a:r>
          <a:br>
            <a:rPr lang="nl-NL" sz="800" b="0">
              <a:solidFill>
                <a:sysClr val="window" lastClr="FFFFFF"/>
              </a:solidFill>
              <a:latin typeface="Arial" panose="020B0604020202020204" pitchFamily="34" charset="0"/>
              <a:ea typeface="+mn-ea"/>
              <a:cs typeface="Arial" panose="020B0604020202020204" pitchFamily="34" charset="0"/>
            </a:rPr>
          </a:b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CFA6B8AF-BDA2-4060-BE36-12DB49831A33}" type="parTrans" cxnId="{AF550763-EDF4-4FC3-8C10-47A831006A6F}">
      <dgm:prSet/>
      <dgm:spPr/>
      <dgm:t>
        <a:bodyPr/>
        <a:lstStyle/>
        <a:p>
          <a:pPr algn="ctr"/>
          <a:endParaRPr lang="nl-NL">
            <a:latin typeface="Arial" panose="020B0604020202020204" pitchFamily="34" charset="0"/>
            <a:cs typeface="Arial" panose="020B0604020202020204" pitchFamily="34" charset="0"/>
          </a:endParaRPr>
        </a:p>
      </dgm:t>
    </dgm:pt>
    <dgm:pt modelId="{DBE18DB5-A841-4B9A-8A61-EBADBFD36BE9}" type="sibTrans" cxnId="{AF550763-EDF4-4FC3-8C10-47A831006A6F}">
      <dgm:prSet/>
      <dgm:spPr>
        <a:xfrm rot="9000000">
          <a:off x="3439295" y="3606650"/>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97B95E07-AD1F-435E-AE6A-2E38685F8073}">
      <dgm:prSet phldrT="[Tekst]" custT="1"/>
      <dgm:spPr>
        <a:xfrm>
          <a:off x="604064" y="917386"/>
          <a:ext cx="1219683" cy="1219683"/>
        </a:xfrm>
        <a:solidFill>
          <a:schemeClr val="bg1"/>
        </a:solidFill>
        <a:ln w="19050" cap="flat" cmpd="sng" algn="ctr">
          <a:solidFill>
            <a:schemeClr val="accent1">
              <a:lumMod val="60000"/>
              <a:lumOff val="40000"/>
            </a:schemeClr>
          </a:solidFill>
          <a:prstDash val="solid"/>
          <a:miter lim="800000"/>
        </a:ln>
        <a:effectLst/>
      </dgm:spPr>
      <dgm:t>
        <a:bodyPr/>
        <a:lstStyle/>
        <a:p>
          <a:pPr algn="ctr">
            <a:buNone/>
          </a:pPr>
          <a:r>
            <a:rPr lang="nl-NL" sz="800" b="0">
              <a:solidFill>
                <a:srgbClr val="0066B6"/>
              </a:solidFill>
              <a:latin typeface="Arial" panose="020B0604020202020204" pitchFamily="34" charset="0"/>
              <a:ea typeface="+mn-ea"/>
              <a:cs typeface="Arial" panose="020B0604020202020204" pitchFamily="34" charset="0"/>
            </a:rPr>
            <a:t>Jaarstukken</a:t>
          </a:r>
        </a:p>
      </dgm:t>
    </dgm:pt>
    <dgm:pt modelId="{42E06205-2C09-482C-8953-0616EF10BE22}" type="parTrans" cxnId="{3589BE93-546C-409A-851D-706549A9BF8E}">
      <dgm:prSet/>
      <dgm:spPr/>
      <dgm:t>
        <a:bodyPr/>
        <a:lstStyle/>
        <a:p>
          <a:pPr algn="ctr"/>
          <a:endParaRPr lang="nl-NL">
            <a:latin typeface="Arial" panose="020B0604020202020204" pitchFamily="34" charset="0"/>
            <a:cs typeface="Arial" panose="020B0604020202020204" pitchFamily="34" charset="0"/>
          </a:endParaRPr>
        </a:p>
      </dgm:t>
    </dgm:pt>
    <dgm:pt modelId="{6925D57A-D594-4DD5-BD23-109166AFA402}" type="sibTrans" cxnId="{3589BE93-546C-409A-851D-706549A9BF8E}">
      <dgm:prSet/>
      <dgm:spPr>
        <a:xfrm rot="19800000">
          <a:off x="1836946" y="868031"/>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9257FD6B-8196-4043-9861-6B451F1A78EB}">
      <dgm:prSet phldrT="[Tekst]" custT="1"/>
      <dgm:spPr>
        <a:xfrm>
          <a:off x="2190508" y="3665188"/>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ysClr val="window" lastClr="FFFFFF"/>
              </a:solidFill>
              <a:latin typeface="Arial" panose="020B0604020202020204" pitchFamily="34" charset="0"/>
              <a:ea typeface="+mn-ea"/>
              <a:cs typeface="Arial" panose="020B0604020202020204" pitchFamily="34" charset="0"/>
            </a:rPr>
            <a:t>Najaars</a:t>
          </a:r>
          <a:br>
            <a:rPr lang="nl-NL" sz="800" b="0">
              <a:solidFill>
                <a:sysClr val="window" lastClr="FFFFFF"/>
              </a:solidFill>
              <a:latin typeface="Arial" panose="020B0604020202020204" pitchFamily="34" charset="0"/>
              <a:ea typeface="+mn-ea"/>
              <a:cs typeface="Arial" panose="020B0604020202020204" pitchFamily="34" charset="0"/>
            </a:rPr>
          </a:br>
          <a:r>
            <a:rPr lang="nl-NL" sz="800" b="0">
              <a:solidFill>
                <a:sysClr val="window" lastClr="FFFFFF"/>
              </a:solidFill>
              <a:latin typeface="Arial" panose="020B0604020202020204" pitchFamily="34" charset="0"/>
              <a:ea typeface="+mn-ea"/>
              <a:cs typeface="Arial" panose="020B0604020202020204" pitchFamily="34" charset="0"/>
            </a:rPr>
            <a:t>bericht</a:t>
          </a:r>
        </a:p>
      </dgm:t>
    </dgm:pt>
    <dgm:pt modelId="{DFF224D6-ABD2-4FD1-A3DA-41A5104031E8}" type="sibTrans" cxnId="{B6B807FD-C69F-4205-AA8B-EC63319F38A1}">
      <dgm:prSet/>
      <dgm:spPr>
        <a:xfrm rot="12600000">
          <a:off x="1852851" y="3615832"/>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2E93AB52-5506-461A-AB8A-4DE5C1700CA8}" type="parTrans" cxnId="{B6B807FD-C69F-4205-AA8B-EC63319F38A1}">
      <dgm:prSet/>
      <dgm:spPr/>
      <dgm:t>
        <a:bodyPr/>
        <a:lstStyle/>
        <a:p>
          <a:pPr algn="ctr"/>
          <a:endParaRPr lang="nl-NL">
            <a:latin typeface="Arial" panose="020B0604020202020204" pitchFamily="34" charset="0"/>
            <a:cs typeface="Arial" panose="020B0604020202020204" pitchFamily="34" charset="0"/>
          </a:endParaRPr>
        </a:p>
      </dgm:t>
    </dgm:pt>
    <dgm:pt modelId="{A184D471-3910-417C-8CA8-F4E3E45A5955}">
      <dgm:prSet phldrT="[Tekst]" custT="1"/>
      <dgm:spPr>
        <a:xfrm>
          <a:off x="2190508" y="1452"/>
          <a:ext cx="1219683" cy="1219683"/>
        </a:xfr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gm:spPr>
      <dgm:t>
        <a:bodyPr/>
        <a:lstStyle/>
        <a:p>
          <a:pPr algn="ctr">
            <a:buNone/>
          </a:pPr>
          <a:r>
            <a:rPr lang="nl-NL" sz="800" b="0">
              <a:solidFill>
                <a:schemeClr val="bg1"/>
              </a:solidFill>
              <a:latin typeface="Arial" panose="020B0604020202020204" pitchFamily="34" charset="0"/>
              <a:ea typeface="+mn-ea"/>
              <a:cs typeface="Arial" panose="020B0604020202020204" pitchFamily="34" charset="0"/>
            </a:rPr>
            <a:t>Kadernota</a:t>
          </a:r>
        </a:p>
      </dgm:t>
    </dgm:pt>
    <dgm:pt modelId="{8A28966D-05AB-4E8D-BB86-DE67BC49133B}" type="sibTrans" cxnId="{8A515E0B-FDA1-4CE2-A7C0-02B663E4480A}">
      <dgm:prSet/>
      <dgm:spPr>
        <a:xfrm rot="1800000">
          <a:off x="3423390" y="858848"/>
          <a:ext cx="324457" cy="411643"/>
        </a:xfrm>
        <a:solidFill>
          <a:schemeClr val="accent1">
            <a:lumMod val="75000"/>
          </a:schemeClr>
        </a:solidFill>
        <a:ln w="57150">
          <a:noFill/>
        </a:ln>
        <a:effectLst/>
      </dgm:spPr>
      <dgm:t>
        <a:bodyPr/>
        <a:lstStyle/>
        <a:p>
          <a:pPr algn="ctr">
            <a:buNone/>
          </a:pPr>
          <a:endParaRPr lang="nl-NL">
            <a:solidFill>
              <a:schemeClr val="accent1">
                <a:lumMod val="75000"/>
              </a:schemeClr>
            </a:solidFill>
            <a:latin typeface="Arial" panose="020B0604020202020204" pitchFamily="34" charset="0"/>
            <a:ea typeface="+mn-ea"/>
            <a:cs typeface="Arial" panose="020B0604020202020204" pitchFamily="34" charset="0"/>
          </a:endParaRPr>
        </a:p>
      </dgm:t>
    </dgm:pt>
    <dgm:pt modelId="{2D1EB726-2ADE-4D8B-B904-641C577FD955}" type="parTrans" cxnId="{8A515E0B-FDA1-4CE2-A7C0-02B663E4480A}">
      <dgm:prSet/>
      <dgm:spPr/>
      <dgm:t>
        <a:bodyPr/>
        <a:lstStyle/>
        <a:p>
          <a:pPr algn="ctr"/>
          <a:endParaRPr lang="nl-NL">
            <a:latin typeface="Arial" panose="020B0604020202020204" pitchFamily="34" charset="0"/>
            <a:cs typeface="Arial" panose="020B0604020202020204" pitchFamily="34" charset="0"/>
          </a:endParaRPr>
        </a:p>
      </dgm:t>
    </dgm:pt>
    <dgm:pt modelId="{D7519362-D6AD-48F0-83D8-1FF7B2C44343}" type="pres">
      <dgm:prSet presAssocID="{AAD5873E-13CA-4664-A639-ADC3143F5646}" presName="cycle" presStyleCnt="0">
        <dgm:presLayoutVars>
          <dgm:dir/>
          <dgm:resizeHandles val="exact"/>
        </dgm:presLayoutVars>
      </dgm:prSet>
      <dgm:spPr/>
    </dgm:pt>
    <dgm:pt modelId="{7610EF06-45E1-4608-94BA-11E619B2038A}" type="pres">
      <dgm:prSet presAssocID="{A184D471-3910-417C-8CA8-F4E3E45A5955}" presName="node" presStyleLbl="node1" presStyleIdx="0" presStyleCnt="5" custScaleX="132558">
        <dgm:presLayoutVars>
          <dgm:bulletEnabled val="1"/>
        </dgm:presLayoutVars>
      </dgm:prSet>
      <dgm:spPr>
        <a:prstGeom prst="ellipse">
          <a:avLst/>
        </a:prstGeom>
      </dgm:spPr>
    </dgm:pt>
    <dgm:pt modelId="{F24E97CB-BAB4-4EA4-A102-E0355A83E3C3}" type="pres">
      <dgm:prSet presAssocID="{8A28966D-05AB-4E8D-BB86-DE67BC49133B}" presName="sibTrans" presStyleLbl="sibTrans2D1" presStyleIdx="0" presStyleCnt="5"/>
      <dgm:spPr>
        <a:prstGeom prst="rightArrow">
          <a:avLst>
            <a:gd name="adj1" fmla="val 60000"/>
            <a:gd name="adj2" fmla="val 50000"/>
          </a:avLst>
        </a:prstGeom>
      </dgm:spPr>
    </dgm:pt>
    <dgm:pt modelId="{32790010-1447-4B97-94EE-FD177A266625}" type="pres">
      <dgm:prSet presAssocID="{8A28966D-05AB-4E8D-BB86-DE67BC49133B}" presName="connectorText" presStyleLbl="sibTrans2D1" presStyleIdx="0" presStyleCnt="5"/>
      <dgm:spPr/>
    </dgm:pt>
    <dgm:pt modelId="{D6231427-B596-4CB2-8234-7C84D1FDC827}" type="pres">
      <dgm:prSet presAssocID="{4FAF1AEC-5D55-4507-8CAF-CACE66C2942E}" presName="node" presStyleLbl="node1" presStyleIdx="1" presStyleCnt="5" custScaleX="132558">
        <dgm:presLayoutVars>
          <dgm:bulletEnabled val="1"/>
        </dgm:presLayoutVars>
      </dgm:prSet>
      <dgm:spPr>
        <a:prstGeom prst="ellipse">
          <a:avLst/>
        </a:prstGeom>
      </dgm:spPr>
    </dgm:pt>
    <dgm:pt modelId="{E9D7BBDF-8104-4ABC-92BE-EF39B787A307}" type="pres">
      <dgm:prSet presAssocID="{09FB9F34-03E5-4BAC-A9F4-FBF314378CFA}" presName="sibTrans" presStyleLbl="sibTrans2D1" presStyleIdx="1" presStyleCnt="5"/>
      <dgm:spPr>
        <a:prstGeom prst="rightArrow">
          <a:avLst>
            <a:gd name="adj1" fmla="val 60000"/>
            <a:gd name="adj2" fmla="val 50000"/>
          </a:avLst>
        </a:prstGeom>
      </dgm:spPr>
    </dgm:pt>
    <dgm:pt modelId="{9E87219C-9AEA-4CFE-A9EC-333EA262F1B0}" type="pres">
      <dgm:prSet presAssocID="{09FB9F34-03E5-4BAC-A9F4-FBF314378CFA}" presName="connectorText" presStyleLbl="sibTrans2D1" presStyleIdx="1" presStyleCnt="5"/>
      <dgm:spPr/>
    </dgm:pt>
    <dgm:pt modelId="{649E45DB-E36E-4EE5-847D-8A993BD5BD55}" type="pres">
      <dgm:prSet presAssocID="{1CB0E7FD-DDB9-4195-A4B0-F763D76ABCFF}" presName="node" presStyleLbl="node1" presStyleIdx="2" presStyleCnt="5" custScaleX="132558">
        <dgm:presLayoutVars>
          <dgm:bulletEnabled val="1"/>
        </dgm:presLayoutVars>
      </dgm:prSet>
      <dgm:spPr>
        <a:prstGeom prst="ellipse">
          <a:avLst/>
        </a:prstGeom>
      </dgm:spPr>
    </dgm:pt>
    <dgm:pt modelId="{1B1758DF-E1F4-43A8-AE76-776143A704E0}" type="pres">
      <dgm:prSet presAssocID="{DBE18DB5-A841-4B9A-8A61-EBADBFD36BE9}" presName="sibTrans" presStyleLbl="sibTrans2D1" presStyleIdx="2" presStyleCnt="5"/>
      <dgm:spPr>
        <a:prstGeom prst="rightArrow">
          <a:avLst>
            <a:gd name="adj1" fmla="val 60000"/>
            <a:gd name="adj2" fmla="val 50000"/>
          </a:avLst>
        </a:prstGeom>
      </dgm:spPr>
    </dgm:pt>
    <dgm:pt modelId="{98ADC00B-DD0F-4EC9-BA80-5E4F44AE087A}" type="pres">
      <dgm:prSet presAssocID="{DBE18DB5-A841-4B9A-8A61-EBADBFD36BE9}" presName="connectorText" presStyleLbl="sibTrans2D1" presStyleIdx="2" presStyleCnt="5"/>
      <dgm:spPr/>
    </dgm:pt>
    <dgm:pt modelId="{DC5317DF-DB87-43D5-AF42-333B54E72ED1}" type="pres">
      <dgm:prSet presAssocID="{9257FD6B-8196-4043-9861-6B451F1A78EB}" presName="node" presStyleLbl="node1" presStyleIdx="3" presStyleCnt="5" custScaleX="132558">
        <dgm:presLayoutVars>
          <dgm:bulletEnabled val="1"/>
        </dgm:presLayoutVars>
      </dgm:prSet>
      <dgm:spPr>
        <a:prstGeom prst="ellipse">
          <a:avLst/>
        </a:prstGeom>
      </dgm:spPr>
    </dgm:pt>
    <dgm:pt modelId="{6693AA14-06F1-4466-BE28-34AA94F8D1FF}" type="pres">
      <dgm:prSet presAssocID="{DFF224D6-ABD2-4FD1-A3DA-41A5104031E8}" presName="sibTrans" presStyleLbl="sibTrans2D1" presStyleIdx="3" presStyleCnt="5"/>
      <dgm:spPr>
        <a:prstGeom prst="rightArrow">
          <a:avLst>
            <a:gd name="adj1" fmla="val 60000"/>
            <a:gd name="adj2" fmla="val 50000"/>
          </a:avLst>
        </a:prstGeom>
      </dgm:spPr>
    </dgm:pt>
    <dgm:pt modelId="{AE7212A4-114A-4839-B03E-1C698935959E}" type="pres">
      <dgm:prSet presAssocID="{DFF224D6-ABD2-4FD1-A3DA-41A5104031E8}" presName="connectorText" presStyleLbl="sibTrans2D1" presStyleIdx="3" presStyleCnt="5"/>
      <dgm:spPr/>
    </dgm:pt>
    <dgm:pt modelId="{2F5D5E1B-7485-4503-8128-EB7FEA3AB975}" type="pres">
      <dgm:prSet presAssocID="{97B95E07-AD1F-435E-AE6A-2E38685F8073}" presName="node" presStyleLbl="node1" presStyleIdx="4" presStyleCnt="5" custScaleX="132558">
        <dgm:presLayoutVars>
          <dgm:bulletEnabled val="1"/>
        </dgm:presLayoutVars>
      </dgm:prSet>
      <dgm:spPr>
        <a:prstGeom prst="ellipse">
          <a:avLst/>
        </a:prstGeom>
      </dgm:spPr>
    </dgm:pt>
    <dgm:pt modelId="{E9CAE3A9-037A-45A9-A0F0-26DF04E8C9E0}" type="pres">
      <dgm:prSet presAssocID="{6925D57A-D594-4DD5-BD23-109166AFA402}" presName="sibTrans" presStyleLbl="sibTrans2D1" presStyleIdx="4" presStyleCnt="5"/>
      <dgm:spPr>
        <a:prstGeom prst="rightArrow">
          <a:avLst>
            <a:gd name="adj1" fmla="val 60000"/>
            <a:gd name="adj2" fmla="val 50000"/>
          </a:avLst>
        </a:prstGeom>
      </dgm:spPr>
    </dgm:pt>
    <dgm:pt modelId="{2CF36996-5F6B-4324-A7C3-70C71758F6FF}" type="pres">
      <dgm:prSet presAssocID="{6925D57A-D594-4DD5-BD23-109166AFA402}" presName="connectorText" presStyleLbl="sibTrans2D1" presStyleIdx="4" presStyleCnt="5"/>
      <dgm:spPr/>
    </dgm:pt>
  </dgm:ptLst>
  <dgm:cxnLst>
    <dgm:cxn modelId="{88B8BB09-305F-46FA-A201-EA25125192C6}" type="presOf" srcId="{DFF224D6-ABD2-4FD1-A3DA-41A5104031E8}" destId="{AE7212A4-114A-4839-B03E-1C698935959E}" srcOrd="1" destOrd="0" presId="urn:microsoft.com/office/officeart/2005/8/layout/cycle2"/>
    <dgm:cxn modelId="{8A515E0B-FDA1-4CE2-A7C0-02B663E4480A}" srcId="{AAD5873E-13CA-4664-A639-ADC3143F5646}" destId="{A184D471-3910-417C-8CA8-F4E3E45A5955}" srcOrd="0" destOrd="0" parTransId="{2D1EB726-2ADE-4D8B-B904-641C577FD955}" sibTransId="{8A28966D-05AB-4E8D-BB86-DE67BC49133B}"/>
    <dgm:cxn modelId="{A0B2B11F-AFB7-41F5-8FAD-C6CFB316BAAF}" type="presOf" srcId="{A184D471-3910-417C-8CA8-F4E3E45A5955}" destId="{7610EF06-45E1-4608-94BA-11E619B2038A}" srcOrd="0" destOrd="0" presId="urn:microsoft.com/office/officeart/2005/8/layout/cycle2"/>
    <dgm:cxn modelId="{D49AF220-C1F1-478D-9994-A17F45DA3E8D}" type="presOf" srcId="{9257FD6B-8196-4043-9861-6B451F1A78EB}" destId="{DC5317DF-DB87-43D5-AF42-333B54E72ED1}" srcOrd="0" destOrd="0" presId="urn:microsoft.com/office/officeart/2005/8/layout/cycle2"/>
    <dgm:cxn modelId="{2664052A-17E2-469F-BC2F-1F6C997D5B95}" type="presOf" srcId="{09FB9F34-03E5-4BAC-A9F4-FBF314378CFA}" destId="{E9D7BBDF-8104-4ABC-92BE-EF39B787A307}" srcOrd="0" destOrd="0" presId="urn:microsoft.com/office/officeart/2005/8/layout/cycle2"/>
    <dgm:cxn modelId="{96E77039-A01B-422F-A8D1-A85C47745D19}" type="presOf" srcId="{6925D57A-D594-4DD5-BD23-109166AFA402}" destId="{E9CAE3A9-037A-45A9-A0F0-26DF04E8C9E0}" srcOrd="0" destOrd="0" presId="urn:microsoft.com/office/officeart/2005/8/layout/cycle2"/>
    <dgm:cxn modelId="{893AA541-6236-4A2C-ACDD-38B94FD0840E}" type="presOf" srcId="{1CB0E7FD-DDB9-4195-A4B0-F763D76ABCFF}" destId="{649E45DB-E36E-4EE5-847D-8A993BD5BD55}" srcOrd="0" destOrd="0" presId="urn:microsoft.com/office/officeart/2005/8/layout/cycle2"/>
    <dgm:cxn modelId="{AF550763-EDF4-4FC3-8C10-47A831006A6F}" srcId="{AAD5873E-13CA-4664-A639-ADC3143F5646}" destId="{1CB0E7FD-DDB9-4195-A4B0-F763D76ABCFF}" srcOrd="2" destOrd="0" parTransId="{CFA6B8AF-BDA2-4060-BE36-12DB49831A33}" sibTransId="{DBE18DB5-A841-4B9A-8A61-EBADBFD36BE9}"/>
    <dgm:cxn modelId="{0C8A284D-2CFA-4C0D-8CF7-022CFB679902}" srcId="{AAD5873E-13CA-4664-A639-ADC3143F5646}" destId="{4FAF1AEC-5D55-4507-8CAF-CACE66C2942E}" srcOrd="1" destOrd="0" parTransId="{61AC0EF4-E9DA-48AE-A772-CD0787EFB8EB}" sibTransId="{09FB9F34-03E5-4BAC-A9F4-FBF314378CFA}"/>
    <dgm:cxn modelId="{85353673-C746-45F9-8D3A-1AC55933C8AF}" type="presOf" srcId="{4FAF1AEC-5D55-4507-8CAF-CACE66C2942E}" destId="{D6231427-B596-4CB2-8234-7C84D1FDC827}" srcOrd="0" destOrd="0" presId="urn:microsoft.com/office/officeart/2005/8/layout/cycle2"/>
    <dgm:cxn modelId="{00999757-52C7-4A34-982A-549B1AB5D22E}" type="presOf" srcId="{6925D57A-D594-4DD5-BD23-109166AFA402}" destId="{2CF36996-5F6B-4324-A7C3-70C71758F6FF}" srcOrd="1" destOrd="0" presId="urn:microsoft.com/office/officeart/2005/8/layout/cycle2"/>
    <dgm:cxn modelId="{2D4D2B58-64D1-414B-B032-4286EBEE22EA}" type="presOf" srcId="{DBE18DB5-A841-4B9A-8A61-EBADBFD36BE9}" destId="{98ADC00B-DD0F-4EC9-BA80-5E4F44AE087A}" srcOrd="1" destOrd="0" presId="urn:microsoft.com/office/officeart/2005/8/layout/cycle2"/>
    <dgm:cxn modelId="{2E210B5A-635E-4854-A270-6DBE8AC99991}" type="presOf" srcId="{97B95E07-AD1F-435E-AE6A-2E38685F8073}" destId="{2F5D5E1B-7485-4503-8128-EB7FEA3AB975}" srcOrd="0" destOrd="0" presId="urn:microsoft.com/office/officeart/2005/8/layout/cycle2"/>
    <dgm:cxn modelId="{B1D4C87A-EB3A-46A4-9669-09A51109B972}" type="presOf" srcId="{8A28966D-05AB-4E8D-BB86-DE67BC49133B}" destId="{F24E97CB-BAB4-4EA4-A102-E0355A83E3C3}" srcOrd="0" destOrd="0" presId="urn:microsoft.com/office/officeart/2005/8/layout/cycle2"/>
    <dgm:cxn modelId="{E039FD87-54D3-45F2-BA71-27B8B51BC5CA}" type="presOf" srcId="{09FB9F34-03E5-4BAC-A9F4-FBF314378CFA}" destId="{9E87219C-9AEA-4CFE-A9EC-333EA262F1B0}" srcOrd="1" destOrd="0" presId="urn:microsoft.com/office/officeart/2005/8/layout/cycle2"/>
    <dgm:cxn modelId="{DDD10288-7666-4955-9D8F-90B4FCE93350}" type="presOf" srcId="{DFF224D6-ABD2-4FD1-A3DA-41A5104031E8}" destId="{6693AA14-06F1-4466-BE28-34AA94F8D1FF}" srcOrd="0" destOrd="0" presId="urn:microsoft.com/office/officeart/2005/8/layout/cycle2"/>
    <dgm:cxn modelId="{3589BE93-546C-409A-851D-706549A9BF8E}" srcId="{AAD5873E-13CA-4664-A639-ADC3143F5646}" destId="{97B95E07-AD1F-435E-AE6A-2E38685F8073}" srcOrd="4" destOrd="0" parTransId="{42E06205-2C09-482C-8953-0616EF10BE22}" sibTransId="{6925D57A-D594-4DD5-BD23-109166AFA402}"/>
    <dgm:cxn modelId="{5EC2D4AA-D3B3-4F52-9BD9-7D4C31750A01}" type="presOf" srcId="{AAD5873E-13CA-4664-A639-ADC3143F5646}" destId="{D7519362-D6AD-48F0-83D8-1FF7B2C44343}" srcOrd="0" destOrd="0" presId="urn:microsoft.com/office/officeart/2005/8/layout/cycle2"/>
    <dgm:cxn modelId="{AC535CE9-65AC-4B2B-9EA7-863AB4E9F05D}" type="presOf" srcId="{8A28966D-05AB-4E8D-BB86-DE67BC49133B}" destId="{32790010-1447-4B97-94EE-FD177A266625}" srcOrd="1" destOrd="0" presId="urn:microsoft.com/office/officeart/2005/8/layout/cycle2"/>
    <dgm:cxn modelId="{A2D372EA-8578-46DD-AC96-C5768B07CEBF}" type="presOf" srcId="{DBE18DB5-A841-4B9A-8A61-EBADBFD36BE9}" destId="{1B1758DF-E1F4-43A8-AE76-776143A704E0}" srcOrd="0" destOrd="0" presId="urn:microsoft.com/office/officeart/2005/8/layout/cycle2"/>
    <dgm:cxn modelId="{B6B807FD-C69F-4205-AA8B-EC63319F38A1}" srcId="{AAD5873E-13CA-4664-A639-ADC3143F5646}" destId="{9257FD6B-8196-4043-9861-6B451F1A78EB}" srcOrd="3" destOrd="0" parTransId="{2E93AB52-5506-461A-AB8A-4DE5C1700CA8}" sibTransId="{DFF224D6-ABD2-4FD1-A3DA-41A5104031E8}"/>
    <dgm:cxn modelId="{0DEEAD31-F601-443F-9A7D-9F50A1AEC871}" type="presParOf" srcId="{D7519362-D6AD-48F0-83D8-1FF7B2C44343}" destId="{7610EF06-45E1-4608-94BA-11E619B2038A}" srcOrd="0" destOrd="0" presId="urn:microsoft.com/office/officeart/2005/8/layout/cycle2"/>
    <dgm:cxn modelId="{5E0F7E9E-73EF-44C1-A11D-8C51A0F922FA}" type="presParOf" srcId="{D7519362-D6AD-48F0-83D8-1FF7B2C44343}" destId="{F24E97CB-BAB4-4EA4-A102-E0355A83E3C3}" srcOrd="1" destOrd="0" presId="urn:microsoft.com/office/officeart/2005/8/layout/cycle2"/>
    <dgm:cxn modelId="{62A13123-4951-465E-90C7-6D1F6BE608E5}" type="presParOf" srcId="{F24E97CB-BAB4-4EA4-A102-E0355A83E3C3}" destId="{32790010-1447-4B97-94EE-FD177A266625}" srcOrd="0" destOrd="0" presId="urn:microsoft.com/office/officeart/2005/8/layout/cycle2"/>
    <dgm:cxn modelId="{2599B401-F7D3-4805-B9AB-07A06011406B}" type="presParOf" srcId="{D7519362-D6AD-48F0-83D8-1FF7B2C44343}" destId="{D6231427-B596-4CB2-8234-7C84D1FDC827}" srcOrd="2" destOrd="0" presId="urn:microsoft.com/office/officeart/2005/8/layout/cycle2"/>
    <dgm:cxn modelId="{116521E8-10DE-46AF-A8BC-ED0FC4BF2AD1}" type="presParOf" srcId="{D7519362-D6AD-48F0-83D8-1FF7B2C44343}" destId="{E9D7BBDF-8104-4ABC-92BE-EF39B787A307}" srcOrd="3" destOrd="0" presId="urn:microsoft.com/office/officeart/2005/8/layout/cycle2"/>
    <dgm:cxn modelId="{DDCB3B7F-7E1B-4A89-A569-EABE17A0939E}" type="presParOf" srcId="{E9D7BBDF-8104-4ABC-92BE-EF39B787A307}" destId="{9E87219C-9AEA-4CFE-A9EC-333EA262F1B0}" srcOrd="0" destOrd="0" presId="urn:microsoft.com/office/officeart/2005/8/layout/cycle2"/>
    <dgm:cxn modelId="{2E55883B-0FF7-4563-909A-170B8A71C467}" type="presParOf" srcId="{D7519362-D6AD-48F0-83D8-1FF7B2C44343}" destId="{649E45DB-E36E-4EE5-847D-8A993BD5BD55}" srcOrd="4" destOrd="0" presId="urn:microsoft.com/office/officeart/2005/8/layout/cycle2"/>
    <dgm:cxn modelId="{839BFCB2-86B8-4661-8C5C-5AED965C57B0}" type="presParOf" srcId="{D7519362-D6AD-48F0-83D8-1FF7B2C44343}" destId="{1B1758DF-E1F4-43A8-AE76-776143A704E0}" srcOrd="5" destOrd="0" presId="urn:microsoft.com/office/officeart/2005/8/layout/cycle2"/>
    <dgm:cxn modelId="{3F475FFD-B82C-49ED-B786-FF599E698A8A}" type="presParOf" srcId="{1B1758DF-E1F4-43A8-AE76-776143A704E0}" destId="{98ADC00B-DD0F-4EC9-BA80-5E4F44AE087A}" srcOrd="0" destOrd="0" presId="urn:microsoft.com/office/officeart/2005/8/layout/cycle2"/>
    <dgm:cxn modelId="{234CD4AF-F74E-42CB-A658-B16794FB8FF7}" type="presParOf" srcId="{D7519362-D6AD-48F0-83D8-1FF7B2C44343}" destId="{DC5317DF-DB87-43D5-AF42-333B54E72ED1}" srcOrd="6" destOrd="0" presId="urn:microsoft.com/office/officeart/2005/8/layout/cycle2"/>
    <dgm:cxn modelId="{C09464E1-0689-42FE-8286-8531BE300EC3}" type="presParOf" srcId="{D7519362-D6AD-48F0-83D8-1FF7B2C44343}" destId="{6693AA14-06F1-4466-BE28-34AA94F8D1FF}" srcOrd="7" destOrd="0" presId="urn:microsoft.com/office/officeart/2005/8/layout/cycle2"/>
    <dgm:cxn modelId="{7D72C928-0E3F-491A-9243-8523CD28417A}" type="presParOf" srcId="{6693AA14-06F1-4466-BE28-34AA94F8D1FF}" destId="{AE7212A4-114A-4839-B03E-1C698935959E}" srcOrd="0" destOrd="0" presId="urn:microsoft.com/office/officeart/2005/8/layout/cycle2"/>
    <dgm:cxn modelId="{83A310CC-41AC-4A68-95EC-DBB14CD94A27}" type="presParOf" srcId="{D7519362-D6AD-48F0-83D8-1FF7B2C44343}" destId="{2F5D5E1B-7485-4503-8128-EB7FEA3AB975}" srcOrd="8" destOrd="0" presId="urn:microsoft.com/office/officeart/2005/8/layout/cycle2"/>
    <dgm:cxn modelId="{7FD559D5-FD30-4B8C-93D4-E794E8D03221}" type="presParOf" srcId="{D7519362-D6AD-48F0-83D8-1FF7B2C44343}" destId="{E9CAE3A9-037A-45A9-A0F0-26DF04E8C9E0}" srcOrd="9" destOrd="0" presId="urn:microsoft.com/office/officeart/2005/8/layout/cycle2"/>
    <dgm:cxn modelId="{E6A1C72D-FA0B-4A9A-8446-F08111FF8B3D}" type="presParOf" srcId="{E9CAE3A9-037A-45A9-A0F0-26DF04E8C9E0}" destId="{2CF36996-5F6B-4324-A7C3-70C71758F6FF}" srcOrd="0" destOrd="0" presId="urn:microsoft.com/office/officeart/2005/8/layout/cycle2"/>
  </dgm:cxnLst>
  <dgm:bg/>
  <dgm:whole/>
  <dgm:extLst>
    <a:ext uri="http://schemas.microsoft.com/office/drawing/2008/diagram">
      <dsp:dataModelExt xmlns:dsp="http://schemas.microsoft.com/office/drawing/2008/diagram" relId="rId4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391972" y="1032"/>
          <a:ext cx="1578347" cy="1190684"/>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0320" tIns="20320" rIns="20320" bIns="20320" numCol="1" spcCol="1270" anchor="ctr" anchorCtr="0">
          <a:noAutofit/>
        </a:bodyPr>
        <a:lstStyle/>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Kadernota</a:t>
          </a:r>
        </a:p>
      </dsp:txBody>
      <dsp:txXfrm>
        <a:off x="1623116" y="175404"/>
        <a:ext cx="1116059" cy="841940"/>
      </dsp:txXfrm>
    </dsp:sp>
    <dsp:sp modelId="{F24E97CB-BAB4-4EA4-A102-E0355A83E3C3}">
      <dsp:nvSpPr>
        <dsp:cNvPr id="0" name=""/>
        <dsp:cNvSpPr/>
      </dsp:nvSpPr>
      <dsp:spPr>
        <a:xfrm rot="2160000">
          <a:off x="2798253" y="917394"/>
          <a:ext cx="202583" cy="40185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nl-NL" sz="1700" kern="1200">
            <a:solidFill>
              <a:sysClr val="window" lastClr="FFFFFF"/>
            </a:solidFill>
            <a:latin typeface="Calibri" panose="020F0502020204030204"/>
            <a:ea typeface="+mn-ea"/>
            <a:cs typeface="+mn-cs"/>
          </a:endParaRPr>
        </a:p>
      </dsp:txBody>
      <dsp:txXfrm>
        <a:off x="2804056" y="979904"/>
        <a:ext cx="141808" cy="241113"/>
      </dsp:txXfrm>
    </dsp:sp>
    <dsp:sp modelId="{D6231427-B596-4CB2-8234-7C84D1FDC827}">
      <dsp:nvSpPr>
        <dsp:cNvPr id="0" name=""/>
        <dsp:cNvSpPr/>
      </dsp:nvSpPr>
      <dsp:spPr>
        <a:xfrm>
          <a:off x="2838049" y="1051668"/>
          <a:ext cx="1578347" cy="1190684"/>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0320" tIns="20320" rIns="20320" bIns="20320" numCol="1" spcCol="1270" anchor="ctr" anchorCtr="0">
          <a:noAutofit/>
        </a:bodyPr>
        <a:lstStyle/>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Begroting </a:t>
          </a:r>
        </a:p>
      </dsp:txBody>
      <dsp:txXfrm>
        <a:off x="3069193" y="1226040"/>
        <a:ext cx="1116059" cy="841940"/>
      </dsp:txXfrm>
    </dsp:sp>
    <dsp:sp modelId="{E9D7BBDF-8104-4ABC-92BE-EF39B787A307}">
      <dsp:nvSpPr>
        <dsp:cNvPr id="0" name=""/>
        <dsp:cNvSpPr/>
      </dsp:nvSpPr>
      <dsp:spPr>
        <a:xfrm rot="6480000">
          <a:off x="3202252" y="2287912"/>
          <a:ext cx="302887" cy="40185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nl-NL" sz="1700" kern="1200">
            <a:solidFill>
              <a:sysClr val="window" lastClr="FFFFFF"/>
            </a:solidFill>
            <a:latin typeface="Calibri" panose="020F0502020204030204"/>
            <a:ea typeface="+mn-ea"/>
            <a:cs typeface="+mn-cs"/>
          </a:endParaRPr>
        </a:p>
      </dsp:txBody>
      <dsp:txXfrm rot="10800000">
        <a:off x="3261725" y="2325074"/>
        <a:ext cx="212021" cy="241113"/>
      </dsp:txXfrm>
    </dsp:sp>
    <dsp:sp modelId="{649E45DB-E36E-4EE5-847D-8A993BD5BD55}">
      <dsp:nvSpPr>
        <dsp:cNvPr id="0" name=""/>
        <dsp:cNvSpPr/>
      </dsp:nvSpPr>
      <dsp:spPr>
        <a:xfrm>
          <a:off x="2285697" y="2751633"/>
          <a:ext cx="1578347" cy="1190684"/>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0320" tIns="20320" rIns="20320" bIns="20320" numCol="1" spcCol="1270" anchor="ctr" anchorCtr="0">
          <a:noAutofit/>
        </a:bodyPr>
        <a:lstStyle/>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Voorjaars</a:t>
          </a:r>
        </a:p>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bericht</a:t>
          </a:r>
        </a:p>
      </dsp:txBody>
      <dsp:txXfrm>
        <a:off x="2516841" y="2926005"/>
        <a:ext cx="1116059" cy="841940"/>
      </dsp:txXfrm>
    </dsp:sp>
    <dsp:sp modelId="{1B1758DF-E1F4-43A8-AE76-776143A704E0}">
      <dsp:nvSpPr>
        <dsp:cNvPr id="0" name=""/>
        <dsp:cNvSpPr/>
      </dsp:nvSpPr>
      <dsp:spPr>
        <a:xfrm rot="10800000">
          <a:off x="2032372" y="3460371"/>
          <a:ext cx="244020" cy="40185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nl-NL" sz="1700" kern="1200">
            <a:solidFill>
              <a:sysClr val="window" lastClr="FFFFFF"/>
            </a:solidFill>
            <a:latin typeface="Calibri" panose="020F0502020204030204"/>
            <a:ea typeface="+mn-ea"/>
            <a:cs typeface="+mn-cs"/>
          </a:endParaRPr>
        </a:p>
      </dsp:txBody>
      <dsp:txXfrm rot="10800000">
        <a:off x="2105578" y="3540742"/>
        <a:ext cx="170814" cy="241113"/>
      </dsp:txXfrm>
    </dsp:sp>
    <dsp:sp modelId="{DC5317DF-DB87-43D5-AF42-333B54E72ED1}">
      <dsp:nvSpPr>
        <dsp:cNvPr id="0" name=""/>
        <dsp:cNvSpPr/>
      </dsp:nvSpPr>
      <dsp:spPr>
        <a:xfrm>
          <a:off x="498247" y="2751633"/>
          <a:ext cx="1578347" cy="1190684"/>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0320" tIns="20320" rIns="20320" bIns="20320" numCol="1" spcCol="1270" anchor="ctr" anchorCtr="0">
          <a:noAutofit/>
        </a:bodyPr>
        <a:lstStyle/>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Najaars</a:t>
          </a:r>
        </a:p>
        <a:p>
          <a:pPr marL="0" lvl="0" indent="0" algn="ctr" defTabSz="711200">
            <a:lnSpc>
              <a:spcPct val="90000"/>
            </a:lnSpc>
            <a:spcBef>
              <a:spcPct val="0"/>
            </a:spcBef>
            <a:spcAft>
              <a:spcPct val="35000"/>
            </a:spcAft>
            <a:buNone/>
          </a:pPr>
          <a:r>
            <a:rPr lang="nl-NL" sz="1600" b="1" kern="1200">
              <a:solidFill>
                <a:sysClr val="window" lastClr="FFFFFF"/>
              </a:solidFill>
              <a:latin typeface="Arial" panose="020B0604020202020204" pitchFamily="34" charset="0"/>
              <a:ea typeface="+mn-ea"/>
              <a:cs typeface="Arial" panose="020B0604020202020204" pitchFamily="34" charset="0"/>
            </a:rPr>
            <a:t>bericht</a:t>
          </a:r>
        </a:p>
      </dsp:txBody>
      <dsp:txXfrm>
        <a:off x="729391" y="2926005"/>
        <a:ext cx="1116059" cy="841940"/>
      </dsp:txXfrm>
    </dsp:sp>
    <dsp:sp modelId="{6693AA14-06F1-4466-BE28-34AA94F8D1FF}">
      <dsp:nvSpPr>
        <dsp:cNvPr id="0" name=""/>
        <dsp:cNvSpPr/>
      </dsp:nvSpPr>
      <dsp:spPr>
        <a:xfrm rot="15120000">
          <a:off x="862450" y="2304217"/>
          <a:ext cx="302887" cy="40185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nl-NL" sz="1700" kern="1200">
            <a:solidFill>
              <a:sysClr val="window" lastClr="FFFFFF"/>
            </a:solidFill>
            <a:latin typeface="Calibri" panose="020F0502020204030204"/>
            <a:ea typeface="+mn-ea"/>
            <a:cs typeface="+mn-cs"/>
          </a:endParaRPr>
        </a:p>
      </dsp:txBody>
      <dsp:txXfrm rot="10800000">
        <a:off x="921923" y="2427797"/>
        <a:ext cx="212021" cy="241113"/>
      </dsp:txXfrm>
    </dsp:sp>
    <dsp:sp modelId="{2F5D5E1B-7485-4503-8128-EB7FEA3AB975}">
      <dsp:nvSpPr>
        <dsp:cNvPr id="0" name=""/>
        <dsp:cNvSpPr/>
      </dsp:nvSpPr>
      <dsp:spPr>
        <a:xfrm>
          <a:off x="-54104" y="1051668"/>
          <a:ext cx="1578347" cy="1190684"/>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nl-NL" sz="1400" b="1" kern="1200">
              <a:solidFill>
                <a:sysClr val="window" lastClr="FFFFFF"/>
              </a:solidFill>
              <a:latin typeface="Arial" panose="020B0604020202020204" pitchFamily="34" charset="0"/>
              <a:ea typeface="+mn-ea"/>
              <a:cs typeface="Arial" panose="020B0604020202020204" pitchFamily="34" charset="0"/>
            </a:rPr>
            <a:t>Jaar-stukken</a:t>
          </a:r>
        </a:p>
      </dsp:txBody>
      <dsp:txXfrm>
        <a:off x="177040" y="1226040"/>
        <a:ext cx="1116059" cy="841940"/>
      </dsp:txXfrm>
    </dsp:sp>
    <dsp:sp modelId="{E9CAE3A9-037A-45A9-A0F0-26DF04E8C9E0}">
      <dsp:nvSpPr>
        <dsp:cNvPr id="0" name=""/>
        <dsp:cNvSpPr/>
      </dsp:nvSpPr>
      <dsp:spPr>
        <a:xfrm rot="19440000">
          <a:off x="1352177" y="924134"/>
          <a:ext cx="202583" cy="40185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755650">
            <a:lnSpc>
              <a:spcPct val="90000"/>
            </a:lnSpc>
            <a:spcBef>
              <a:spcPct val="0"/>
            </a:spcBef>
            <a:spcAft>
              <a:spcPct val="35000"/>
            </a:spcAft>
            <a:buNone/>
          </a:pPr>
          <a:endParaRPr lang="nl-NL" sz="1700" kern="1200">
            <a:solidFill>
              <a:sysClr val="window" lastClr="FFFFFF"/>
            </a:solidFill>
            <a:latin typeface="Calibri" panose="020F0502020204030204"/>
            <a:ea typeface="+mn-ea"/>
            <a:cs typeface="+mn-cs"/>
          </a:endParaRPr>
        </a:p>
      </dsp:txBody>
      <dsp:txXfrm>
        <a:off x="1357980" y="1022366"/>
        <a:ext cx="141808" cy="241113"/>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072380" y="246"/>
          <a:ext cx="884188" cy="667019"/>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Kadernota</a:t>
          </a:r>
        </a:p>
      </dsp:txBody>
      <dsp:txXfrm>
        <a:off x="1201866" y="97929"/>
        <a:ext cx="625216" cy="471653"/>
      </dsp:txXfrm>
    </dsp:sp>
    <dsp:sp modelId="{F24E97CB-BAB4-4EA4-A102-E0355A83E3C3}">
      <dsp:nvSpPr>
        <dsp:cNvPr id="0" name=""/>
        <dsp:cNvSpPr/>
      </dsp:nvSpPr>
      <dsp:spPr>
        <a:xfrm rot="2160000">
          <a:off x="1860294" y="513851"/>
          <a:ext cx="113970" cy="225119"/>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a:off x="1863559" y="548827"/>
        <a:ext cx="79779" cy="135071"/>
      </dsp:txXfrm>
    </dsp:sp>
    <dsp:sp modelId="{D6231427-B596-4CB2-8234-7C84D1FDC827}">
      <dsp:nvSpPr>
        <dsp:cNvPr id="0" name=""/>
        <dsp:cNvSpPr/>
      </dsp:nvSpPr>
      <dsp:spPr>
        <a:xfrm>
          <a:off x="1883209" y="589347"/>
          <a:ext cx="884188" cy="667019"/>
        </a:xfrm>
        <a:prstGeom prst="ellipse">
          <a:avLst/>
        </a:prstGeom>
        <a:solidFill>
          <a:schemeClr val="bg1"/>
        </a:solidFill>
        <a:ln w="19050" cap="flat" cmpd="sng" algn="ctr">
          <a:solidFill>
            <a:schemeClr val="accent1">
              <a:lumMod val="60000"/>
              <a:lumOff val="4000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rgbClr val="0066B6"/>
              </a:solidFill>
              <a:latin typeface="Arial" panose="020B0604020202020204" pitchFamily="34" charset="0"/>
              <a:ea typeface="+mn-ea"/>
              <a:cs typeface="Arial" panose="020B0604020202020204" pitchFamily="34" charset="0"/>
            </a:rPr>
            <a:t>Begroting</a:t>
          </a:r>
          <a:r>
            <a:rPr lang="nl-NL" sz="800" b="0" kern="1200">
              <a:solidFill>
                <a:sysClr val="window" lastClr="FFFFFF"/>
              </a:solidFill>
              <a:latin typeface="Arial" panose="020B0604020202020204" pitchFamily="34" charset="0"/>
              <a:ea typeface="+mn-ea"/>
              <a:cs typeface="Arial" panose="020B0604020202020204" pitchFamily="34" charset="0"/>
            </a:rPr>
            <a:t> </a:t>
          </a:r>
        </a:p>
      </dsp:txBody>
      <dsp:txXfrm>
        <a:off x="2012695" y="687030"/>
        <a:ext cx="625216" cy="471653"/>
      </dsp:txXfrm>
    </dsp:sp>
    <dsp:sp modelId="{E9D7BBDF-8104-4ABC-92BE-EF39B787A307}">
      <dsp:nvSpPr>
        <dsp:cNvPr id="0" name=""/>
        <dsp:cNvSpPr/>
      </dsp:nvSpPr>
      <dsp:spPr>
        <a:xfrm rot="6480000">
          <a:off x="2086856" y="1282310"/>
          <a:ext cx="170160" cy="225119"/>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2120267" y="1303059"/>
        <a:ext cx="119112" cy="135071"/>
      </dsp:txXfrm>
    </dsp:sp>
    <dsp:sp modelId="{649E45DB-E36E-4EE5-847D-8A993BD5BD55}">
      <dsp:nvSpPr>
        <dsp:cNvPr id="0" name=""/>
        <dsp:cNvSpPr/>
      </dsp:nvSpPr>
      <dsp:spPr>
        <a:xfrm>
          <a:off x="1573500" y="1542533"/>
          <a:ext cx="884188" cy="667019"/>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Voorjaars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1702986" y="1640216"/>
        <a:ext cx="625216" cy="471653"/>
      </dsp:txXfrm>
    </dsp:sp>
    <dsp:sp modelId="{1B1758DF-E1F4-43A8-AE76-776143A704E0}">
      <dsp:nvSpPr>
        <dsp:cNvPr id="0" name=""/>
        <dsp:cNvSpPr/>
      </dsp:nvSpPr>
      <dsp:spPr>
        <a:xfrm rot="10800000">
          <a:off x="1484962" y="1763483"/>
          <a:ext cx="62566" cy="225119"/>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1503732" y="1808507"/>
        <a:ext cx="43796" cy="135071"/>
      </dsp:txXfrm>
    </dsp:sp>
    <dsp:sp modelId="{DC5317DF-DB87-43D5-AF42-333B54E72ED1}">
      <dsp:nvSpPr>
        <dsp:cNvPr id="0" name=""/>
        <dsp:cNvSpPr/>
      </dsp:nvSpPr>
      <dsp:spPr>
        <a:xfrm>
          <a:off x="571261" y="1542533"/>
          <a:ext cx="884188" cy="667019"/>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700747" y="1640216"/>
        <a:ext cx="625216" cy="471653"/>
      </dsp:txXfrm>
    </dsp:sp>
    <dsp:sp modelId="{6693AA14-06F1-4466-BE28-34AA94F8D1FF}">
      <dsp:nvSpPr>
        <dsp:cNvPr id="0" name=""/>
        <dsp:cNvSpPr/>
      </dsp:nvSpPr>
      <dsp:spPr>
        <a:xfrm rot="15120000">
          <a:off x="774909" y="1291471"/>
          <a:ext cx="170160" cy="225119"/>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808320" y="1360770"/>
        <a:ext cx="119112" cy="135071"/>
      </dsp:txXfrm>
    </dsp:sp>
    <dsp:sp modelId="{2F5D5E1B-7485-4503-8128-EB7FEA3AB975}">
      <dsp:nvSpPr>
        <dsp:cNvPr id="0" name=""/>
        <dsp:cNvSpPr/>
      </dsp:nvSpPr>
      <dsp:spPr>
        <a:xfrm>
          <a:off x="261552" y="589347"/>
          <a:ext cx="884188" cy="667019"/>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Jaarstukken</a:t>
          </a:r>
        </a:p>
      </dsp:txBody>
      <dsp:txXfrm>
        <a:off x="391038" y="687030"/>
        <a:ext cx="625216" cy="471653"/>
      </dsp:txXfrm>
    </dsp:sp>
    <dsp:sp modelId="{E9CAE3A9-037A-45A9-A0F0-26DF04E8C9E0}">
      <dsp:nvSpPr>
        <dsp:cNvPr id="0" name=""/>
        <dsp:cNvSpPr/>
      </dsp:nvSpPr>
      <dsp:spPr>
        <a:xfrm rot="19440000">
          <a:off x="1049465" y="517643"/>
          <a:ext cx="113970" cy="225119"/>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a:off x="1052730" y="572715"/>
        <a:ext cx="79779" cy="135071"/>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138453" y="571"/>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Kadernota</a:t>
          </a:r>
        </a:p>
      </dsp:txBody>
      <dsp:txXfrm>
        <a:off x="1285134" y="111225"/>
        <a:ext cx="708236" cy="534284"/>
      </dsp:txXfrm>
    </dsp:sp>
    <dsp:sp modelId="{F24E97CB-BAB4-4EA4-A102-E0355A83E3C3}">
      <dsp:nvSpPr>
        <dsp:cNvPr id="0" name=""/>
        <dsp:cNvSpPr/>
      </dsp:nvSpPr>
      <dsp:spPr>
        <a:xfrm rot="2160000">
          <a:off x="2030833" y="582021"/>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2034513" y="621698"/>
        <a:ext cx="89909" cy="153008"/>
      </dsp:txXfrm>
    </dsp:sp>
    <dsp:sp modelId="{D6231427-B596-4CB2-8234-7C84D1FDC827}">
      <dsp:nvSpPr>
        <dsp:cNvPr id="0" name=""/>
        <dsp:cNvSpPr/>
      </dsp:nvSpPr>
      <dsp:spPr>
        <a:xfrm>
          <a:off x="2055940" y="667164"/>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202621" y="777818"/>
        <a:ext cx="708236" cy="534284"/>
      </dsp:txXfrm>
    </dsp:sp>
    <dsp:sp modelId="{E9D7BBDF-8104-4ABC-92BE-EF39B787A307}">
      <dsp:nvSpPr>
        <dsp:cNvPr id="0" name=""/>
        <dsp:cNvSpPr/>
      </dsp:nvSpPr>
      <dsp:spPr>
        <a:xfrm rot="6480000">
          <a:off x="2287148" y="1451569"/>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2324866" y="1475167"/>
        <a:ext cx="134466" cy="153008"/>
      </dsp:txXfrm>
    </dsp:sp>
    <dsp:sp modelId="{649E45DB-E36E-4EE5-847D-8A993BD5BD55}">
      <dsp:nvSpPr>
        <dsp:cNvPr id="0" name=""/>
        <dsp:cNvSpPr/>
      </dsp:nvSpPr>
      <dsp:spPr>
        <a:xfrm>
          <a:off x="1705491"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 Voorjaars bericht</a:t>
          </a:r>
        </a:p>
      </dsp:txBody>
      <dsp:txXfrm>
        <a:off x="1852172" y="1856389"/>
        <a:ext cx="708236" cy="534284"/>
      </dsp:txXfrm>
    </dsp:sp>
    <dsp:sp modelId="{1B1758DF-E1F4-43A8-AE76-776143A704E0}">
      <dsp:nvSpPr>
        <dsp:cNvPr id="0" name=""/>
        <dsp:cNvSpPr/>
      </dsp:nvSpPr>
      <dsp:spPr>
        <a:xfrm rot="10800000">
          <a:off x="1606133" y="1996025"/>
          <a:ext cx="70213"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1627197" y="2047027"/>
        <a:ext cx="49149" cy="153008"/>
      </dsp:txXfrm>
    </dsp:sp>
    <dsp:sp modelId="{DC5317DF-DB87-43D5-AF42-333B54E72ED1}">
      <dsp:nvSpPr>
        <dsp:cNvPr id="0" name=""/>
        <dsp:cNvSpPr/>
      </dsp:nvSpPr>
      <dsp:spPr>
        <a:xfrm>
          <a:off x="571414"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 bericht</a:t>
          </a:r>
        </a:p>
      </dsp:txBody>
      <dsp:txXfrm>
        <a:off x="718095" y="1856389"/>
        <a:ext cx="708236" cy="534284"/>
      </dsp:txXfrm>
    </dsp:sp>
    <dsp:sp modelId="{6693AA14-06F1-4466-BE28-34AA94F8D1FF}">
      <dsp:nvSpPr>
        <dsp:cNvPr id="0" name=""/>
        <dsp:cNvSpPr/>
      </dsp:nvSpPr>
      <dsp:spPr>
        <a:xfrm rot="15120000">
          <a:off x="802622" y="1461910"/>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840340" y="1540316"/>
        <a:ext cx="134466" cy="153008"/>
      </dsp:txXfrm>
    </dsp:sp>
    <dsp:sp modelId="{2F5D5E1B-7485-4503-8128-EB7FEA3AB975}">
      <dsp:nvSpPr>
        <dsp:cNvPr id="0" name=""/>
        <dsp:cNvSpPr/>
      </dsp:nvSpPr>
      <dsp:spPr>
        <a:xfrm>
          <a:off x="220965" y="667164"/>
          <a:ext cx="1001598" cy="755592"/>
        </a:xfrm>
        <a:prstGeom prst="ellipse">
          <a:avLst/>
        </a:prstGeom>
        <a:solidFill>
          <a:schemeClr val="accent1">
            <a:lumMod val="60000"/>
            <a:lumOff val="40000"/>
          </a:schemeClr>
        </a:solidFill>
        <a:ln w="19050" cap="flat" cmpd="sng" algn="ctr">
          <a:no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chemeClr val="bg1"/>
              </a:solidFill>
              <a:latin typeface="Arial" panose="020B0604020202020204" pitchFamily="34" charset="0"/>
              <a:ea typeface="+mn-ea"/>
              <a:cs typeface="Arial" panose="020B0604020202020204" pitchFamily="34" charset="0"/>
            </a:rPr>
            <a:t>Jaarstukken</a:t>
          </a:r>
        </a:p>
      </dsp:txBody>
      <dsp:txXfrm>
        <a:off x="367646" y="777818"/>
        <a:ext cx="708236" cy="534284"/>
      </dsp:txXfrm>
    </dsp:sp>
    <dsp:sp modelId="{E9CAE3A9-037A-45A9-A0F0-26DF04E8C9E0}">
      <dsp:nvSpPr>
        <dsp:cNvPr id="0" name=""/>
        <dsp:cNvSpPr/>
      </dsp:nvSpPr>
      <dsp:spPr>
        <a:xfrm rot="19440000">
          <a:off x="1113346" y="586294"/>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1117026" y="648621"/>
        <a:ext cx="89909" cy="153008"/>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138453" y="571"/>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Kadernota</a:t>
          </a:r>
        </a:p>
      </dsp:txBody>
      <dsp:txXfrm>
        <a:off x="1285134" y="111225"/>
        <a:ext cx="708236" cy="534284"/>
      </dsp:txXfrm>
    </dsp:sp>
    <dsp:sp modelId="{F24E97CB-BAB4-4EA4-A102-E0355A83E3C3}">
      <dsp:nvSpPr>
        <dsp:cNvPr id="0" name=""/>
        <dsp:cNvSpPr/>
      </dsp:nvSpPr>
      <dsp:spPr>
        <a:xfrm rot="2160000">
          <a:off x="2030833" y="582021"/>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2034513" y="621698"/>
        <a:ext cx="89909" cy="153008"/>
      </dsp:txXfrm>
    </dsp:sp>
    <dsp:sp modelId="{D6231427-B596-4CB2-8234-7C84D1FDC827}">
      <dsp:nvSpPr>
        <dsp:cNvPr id="0" name=""/>
        <dsp:cNvSpPr/>
      </dsp:nvSpPr>
      <dsp:spPr>
        <a:xfrm>
          <a:off x="2055940" y="667164"/>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202621" y="777818"/>
        <a:ext cx="708236" cy="534284"/>
      </dsp:txXfrm>
    </dsp:sp>
    <dsp:sp modelId="{E9D7BBDF-8104-4ABC-92BE-EF39B787A307}">
      <dsp:nvSpPr>
        <dsp:cNvPr id="0" name=""/>
        <dsp:cNvSpPr/>
      </dsp:nvSpPr>
      <dsp:spPr>
        <a:xfrm rot="6480000">
          <a:off x="2287148" y="1451569"/>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2324866" y="1475167"/>
        <a:ext cx="134466" cy="153008"/>
      </dsp:txXfrm>
    </dsp:sp>
    <dsp:sp modelId="{649E45DB-E36E-4EE5-847D-8A993BD5BD55}">
      <dsp:nvSpPr>
        <dsp:cNvPr id="0" name=""/>
        <dsp:cNvSpPr/>
      </dsp:nvSpPr>
      <dsp:spPr>
        <a:xfrm>
          <a:off x="1705491"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 Voorjaars bericht</a:t>
          </a:r>
        </a:p>
      </dsp:txBody>
      <dsp:txXfrm>
        <a:off x="1852172" y="1856389"/>
        <a:ext cx="708236" cy="534284"/>
      </dsp:txXfrm>
    </dsp:sp>
    <dsp:sp modelId="{1B1758DF-E1F4-43A8-AE76-776143A704E0}">
      <dsp:nvSpPr>
        <dsp:cNvPr id="0" name=""/>
        <dsp:cNvSpPr/>
      </dsp:nvSpPr>
      <dsp:spPr>
        <a:xfrm rot="10800000">
          <a:off x="1606133" y="1996025"/>
          <a:ext cx="70213"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1627197" y="2047027"/>
        <a:ext cx="49149" cy="153008"/>
      </dsp:txXfrm>
    </dsp:sp>
    <dsp:sp modelId="{DC5317DF-DB87-43D5-AF42-333B54E72ED1}">
      <dsp:nvSpPr>
        <dsp:cNvPr id="0" name=""/>
        <dsp:cNvSpPr/>
      </dsp:nvSpPr>
      <dsp:spPr>
        <a:xfrm>
          <a:off x="571414"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 bericht</a:t>
          </a:r>
        </a:p>
      </dsp:txBody>
      <dsp:txXfrm>
        <a:off x="718095" y="1856389"/>
        <a:ext cx="708236" cy="534284"/>
      </dsp:txXfrm>
    </dsp:sp>
    <dsp:sp modelId="{6693AA14-06F1-4466-BE28-34AA94F8D1FF}">
      <dsp:nvSpPr>
        <dsp:cNvPr id="0" name=""/>
        <dsp:cNvSpPr/>
      </dsp:nvSpPr>
      <dsp:spPr>
        <a:xfrm rot="15120000">
          <a:off x="802622" y="1461910"/>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840340" y="1540316"/>
        <a:ext cx="134466" cy="153008"/>
      </dsp:txXfrm>
    </dsp:sp>
    <dsp:sp modelId="{2F5D5E1B-7485-4503-8128-EB7FEA3AB975}">
      <dsp:nvSpPr>
        <dsp:cNvPr id="0" name=""/>
        <dsp:cNvSpPr/>
      </dsp:nvSpPr>
      <dsp:spPr>
        <a:xfrm>
          <a:off x="220965" y="667164"/>
          <a:ext cx="1001598" cy="755592"/>
        </a:xfrm>
        <a:prstGeom prst="ellipse">
          <a:avLst/>
        </a:prstGeom>
        <a:solidFill>
          <a:schemeClr val="accent1">
            <a:lumMod val="60000"/>
            <a:lumOff val="40000"/>
          </a:schemeClr>
        </a:solidFill>
        <a:ln w="19050" cap="flat" cmpd="sng" algn="ctr">
          <a:no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chemeClr val="bg1"/>
              </a:solidFill>
              <a:latin typeface="Arial" panose="020B0604020202020204" pitchFamily="34" charset="0"/>
              <a:ea typeface="+mn-ea"/>
              <a:cs typeface="Arial" panose="020B0604020202020204" pitchFamily="34" charset="0"/>
            </a:rPr>
            <a:t>Jaarstukken</a:t>
          </a:r>
        </a:p>
      </dsp:txBody>
      <dsp:txXfrm>
        <a:off x="367646" y="777818"/>
        <a:ext cx="708236" cy="534284"/>
      </dsp:txXfrm>
    </dsp:sp>
    <dsp:sp modelId="{E9CAE3A9-037A-45A9-A0F0-26DF04E8C9E0}">
      <dsp:nvSpPr>
        <dsp:cNvPr id="0" name=""/>
        <dsp:cNvSpPr/>
      </dsp:nvSpPr>
      <dsp:spPr>
        <a:xfrm rot="19440000">
          <a:off x="1113346" y="586294"/>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1117026" y="648621"/>
        <a:ext cx="89909" cy="15300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17AD0BC-9DE5-473F-993A-7EE2F0230AA0}">
      <dsp:nvSpPr>
        <dsp:cNvPr id="0" name=""/>
        <dsp:cNvSpPr/>
      </dsp:nvSpPr>
      <dsp:spPr>
        <a:xfrm>
          <a:off x="703" y="0"/>
          <a:ext cx="2098665" cy="552450"/>
        </a:xfrm>
        <a:prstGeom prst="homePlate">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13335" bIns="26670" numCol="1" spcCol="1270" anchor="ctr" anchorCtr="0">
          <a:noAutofit/>
        </a:bodyPr>
        <a:lstStyle/>
        <a:p>
          <a:pPr marL="0" lvl="0" indent="0" algn="ctr" defTabSz="444500">
            <a:lnSpc>
              <a:spcPct val="90000"/>
            </a:lnSpc>
            <a:spcBef>
              <a:spcPct val="0"/>
            </a:spcBef>
            <a:spcAft>
              <a:spcPct val="35000"/>
            </a:spcAft>
            <a:buNone/>
          </a:pPr>
          <a:r>
            <a:rPr lang="nl-NL" sz="1000" kern="1200">
              <a:latin typeface="Arial" panose="020B0604020202020204" pitchFamily="34" charset="0"/>
              <a:cs typeface="Arial" panose="020B0604020202020204" pitchFamily="34" charset="0"/>
            </a:rPr>
            <a:t>Jaar T-1 - planning</a:t>
          </a:r>
        </a:p>
      </dsp:txBody>
      <dsp:txXfrm>
        <a:off x="703" y="0"/>
        <a:ext cx="1960553" cy="552450"/>
      </dsp:txXfrm>
    </dsp:sp>
    <dsp:sp modelId="{7C658D02-BC88-4F15-8FA4-CDB387E4AE24}">
      <dsp:nvSpPr>
        <dsp:cNvPr id="0" name=""/>
        <dsp:cNvSpPr/>
      </dsp:nvSpPr>
      <dsp:spPr>
        <a:xfrm>
          <a:off x="1594286" y="0"/>
          <a:ext cx="2137783" cy="552450"/>
        </a:xfrm>
        <a:prstGeom prst="chevron">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marL="0" lvl="0" indent="0" algn="ctr" defTabSz="444500">
            <a:lnSpc>
              <a:spcPct val="90000"/>
            </a:lnSpc>
            <a:spcBef>
              <a:spcPct val="0"/>
            </a:spcBef>
            <a:spcAft>
              <a:spcPct val="35000"/>
            </a:spcAft>
            <a:buNone/>
          </a:pPr>
          <a:r>
            <a:rPr lang="nl-NL" sz="1000" kern="1200">
              <a:latin typeface="Arial" panose="020B0604020202020204" pitchFamily="34" charset="0"/>
              <a:cs typeface="Arial" panose="020B0604020202020204" pitchFamily="34" charset="0"/>
            </a:rPr>
            <a:t>Jaar T - uitvoeren en bijsturen</a:t>
          </a:r>
        </a:p>
      </dsp:txBody>
      <dsp:txXfrm>
        <a:off x="1870511" y="0"/>
        <a:ext cx="1585333" cy="552450"/>
      </dsp:txXfrm>
    </dsp:sp>
    <dsp:sp modelId="{012C9075-A358-4E9E-8D6D-1FF0A64F1831}">
      <dsp:nvSpPr>
        <dsp:cNvPr id="0" name=""/>
        <dsp:cNvSpPr/>
      </dsp:nvSpPr>
      <dsp:spPr>
        <a:xfrm>
          <a:off x="3226988" y="0"/>
          <a:ext cx="2525408" cy="552450"/>
        </a:xfrm>
        <a:prstGeom prst="chevron">
          <a:avLst/>
        </a:prstGeom>
        <a:solidFill>
          <a:schemeClr val="accent1">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marL="0" lvl="0" indent="0" algn="ctr" defTabSz="444500">
            <a:lnSpc>
              <a:spcPct val="90000"/>
            </a:lnSpc>
            <a:spcBef>
              <a:spcPct val="0"/>
            </a:spcBef>
            <a:spcAft>
              <a:spcPct val="35000"/>
            </a:spcAft>
            <a:buNone/>
          </a:pPr>
          <a:r>
            <a:rPr lang="nl-NL" sz="1000" kern="1200">
              <a:latin typeface="Arial" panose="020B0604020202020204" pitchFamily="34" charset="0"/>
              <a:cs typeface="Arial" panose="020B0604020202020204" pitchFamily="34" charset="0"/>
            </a:rPr>
            <a:t>Jaar T+1 - verantwoorden</a:t>
          </a:r>
        </a:p>
      </dsp:txBody>
      <dsp:txXfrm>
        <a:off x="3503213" y="0"/>
        <a:ext cx="1972958" cy="5524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9F2982-06B8-4DAD-AF6C-7E5E4CAFD043}">
      <dsp:nvSpPr>
        <dsp:cNvPr id="0" name=""/>
        <dsp:cNvSpPr/>
      </dsp:nvSpPr>
      <dsp:spPr>
        <a:xfrm>
          <a:off x="2415" y="173743"/>
          <a:ext cx="1055979" cy="633587"/>
        </a:xfrm>
        <a:prstGeom prst="roundRect">
          <a:avLst>
            <a:gd name="adj" fmla="val 10000"/>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t>Kadernota</a:t>
          </a:r>
        </a:p>
      </dsp:txBody>
      <dsp:txXfrm>
        <a:off x="20972" y="192300"/>
        <a:ext cx="1018865" cy="596473"/>
      </dsp:txXfrm>
    </dsp:sp>
    <dsp:sp modelId="{E9143C28-E551-480A-AC03-23671185D7C1}">
      <dsp:nvSpPr>
        <dsp:cNvPr id="0" name=""/>
        <dsp:cNvSpPr/>
      </dsp:nvSpPr>
      <dsp:spPr>
        <a:xfrm>
          <a:off x="1163992" y="359596"/>
          <a:ext cx="223867" cy="26188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p>
      </dsp:txBody>
      <dsp:txXfrm>
        <a:off x="1163992" y="411972"/>
        <a:ext cx="156707" cy="157130"/>
      </dsp:txXfrm>
    </dsp:sp>
    <dsp:sp modelId="{912DA0EB-7094-46BB-9661-4EF54600C8D0}">
      <dsp:nvSpPr>
        <dsp:cNvPr id="0" name=""/>
        <dsp:cNvSpPr/>
      </dsp:nvSpPr>
      <dsp:spPr>
        <a:xfrm>
          <a:off x="1480786" y="173743"/>
          <a:ext cx="1055979" cy="633587"/>
        </a:xfrm>
        <a:prstGeom prst="roundRect">
          <a:avLst>
            <a:gd name="adj" fmla="val 10000"/>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t>Begroting</a:t>
          </a:r>
        </a:p>
      </dsp:txBody>
      <dsp:txXfrm>
        <a:off x="1499343" y="192300"/>
        <a:ext cx="1018865" cy="596473"/>
      </dsp:txXfrm>
    </dsp:sp>
    <dsp:sp modelId="{A6EEBD9B-B67B-4662-A592-66196BB831B2}">
      <dsp:nvSpPr>
        <dsp:cNvPr id="0" name=""/>
        <dsp:cNvSpPr/>
      </dsp:nvSpPr>
      <dsp:spPr>
        <a:xfrm>
          <a:off x="2642364" y="359596"/>
          <a:ext cx="223867" cy="26188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p>
      </dsp:txBody>
      <dsp:txXfrm>
        <a:off x="2642364" y="411972"/>
        <a:ext cx="156707" cy="157130"/>
      </dsp:txXfrm>
    </dsp:sp>
    <dsp:sp modelId="{2AD0290C-687E-4A8B-8D74-2A7357763370}">
      <dsp:nvSpPr>
        <dsp:cNvPr id="0" name=""/>
        <dsp:cNvSpPr/>
      </dsp:nvSpPr>
      <dsp:spPr>
        <a:xfrm>
          <a:off x="2959158" y="173743"/>
          <a:ext cx="1055979" cy="633587"/>
        </a:xfrm>
        <a:prstGeom prst="roundRect">
          <a:avLst>
            <a:gd name="adj" fmla="val 10000"/>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t>Verantwoording 2/3 x</a:t>
          </a:r>
        </a:p>
      </dsp:txBody>
      <dsp:txXfrm>
        <a:off x="2977715" y="192300"/>
        <a:ext cx="1018865" cy="596473"/>
      </dsp:txXfrm>
    </dsp:sp>
    <dsp:sp modelId="{5A904CD0-11A8-4D68-BE84-406B24394988}">
      <dsp:nvSpPr>
        <dsp:cNvPr id="0" name=""/>
        <dsp:cNvSpPr/>
      </dsp:nvSpPr>
      <dsp:spPr>
        <a:xfrm>
          <a:off x="4120736" y="359596"/>
          <a:ext cx="223867" cy="26188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p>
      </dsp:txBody>
      <dsp:txXfrm>
        <a:off x="4120736" y="411972"/>
        <a:ext cx="156707" cy="157130"/>
      </dsp:txXfrm>
    </dsp:sp>
    <dsp:sp modelId="{24F103FF-E008-40F7-9AF4-6A1AA80CCA2E}">
      <dsp:nvSpPr>
        <dsp:cNvPr id="0" name=""/>
        <dsp:cNvSpPr/>
      </dsp:nvSpPr>
      <dsp:spPr>
        <a:xfrm>
          <a:off x="4437530" y="173743"/>
          <a:ext cx="1055979" cy="633587"/>
        </a:xfrm>
        <a:prstGeom prst="roundRect">
          <a:avLst>
            <a:gd name="adj" fmla="val 10000"/>
          </a:avLst>
        </a:prstGeom>
        <a:solidFill>
          <a:schemeClr val="accent1">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t>Jaaarstukken</a:t>
          </a:r>
        </a:p>
      </dsp:txBody>
      <dsp:txXfrm>
        <a:off x="4456087" y="192300"/>
        <a:ext cx="1018865" cy="59647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138453" y="598"/>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Kader-</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nota</a:t>
          </a:r>
        </a:p>
      </dsp:txBody>
      <dsp:txXfrm>
        <a:off x="1285134" y="111252"/>
        <a:ext cx="708236" cy="534284"/>
      </dsp:txXfrm>
    </dsp:sp>
    <dsp:sp modelId="{F24E97CB-BAB4-4EA4-A102-E0355A83E3C3}">
      <dsp:nvSpPr>
        <dsp:cNvPr id="0" name=""/>
        <dsp:cNvSpPr/>
      </dsp:nvSpPr>
      <dsp:spPr>
        <a:xfrm rot="2160000">
          <a:off x="2030844" y="582072"/>
          <a:ext cx="128486"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2034525" y="621746"/>
        <a:ext cx="89940" cy="153008"/>
      </dsp:txXfrm>
    </dsp:sp>
    <dsp:sp modelId="{D6231427-B596-4CB2-8234-7C84D1FDC827}">
      <dsp:nvSpPr>
        <dsp:cNvPr id="0" name=""/>
        <dsp:cNvSpPr/>
      </dsp:nvSpPr>
      <dsp:spPr>
        <a:xfrm>
          <a:off x="2056007" y="667240"/>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202688" y="777894"/>
        <a:ext cx="708236" cy="534284"/>
      </dsp:txXfrm>
    </dsp:sp>
    <dsp:sp modelId="{E9D7BBDF-8104-4ABC-92BE-EF39B787A307}">
      <dsp:nvSpPr>
        <dsp:cNvPr id="0" name=""/>
        <dsp:cNvSpPr/>
      </dsp:nvSpPr>
      <dsp:spPr>
        <a:xfrm rot="6480000">
          <a:off x="2287180" y="1451683"/>
          <a:ext cx="192137"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2324907" y="1475275"/>
        <a:ext cx="134496" cy="153008"/>
      </dsp:txXfrm>
    </dsp:sp>
    <dsp:sp modelId="{649E45DB-E36E-4EE5-847D-8A993BD5BD55}">
      <dsp:nvSpPr>
        <dsp:cNvPr id="0" name=""/>
        <dsp:cNvSpPr/>
      </dsp:nvSpPr>
      <dsp:spPr>
        <a:xfrm>
          <a:off x="1705532" y="1745890"/>
          <a:ext cx="1001598" cy="755592"/>
        </a:xfrm>
        <a:prstGeom prst="ellipse">
          <a:avLst/>
        </a:prstGeom>
        <a:solidFill>
          <a:schemeClr val="bg1"/>
        </a:solidFill>
        <a:ln w="19050" cap="flat" cmpd="sng" algn="ctr">
          <a:solidFill>
            <a:schemeClr val="accent1">
              <a:lumMod val="60000"/>
              <a:lumOff val="4000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rgbClr val="0066B6"/>
              </a:solidFill>
              <a:latin typeface="Arial" panose="020B0604020202020204" pitchFamily="34" charset="0"/>
              <a:ea typeface="+mn-ea"/>
              <a:cs typeface="Arial" panose="020B0604020202020204" pitchFamily="34" charset="0"/>
            </a:rPr>
            <a:t>Voorjaars</a:t>
          </a:r>
        </a:p>
        <a:p>
          <a:pPr marL="0" lvl="0" indent="0" algn="ctr" defTabSz="355600">
            <a:lnSpc>
              <a:spcPct val="90000"/>
            </a:lnSpc>
            <a:spcBef>
              <a:spcPct val="0"/>
            </a:spcBef>
            <a:spcAft>
              <a:spcPct val="35000"/>
            </a:spcAft>
            <a:buNone/>
          </a:pPr>
          <a:r>
            <a:rPr lang="nl-NL" sz="800" b="0" kern="1200">
              <a:solidFill>
                <a:srgbClr val="0066B6"/>
              </a:solidFill>
              <a:latin typeface="Arial" panose="020B0604020202020204" pitchFamily="34" charset="0"/>
              <a:ea typeface="+mn-ea"/>
              <a:cs typeface="Arial" panose="020B0604020202020204" pitchFamily="34" charset="0"/>
            </a:rPr>
            <a:t>bericht</a:t>
          </a:r>
        </a:p>
      </dsp:txBody>
      <dsp:txXfrm>
        <a:off x="1852213" y="1856544"/>
        <a:ext cx="708236" cy="534284"/>
      </dsp:txXfrm>
    </dsp:sp>
    <dsp:sp modelId="{1B1758DF-E1F4-43A8-AE76-776143A704E0}">
      <dsp:nvSpPr>
        <dsp:cNvPr id="0" name=""/>
        <dsp:cNvSpPr/>
      </dsp:nvSpPr>
      <dsp:spPr>
        <a:xfrm rot="10800000">
          <a:off x="1606112" y="1996180"/>
          <a:ext cx="70256"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1627189" y="2047182"/>
        <a:ext cx="49179" cy="153008"/>
      </dsp:txXfrm>
    </dsp:sp>
    <dsp:sp modelId="{DC5317DF-DB87-43D5-AF42-333B54E72ED1}">
      <dsp:nvSpPr>
        <dsp:cNvPr id="0" name=""/>
        <dsp:cNvSpPr/>
      </dsp:nvSpPr>
      <dsp:spPr>
        <a:xfrm>
          <a:off x="571373" y="1745890"/>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718054" y="1856544"/>
        <a:ext cx="708236" cy="534284"/>
      </dsp:txXfrm>
    </dsp:sp>
    <dsp:sp modelId="{6693AA14-06F1-4466-BE28-34AA94F8D1FF}">
      <dsp:nvSpPr>
        <dsp:cNvPr id="0" name=""/>
        <dsp:cNvSpPr/>
      </dsp:nvSpPr>
      <dsp:spPr>
        <a:xfrm rot="15120000">
          <a:off x="802547" y="1462027"/>
          <a:ext cx="192137"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840274" y="1540439"/>
        <a:ext cx="134496" cy="153008"/>
      </dsp:txXfrm>
    </dsp:sp>
    <dsp:sp modelId="{2F5D5E1B-7485-4503-8128-EB7FEA3AB975}">
      <dsp:nvSpPr>
        <dsp:cNvPr id="0" name=""/>
        <dsp:cNvSpPr/>
      </dsp:nvSpPr>
      <dsp:spPr>
        <a:xfrm>
          <a:off x="220899" y="667240"/>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Jaarstukken</a:t>
          </a:r>
        </a:p>
      </dsp:txBody>
      <dsp:txXfrm>
        <a:off x="367580" y="777894"/>
        <a:ext cx="708236" cy="534284"/>
      </dsp:txXfrm>
    </dsp:sp>
    <dsp:sp modelId="{E9CAE3A9-037A-45A9-A0F0-26DF04E8C9E0}">
      <dsp:nvSpPr>
        <dsp:cNvPr id="0" name=""/>
        <dsp:cNvSpPr/>
      </dsp:nvSpPr>
      <dsp:spPr>
        <a:xfrm rot="19440000">
          <a:off x="1113290" y="586347"/>
          <a:ext cx="128486"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1116971" y="648677"/>
        <a:ext cx="89940" cy="15300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6DE565-8800-47A8-A34C-5FC46A80798B}">
      <dsp:nvSpPr>
        <dsp:cNvPr id="0" name=""/>
        <dsp:cNvSpPr/>
      </dsp:nvSpPr>
      <dsp:spPr>
        <a:xfrm>
          <a:off x="148271" y="71760"/>
          <a:ext cx="1144143" cy="1144143"/>
        </a:xfrm>
        <a:prstGeom prst="pie">
          <a:avLst>
            <a:gd name="adj1" fmla="val 16200000"/>
            <a:gd name="adj2" fmla="val 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ysClr val="window" lastClr="FFFFFF"/>
              </a:solidFill>
              <a:latin typeface="Arial" panose="020B0604020202020204" pitchFamily="34" charset="0"/>
              <a:ea typeface="+mn-ea"/>
              <a:cs typeface="Arial" panose="020B0604020202020204" pitchFamily="34" charset="0"/>
            </a:rPr>
            <a:t>do</a:t>
          </a:r>
        </a:p>
      </dsp:txBody>
      <dsp:txXfrm>
        <a:off x="755620" y="308898"/>
        <a:ext cx="422243" cy="313277"/>
      </dsp:txXfrm>
    </dsp:sp>
    <dsp:sp modelId="{36ECA6B5-2D4A-4712-8EF2-4E2809695653}">
      <dsp:nvSpPr>
        <dsp:cNvPr id="0" name=""/>
        <dsp:cNvSpPr/>
      </dsp:nvSpPr>
      <dsp:spPr>
        <a:xfrm>
          <a:off x="148271" y="110171"/>
          <a:ext cx="1144143" cy="1144143"/>
        </a:xfrm>
        <a:prstGeom prst="pie">
          <a:avLst>
            <a:gd name="adj1" fmla="val 0"/>
            <a:gd name="adj2" fmla="val 5400000"/>
          </a:avLst>
        </a:prstGeom>
        <a:solidFill>
          <a:schemeClr val="bg1"/>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kern="1200" baseline="0">
              <a:solidFill>
                <a:srgbClr val="0066B6"/>
              </a:solidFill>
              <a:latin typeface="Arial" panose="020B0604020202020204" pitchFamily="34" charset="0"/>
              <a:ea typeface="Verdana" panose="020B0604030504040204" pitchFamily="34" charset="0"/>
              <a:cs typeface="Arial" panose="020B0604020202020204" pitchFamily="34" charset="0"/>
            </a:rPr>
            <a:t>check</a:t>
          </a:r>
        </a:p>
      </dsp:txBody>
      <dsp:txXfrm>
        <a:off x="755620" y="703899"/>
        <a:ext cx="422243" cy="313277"/>
      </dsp:txXfrm>
    </dsp:sp>
    <dsp:sp modelId="{08927416-FF41-488E-8065-76224C464A77}">
      <dsp:nvSpPr>
        <dsp:cNvPr id="0" name=""/>
        <dsp:cNvSpPr/>
      </dsp:nvSpPr>
      <dsp:spPr>
        <a:xfrm>
          <a:off x="109860" y="110171"/>
          <a:ext cx="1144143" cy="1144143"/>
        </a:xfrm>
        <a:prstGeom prst="pie">
          <a:avLst>
            <a:gd name="adj1" fmla="val 5400000"/>
            <a:gd name="adj2" fmla="val 1080000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ysClr val="window" lastClr="FFFFFF"/>
              </a:solidFill>
              <a:latin typeface="Arial" panose="020B0604020202020204" pitchFamily="34" charset="0"/>
              <a:ea typeface="+mn-ea"/>
              <a:cs typeface="Arial" panose="020B0604020202020204" pitchFamily="34" charset="0"/>
            </a:rPr>
            <a:t>act</a:t>
          </a:r>
        </a:p>
      </dsp:txBody>
      <dsp:txXfrm>
        <a:off x="224411" y="703899"/>
        <a:ext cx="422243" cy="313277"/>
      </dsp:txXfrm>
    </dsp:sp>
    <dsp:sp modelId="{53E12850-6B09-4BD0-A218-3A9AC19CE63C}">
      <dsp:nvSpPr>
        <dsp:cNvPr id="0" name=""/>
        <dsp:cNvSpPr/>
      </dsp:nvSpPr>
      <dsp:spPr>
        <a:xfrm>
          <a:off x="109860" y="71760"/>
          <a:ext cx="1144143" cy="1144143"/>
        </a:xfrm>
        <a:prstGeom prst="pie">
          <a:avLst>
            <a:gd name="adj1" fmla="val 10800000"/>
            <a:gd name="adj2" fmla="val 1620000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chemeClr val="bg1"/>
              </a:solidFill>
              <a:latin typeface="Arial" panose="020B0604020202020204" pitchFamily="34" charset="0"/>
              <a:ea typeface="+mn-ea"/>
              <a:cs typeface="Arial" panose="020B0604020202020204" pitchFamily="34" charset="0"/>
            </a:rPr>
            <a:t>plan</a:t>
          </a:r>
        </a:p>
      </dsp:txBody>
      <dsp:txXfrm>
        <a:off x="224411" y="308898"/>
        <a:ext cx="422243" cy="313277"/>
      </dsp:txXfrm>
    </dsp:sp>
    <dsp:sp modelId="{EEA1843F-9F7D-495F-A1E5-3CB3E38BE5A4}">
      <dsp:nvSpPr>
        <dsp:cNvPr id="0" name=""/>
        <dsp:cNvSpPr/>
      </dsp:nvSpPr>
      <dsp:spPr>
        <a:xfrm>
          <a:off x="77443" y="932"/>
          <a:ext cx="1285798" cy="1285798"/>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30B01357-6868-40D3-923E-B6E35AA83E3C}">
      <dsp:nvSpPr>
        <dsp:cNvPr id="0" name=""/>
        <dsp:cNvSpPr/>
      </dsp:nvSpPr>
      <dsp:spPr>
        <a:xfrm>
          <a:off x="77443" y="39343"/>
          <a:ext cx="1285798" cy="1285798"/>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78AE7DD5-5A32-4520-9B4C-641D6405EA5D}">
      <dsp:nvSpPr>
        <dsp:cNvPr id="0" name=""/>
        <dsp:cNvSpPr/>
      </dsp:nvSpPr>
      <dsp:spPr>
        <a:xfrm>
          <a:off x="39032" y="39343"/>
          <a:ext cx="1285798" cy="1285798"/>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FC2DD425-93E1-4480-A9F4-EB0DE48B1E47}">
      <dsp:nvSpPr>
        <dsp:cNvPr id="0" name=""/>
        <dsp:cNvSpPr/>
      </dsp:nvSpPr>
      <dsp:spPr>
        <a:xfrm>
          <a:off x="39032" y="932"/>
          <a:ext cx="1285798" cy="1285798"/>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138453" y="571"/>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chemeClr val="bg1"/>
              </a:solidFill>
              <a:latin typeface="Arial" panose="020B0604020202020204" pitchFamily="34" charset="0"/>
              <a:ea typeface="+mn-ea"/>
              <a:cs typeface="Arial" panose="020B0604020202020204" pitchFamily="34" charset="0"/>
            </a:rPr>
            <a:t>Kadernota</a:t>
          </a:r>
        </a:p>
      </dsp:txBody>
      <dsp:txXfrm>
        <a:off x="1285134" y="111225"/>
        <a:ext cx="708236" cy="534284"/>
      </dsp:txXfrm>
    </dsp:sp>
    <dsp:sp modelId="{F24E97CB-BAB4-4EA4-A102-E0355A83E3C3}">
      <dsp:nvSpPr>
        <dsp:cNvPr id="0" name=""/>
        <dsp:cNvSpPr/>
      </dsp:nvSpPr>
      <dsp:spPr>
        <a:xfrm rot="2160000">
          <a:off x="2030833" y="582021"/>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chemeClr val="accent1">
                <a:lumMod val="75000"/>
              </a:schemeClr>
            </a:solidFill>
            <a:latin typeface="Arial" panose="020B0604020202020204" pitchFamily="34" charset="0"/>
            <a:ea typeface="+mn-ea"/>
            <a:cs typeface="Arial" panose="020B0604020202020204" pitchFamily="34" charset="0"/>
          </a:endParaRPr>
        </a:p>
      </dsp:txBody>
      <dsp:txXfrm>
        <a:off x="2034513" y="621698"/>
        <a:ext cx="89909" cy="153008"/>
      </dsp:txXfrm>
    </dsp:sp>
    <dsp:sp modelId="{D6231427-B596-4CB2-8234-7C84D1FDC827}">
      <dsp:nvSpPr>
        <dsp:cNvPr id="0" name=""/>
        <dsp:cNvSpPr/>
      </dsp:nvSpPr>
      <dsp:spPr>
        <a:xfrm>
          <a:off x="2055940" y="667164"/>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202621" y="777818"/>
        <a:ext cx="708236" cy="534284"/>
      </dsp:txXfrm>
    </dsp:sp>
    <dsp:sp modelId="{E9D7BBDF-8104-4ABC-92BE-EF39B787A307}">
      <dsp:nvSpPr>
        <dsp:cNvPr id="0" name=""/>
        <dsp:cNvSpPr/>
      </dsp:nvSpPr>
      <dsp:spPr>
        <a:xfrm rot="6480000">
          <a:off x="2287148" y="1451569"/>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chemeClr val="accent1">
                <a:lumMod val="75000"/>
              </a:schemeClr>
            </a:solidFill>
            <a:latin typeface="Arial" panose="020B0604020202020204" pitchFamily="34" charset="0"/>
            <a:ea typeface="+mn-ea"/>
            <a:cs typeface="Arial" panose="020B0604020202020204" pitchFamily="34" charset="0"/>
          </a:endParaRPr>
        </a:p>
      </dsp:txBody>
      <dsp:txXfrm rot="10800000">
        <a:off x="2324866" y="1475167"/>
        <a:ext cx="134466" cy="153008"/>
      </dsp:txXfrm>
    </dsp:sp>
    <dsp:sp modelId="{649E45DB-E36E-4EE5-847D-8A993BD5BD55}">
      <dsp:nvSpPr>
        <dsp:cNvPr id="0" name=""/>
        <dsp:cNvSpPr/>
      </dsp:nvSpPr>
      <dsp:spPr>
        <a:xfrm>
          <a:off x="1705491"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Voorjaars</a:t>
          </a:r>
          <a:br>
            <a:rPr lang="nl-NL" sz="800" b="0" kern="1200">
              <a:solidFill>
                <a:sysClr val="window" lastClr="FFFFFF"/>
              </a:solidFill>
              <a:latin typeface="Arial" panose="020B0604020202020204" pitchFamily="34" charset="0"/>
              <a:ea typeface="+mn-ea"/>
              <a:cs typeface="Arial" panose="020B0604020202020204" pitchFamily="34" charset="0"/>
            </a:rPr>
          </a:b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1852172" y="1856389"/>
        <a:ext cx="708236" cy="534284"/>
      </dsp:txXfrm>
    </dsp:sp>
    <dsp:sp modelId="{1B1758DF-E1F4-43A8-AE76-776143A704E0}">
      <dsp:nvSpPr>
        <dsp:cNvPr id="0" name=""/>
        <dsp:cNvSpPr/>
      </dsp:nvSpPr>
      <dsp:spPr>
        <a:xfrm rot="10800000">
          <a:off x="1606133" y="1996025"/>
          <a:ext cx="70213"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chemeClr val="accent1">
                <a:lumMod val="75000"/>
              </a:schemeClr>
            </a:solidFill>
            <a:latin typeface="Arial" panose="020B0604020202020204" pitchFamily="34" charset="0"/>
            <a:ea typeface="+mn-ea"/>
            <a:cs typeface="Arial" panose="020B0604020202020204" pitchFamily="34" charset="0"/>
          </a:endParaRPr>
        </a:p>
      </dsp:txBody>
      <dsp:txXfrm rot="10800000">
        <a:off x="1627197" y="2047027"/>
        <a:ext cx="49149" cy="153008"/>
      </dsp:txXfrm>
    </dsp:sp>
    <dsp:sp modelId="{DC5317DF-DB87-43D5-AF42-333B54E72ED1}">
      <dsp:nvSpPr>
        <dsp:cNvPr id="0" name=""/>
        <dsp:cNvSpPr/>
      </dsp:nvSpPr>
      <dsp:spPr>
        <a:xfrm>
          <a:off x="571414"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a:t>
          </a:r>
          <a:br>
            <a:rPr lang="nl-NL" sz="800" b="0" kern="1200">
              <a:solidFill>
                <a:sysClr val="window" lastClr="FFFFFF"/>
              </a:solidFill>
              <a:latin typeface="Arial" panose="020B0604020202020204" pitchFamily="34" charset="0"/>
              <a:ea typeface="+mn-ea"/>
              <a:cs typeface="Arial" panose="020B0604020202020204" pitchFamily="34" charset="0"/>
            </a:rPr>
          </a:b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718095" y="1856389"/>
        <a:ext cx="708236" cy="534284"/>
      </dsp:txXfrm>
    </dsp:sp>
    <dsp:sp modelId="{6693AA14-06F1-4466-BE28-34AA94F8D1FF}">
      <dsp:nvSpPr>
        <dsp:cNvPr id="0" name=""/>
        <dsp:cNvSpPr/>
      </dsp:nvSpPr>
      <dsp:spPr>
        <a:xfrm rot="15120000">
          <a:off x="802622" y="1461910"/>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chemeClr val="accent1">
                <a:lumMod val="75000"/>
              </a:schemeClr>
            </a:solidFill>
            <a:latin typeface="Arial" panose="020B0604020202020204" pitchFamily="34" charset="0"/>
            <a:ea typeface="+mn-ea"/>
            <a:cs typeface="Arial" panose="020B0604020202020204" pitchFamily="34" charset="0"/>
          </a:endParaRPr>
        </a:p>
      </dsp:txBody>
      <dsp:txXfrm rot="10800000">
        <a:off x="840340" y="1540316"/>
        <a:ext cx="134466" cy="153008"/>
      </dsp:txXfrm>
    </dsp:sp>
    <dsp:sp modelId="{2F5D5E1B-7485-4503-8128-EB7FEA3AB975}">
      <dsp:nvSpPr>
        <dsp:cNvPr id="0" name=""/>
        <dsp:cNvSpPr/>
      </dsp:nvSpPr>
      <dsp:spPr>
        <a:xfrm>
          <a:off x="220965" y="667164"/>
          <a:ext cx="1001598" cy="755592"/>
        </a:xfrm>
        <a:prstGeom prst="ellipse">
          <a:avLst/>
        </a:prstGeom>
        <a:solidFill>
          <a:schemeClr val="bg1"/>
        </a:solidFill>
        <a:ln w="19050" cap="flat" cmpd="sng" algn="ctr">
          <a:solidFill>
            <a:schemeClr val="accent1">
              <a:lumMod val="60000"/>
              <a:lumOff val="4000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rgbClr val="0066B6"/>
              </a:solidFill>
              <a:latin typeface="Arial" panose="020B0604020202020204" pitchFamily="34" charset="0"/>
              <a:ea typeface="+mn-ea"/>
              <a:cs typeface="Arial" panose="020B0604020202020204" pitchFamily="34" charset="0"/>
            </a:rPr>
            <a:t>Jaarstukken</a:t>
          </a:r>
        </a:p>
      </dsp:txBody>
      <dsp:txXfrm>
        <a:off x="367646" y="777818"/>
        <a:ext cx="708236" cy="534284"/>
      </dsp:txXfrm>
    </dsp:sp>
    <dsp:sp modelId="{E9CAE3A9-037A-45A9-A0F0-26DF04E8C9E0}">
      <dsp:nvSpPr>
        <dsp:cNvPr id="0" name=""/>
        <dsp:cNvSpPr/>
      </dsp:nvSpPr>
      <dsp:spPr>
        <a:xfrm rot="19440000">
          <a:off x="1113346" y="586294"/>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chemeClr val="accent1">
                <a:lumMod val="75000"/>
              </a:schemeClr>
            </a:solidFill>
            <a:latin typeface="Arial" panose="020B0604020202020204" pitchFamily="34" charset="0"/>
            <a:ea typeface="+mn-ea"/>
            <a:cs typeface="Arial" panose="020B0604020202020204" pitchFamily="34" charset="0"/>
          </a:endParaRPr>
        </a:p>
      </dsp:txBody>
      <dsp:txXfrm>
        <a:off x="1117026" y="648621"/>
        <a:ext cx="89909" cy="153008"/>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225790" y="0"/>
          <a:ext cx="897408" cy="676993"/>
        </a:xfrm>
        <a:prstGeom prst="ellipse">
          <a:avLst/>
        </a:prstGeom>
        <a:solidFill>
          <a:schemeClr val="bg1"/>
        </a:solidFill>
        <a:ln w="19050" cap="flat" cmpd="sng" algn="ctr">
          <a:solidFill>
            <a:schemeClr val="accent1">
              <a:lumMod val="60000"/>
              <a:lumOff val="4000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rgbClr val="0066B6"/>
              </a:solidFill>
              <a:latin typeface="Arial" panose="020B0604020202020204" pitchFamily="34" charset="0"/>
              <a:ea typeface="+mn-ea"/>
              <a:cs typeface="Arial" panose="020B0604020202020204" pitchFamily="34" charset="0"/>
            </a:rPr>
            <a:t>Kadernota</a:t>
          </a:r>
        </a:p>
      </dsp:txBody>
      <dsp:txXfrm>
        <a:off x="1357212" y="99143"/>
        <a:ext cx="634564" cy="478707"/>
      </dsp:txXfrm>
    </dsp:sp>
    <dsp:sp modelId="{F24E97CB-BAB4-4EA4-A102-E0355A83E3C3}">
      <dsp:nvSpPr>
        <dsp:cNvPr id="0" name=""/>
        <dsp:cNvSpPr/>
      </dsp:nvSpPr>
      <dsp:spPr>
        <a:xfrm rot="2161412">
          <a:off x="2025224" y="521200"/>
          <a:ext cx="115257" cy="22848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a:off x="2028530" y="556729"/>
        <a:ext cx="80680" cy="137091"/>
      </dsp:txXfrm>
    </dsp:sp>
    <dsp:sp modelId="{D6231427-B596-4CB2-8234-7C84D1FDC827}">
      <dsp:nvSpPr>
        <dsp:cNvPr id="0" name=""/>
        <dsp:cNvSpPr/>
      </dsp:nvSpPr>
      <dsp:spPr>
        <a:xfrm>
          <a:off x="2047784" y="597729"/>
          <a:ext cx="897408" cy="676993"/>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179206" y="696872"/>
        <a:ext cx="634564" cy="478707"/>
      </dsp:txXfrm>
    </dsp:sp>
    <dsp:sp modelId="{E9D7BBDF-8104-4ABC-92BE-EF39B787A307}">
      <dsp:nvSpPr>
        <dsp:cNvPr id="0" name=""/>
        <dsp:cNvSpPr/>
      </dsp:nvSpPr>
      <dsp:spPr>
        <a:xfrm rot="6480000">
          <a:off x="2254968" y="1300507"/>
          <a:ext cx="172076" cy="22848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2288756" y="1321656"/>
        <a:ext cx="120453" cy="137091"/>
      </dsp:txXfrm>
    </dsp:sp>
    <dsp:sp modelId="{649E45DB-E36E-4EE5-847D-8A993BD5BD55}">
      <dsp:nvSpPr>
        <dsp:cNvPr id="0" name=""/>
        <dsp:cNvSpPr/>
      </dsp:nvSpPr>
      <dsp:spPr>
        <a:xfrm>
          <a:off x="1733810" y="1564040"/>
          <a:ext cx="897408" cy="676993"/>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Voorjaars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1865232" y="1663183"/>
        <a:ext cx="634564" cy="478707"/>
      </dsp:txXfrm>
    </dsp:sp>
    <dsp:sp modelId="{1B1758DF-E1F4-43A8-AE76-776143A704E0}">
      <dsp:nvSpPr>
        <dsp:cNvPr id="0" name=""/>
        <dsp:cNvSpPr/>
      </dsp:nvSpPr>
      <dsp:spPr>
        <a:xfrm rot="10800000">
          <a:off x="1644837" y="1788294"/>
          <a:ext cx="62874" cy="22848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1663699" y="1833991"/>
        <a:ext cx="44012" cy="137091"/>
      </dsp:txXfrm>
    </dsp:sp>
    <dsp:sp modelId="{DC5317DF-DB87-43D5-AF42-333B54E72ED1}">
      <dsp:nvSpPr>
        <dsp:cNvPr id="0" name=""/>
        <dsp:cNvSpPr/>
      </dsp:nvSpPr>
      <dsp:spPr>
        <a:xfrm>
          <a:off x="717770" y="1564040"/>
          <a:ext cx="897408" cy="676993"/>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Najaars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849192" y="1663183"/>
        <a:ext cx="634564" cy="478707"/>
      </dsp:txXfrm>
    </dsp:sp>
    <dsp:sp modelId="{6693AA14-06F1-4466-BE28-34AA94F8D1FF}">
      <dsp:nvSpPr>
        <dsp:cNvPr id="0" name=""/>
        <dsp:cNvSpPr/>
      </dsp:nvSpPr>
      <dsp:spPr>
        <a:xfrm rot="15120000">
          <a:off x="924954" y="1309770"/>
          <a:ext cx="172076" cy="22848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rot="10800000">
        <a:off x="958742" y="1380015"/>
        <a:ext cx="120453" cy="137091"/>
      </dsp:txXfrm>
    </dsp:sp>
    <dsp:sp modelId="{2F5D5E1B-7485-4503-8128-EB7FEA3AB975}">
      <dsp:nvSpPr>
        <dsp:cNvPr id="0" name=""/>
        <dsp:cNvSpPr/>
      </dsp:nvSpPr>
      <dsp:spPr>
        <a:xfrm>
          <a:off x="403797" y="597729"/>
          <a:ext cx="897408" cy="676993"/>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Jaarstukken</a:t>
          </a:r>
        </a:p>
      </dsp:txBody>
      <dsp:txXfrm>
        <a:off x="535219" y="696872"/>
        <a:ext cx="634564" cy="478707"/>
      </dsp:txXfrm>
    </dsp:sp>
    <dsp:sp modelId="{E9CAE3A9-037A-45A9-A0F0-26DF04E8C9E0}">
      <dsp:nvSpPr>
        <dsp:cNvPr id="0" name=""/>
        <dsp:cNvSpPr/>
      </dsp:nvSpPr>
      <dsp:spPr>
        <a:xfrm rot="19438588">
          <a:off x="1203231" y="525037"/>
          <a:ext cx="115257" cy="228485"/>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nl-NL" sz="1000" kern="1200">
            <a:solidFill>
              <a:sysClr val="window" lastClr="FFFFFF"/>
            </a:solidFill>
            <a:latin typeface="Arial" panose="020B0604020202020204" pitchFamily="34" charset="0"/>
            <a:ea typeface="+mn-ea"/>
            <a:cs typeface="Arial" panose="020B0604020202020204" pitchFamily="34" charset="0"/>
          </a:endParaRPr>
        </a:p>
      </dsp:txBody>
      <dsp:txXfrm>
        <a:off x="1206537" y="580902"/>
        <a:ext cx="80680" cy="13709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6DE565-8800-47A8-A34C-5FC46A80798B}">
      <dsp:nvSpPr>
        <dsp:cNvPr id="0" name=""/>
        <dsp:cNvSpPr/>
      </dsp:nvSpPr>
      <dsp:spPr>
        <a:xfrm>
          <a:off x="147214" y="41003"/>
          <a:ext cx="752094" cy="752094"/>
        </a:xfrm>
        <a:prstGeom prst="pie">
          <a:avLst>
            <a:gd name="adj1" fmla="val 16200000"/>
            <a:gd name="adj2" fmla="val 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ysClr val="window" lastClr="FFFFFF"/>
              </a:solidFill>
              <a:latin typeface="Arial" panose="020B0604020202020204" pitchFamily="34" charset="0"/>
              <a:ea typeface="+mn-ea"/>
              <a:cs typeface="Arial" panose="020B0604020202020204" pitchFamily="34" charset="0"/>
            </a:rPr>
            <a:t>do	</a:t>
          </a:r>
        </a:p>
      </dsp:txBody>
      <dsp:txXfrm>
        <a:off x="546451" y="196883"/>
        <a:ext cx="277558" cy="205930"/>
      </dsp:txXfrm>
    </dsp:sp>
    <dsp:sp modelId="{36ECA6B5-2D4A-4712-8EF2-4E2809695653}">
      <dsp:nvSpPr>
        <dsp:cNvPr id="0" name=""/>
        <dsp:cNvSpPr/>
      </dsp:nvSpPr>
      <dsp:spPr>
        <a:xfrm>
          <a:off x="147214" y="66252"/>
          <a:ext cx="752094" cy="752094"/>
        </a:xfrm>
        <a:prstGeom prst="pie">
          <a:avLst>
            <a:gd name="adj1" fmla="val 0"/>
            <a:gd name="adj2" fmla="val 540000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kern="1200" baseline="0">
              <a:solidFill>
                <a:sysClr val="window" lastClr="FFFFFF"/>
              </a:solidFill>
              <a:latin typeface="Arial" panose="020B0604020202020204" pitchFamily="34" charset="0"/>
              <a:ea typeface="Verdana" panose="020B0604030504040204" pitchFamily="34" charset="0"/>
              <a:cs typeface="Arial" panose="020B0604020202020204" pitchFamily="34" charset="0"/>
            </a:rPr>
            <a:t>check</a:t>
          </a:r>
        </a:p>
      </dsp:txBody>
      <dsp:txXfrm>
        <a:off x="546451" y="456535"/>
        <a:ext cx="277558" cy="205930"/>
      </dsp:txXfrm>
    </dsp:sp>
    <dsp:sp modelId="{08927416-FF41-488E-8065-76224C464A77}">
      <dsp:nvSpPr>
        <dsp:cNvPr id="0" name=""/>
        <dsp:cNvSpPr/>
      </dsp:nvSpPr>
      <dsp:spPr>
        <a:xfrm>
          <a:off x="121966" y="66252"/>
          <a:ext cx="752094" cy="752094"/>
        </a:xfrm>
        <a:prstGeom prst="pie">
          <a:avLst>
            <a:gd name="adj1" fmla="val 5400000"/>
            <a:gd name="adj2" fmla="val 10800000"/>
          </a:avLst>
        </a:prstGeom>
        <a:solidFill>
          <a:schemeClr val="accent1">
            <a:lumMod val="60000"/>
            <a:lumOff val="40000"/>
          </a:schemeClr>
        </a:solidFill>
        <a:ln w="12700" cap="flat" cmpd="sng" algn="ctr">
          <a:solidFill>
            <a:schemeClr val="accent1">
              <a:lumMod val="60000"/>
              <a:lumOff val="4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ysClr val="window" lastClr="FFFFFF"/>
              </a:solidFill>
              <a:latin typeface="Arial" panose="020B0604020202020204" pitchFamily="34" charset="0"/>
              <a:ea typeface="+mn-ea"/>
              <a:cs typeface="Arial" panose="020B0604020202020204" pitchFamily="34" charset="0"/>
            </a:rPr>
            <a:t>act</a:t>
          </a:r>
        </a:p>
      </dsp:txBody>
      <dsp:txXfrm>
        <a:off x="197264" y="456535"/>
        <a:ext cx="277558" cy="205930"/>
      </dsp:txXfrm>
    </dsp:sp>
    <dsp:sp modelId="{53E12850-6B09-4BD0-A218-3A9AC19CE63C}">
      <dsp:nvSpPr>
        <dsp:cNvPr id="0" name=""/>
        <dsp:cNvSpPr/>
      </dsp:nvSpPr>
      <dsp:spPr>
        <a:xfrm>
          <a:off x="121966" y="41003"/>
          <a:ext cx="752094" cy="752094"/>
        </a:xfrm>
        <a:prstGeom prst="pie">
          <a:avLst>
            <a:gd name="adj1" fmla="val 10800000"/>
            <a:gd name="adj2" fmla="val 16200000"/>
          </a:avLst>
        </a:prstGeom>
        <a:solidFill>
          <a:sysClr val="window" lastClr="FFFFFF"/>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1" i="0" kern="1200" baseline="0">
              <a:solidFill>
                <a:srgbClr val="0066B6"/>
              </a:solidFill>
              <a:latin typeface="Arial" panose="020B0604020202020204" pitchFamily="34" charset="0"/>
              <a:ea typeface="+mn-ea"/>
              <a:cs typeface="Arial" panose="020B0604020202020204" pitchFamily="34" charset="0"/>
            </a:rPr>
            <a:t>plan</a:t>
          </a:r>
        </a:p>
      </dsp:txBody>
      <dsp:txXfrm>
        <a:off x="197264" y="196883"/>
        <a:ext cx="277558" cy="205930"/>
      </dsp:txXfrm>
    </dsp:sp>
    <dsp:sp modelId="{EEA1843F-9F7D-495F-A1E5-3CB3E38BE5A4}">
      <dsp:nvSpPr>
        <dsp:cNvPr id="0" name=""/>
        <dsp:cNvSpPr/>
      </dsp:nvSpPr>
      <dsp:spPr>
        <a:xfrm>
          <a:off x="100656" y="-5554"/>
          <a:ext cx="845210" cy="845210"/>
        </a:xfrm>
        <a:prstGeom prst="circularArrow">
          <a:avLst>
            <a:gd name="adj1" fmla="val 5085"/>
            <a:gd name="adj2" fmla="val 327528"/>
            <a:gd name="adj3" fmla="val 21272472"/>
            <a:gd name="adj4" fmla="val 162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30B01357-6868-40D3-923E-B6E35AA83E3C}">
      <dsp:nvSpPr>
        <dsp:cNvPr id="0" name=""/>
        <dsp:cNvSpPr/>
      </dsp:nvSpPr>
      <dsp:spPr>
        <a:xfrm>
          <a:off x="100656" y="19694"/>
          <a:ext cx="845210" cy="845210"/>
        </a:xfrm>
        <a:prstGeom prst="circularArrow">
          <a:avLst>
            <a:gd name="adj1" fmla="val 5085"/>
            <a:gd name="adj2" fmla="val 327528"/>
            <a:gd name="adj3" fmla="val 5072472"/>
            <a:gd name="adj4" fmla="val 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78AE7DD5-5A32-4520-9B4C-641D6405EA5D}">
      <dsp:nvSpPr>
        <dsp:cNvPr id="0" name=""/>
        <dsp:cNvSpPr/>
      </dsp:nvSpPr>
      <dsp:spPr>
        <a:xfrm>
          <a:off x="75407" y="19694"/>
          <a:ext cx="845210" cy="845210"/>
        </a:xfrm>
        <a:prstGeom prst="circularArrow">
          <a:avLst>
            <a:gd name="adj1" fmla="val 5085"/>
            <a:gd name="adj2" fmla="val 327528"/>
            <a:gd name="adj3" fmla="val 10472472"/>
            <a:gd name="adj4" fmla="val 54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 modelId="{FC2DD425-93E1-4480-A9F4-EB0DE48B1E47}">
      <dsp:nvSpPr>
        <dsp:cNvPr id="0" name=""/>
        <dsp:cNvSpPr/>
      </dsp:nvSpPr>
      <dsp:spPr>
        <a:xfrm>
          <a:off x="75407" y="-5554"/>
          <a:ext cx="845210" cy="845210"/>
        </a:xfrm>
        <a:prstGeom prst="circularArrow">
          <a:avLst>
            <a:gd name="adj1" fmla="val 5085"/>
            <a:gd name="adj2" fmla="val 327528"/>
            <a:gd name="adj3" fmla="val 15872472"/>
            <a:gd name="adj4" fmla="val 10800000"/>
            <a:gd name="adj5" fmla="val 5932"/>
          </a:avLst>
        </a:prstGeom>
        <a:solidFill>
          <a:schemeClr val="accent1">
            <a:lumMod val="7500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10EF06-45E1-4608-94BA-11E619B2038A}">
      <dsp:nvSpPr>
        <dsp:cNvPr id="0" name=""/>
        <dsp:cNvSpPr/>
      </dsp:nvSpPr>
      <dsp:spPr>
        <a:xfrm>
          <a:off x="1138453" y="571"/>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Kadernota</a:t>
          </a:r>
        </a:p>
      </dsp:txBody>
      <dsp:txXfrm>
        <a:off x="1285134" y="111225"/>
        <a:ext cx="708236" cy="534284"/>
      </dsp:txXfrm>
    </dsp:sp>
    <dsp:sp modelId="{F24E97CB-BAB4-4EA4-A102-E0355A83E3C3}">
      <dsp:nvSpPr>
        <dsp:cNvPr id="0" name=""/>
        <dsp:cNvSpPr/>
      </dsp:nvSpPr>
      <dsp:spPr>
        <a:xfrm rot="2160000">
          <a:off x="2030833" y="582021"/>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2034513" y="621698"/>
        <a:ext cx="89909" cy="153008"/>
      </dsp:txXfrm>
    </dsp:sp>
    <dsp:sp modelId="{D6231427-B596-4CB2-8234-7C84D1FDC827}">
      <dsp:nvSpPr>
        <dsp:cNvPr id="0" name=""/>
        <dsp:cNvSpPr/>
      </dsp:nvSpPr>
      <dsp:spPr>
        <a:xfrm>
          <a:off x="2055940" y="667164"/>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Begroting </a:t>
          </a:r>
        </a:p>
      </dsp:txBody>
      <dsp:txXfrm>
        <a:off x="2202621" y="777818"/>
        <a:ext cx="708236" cy="534284"/>
      </dsp:txXfrm>
    </dsp:sp>
    <dsp:sp modelId="{E9D7BBDF-8104-4ABC-92BE-EF39B787A307}">
      <dsp:nvSpPr>
        <dsp:cNvPr id="0" name=""/>
        <dsp:cNvSpPr/>
      </dsp:nvSpPr>
      <dsp:spPr>
        <a:xfrm rot="6480000">
          <a:off x="2287148" y="1451569"/>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2324866" y="1475167"/>
        <a:ext cx="134466" cy="153008"/>
      </dsp:txXfrm>
    </dsp:sp>
    <dsp:sp modelId="{649E45DB-E36E-4EE5-847D-8A993BD5BD55}">
      <dsp:nvSpPr>
        <dsp:cNvPr id="0" name=""/>
        <dsp:cNvSpPr/>
      </dsp:nvSpPr>
      <dsp:spPr>
        <a:xfrm>
          <a:off x="1705491" y="1745735"/>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Voorjaars</a:t>
          </a:r>
        </a:p>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bericht</a:t>
          </a:r>
        </a:p>
      </dsp:txBody>
      <dsp:txXfrm>
        <a:off x="1852172" y="1856389"/>
        <a:ext cx="708236" cy="534284"/>
      </dsp:txXfrm>
    </dsp:sp>
    <dsp:sp modelId="{1B1758DF-E1F4-43A8-AE76-776143A704E0}">
      <dsp:nvSpPr>
        <dsp:cNvPr id="0" name=""/>
        <dsp:cNvSpPr/>
      </dsp:nvSpPr>
      <dsp:spPr>
        <a:xfrm rot="10800000">
          <a:off x="1606133" y="1996025"/>
          <a:ext cx="70213"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1627197" y="2047027"/>
        <a:ext cx="49149" cy="153008"/>
      </dsp:txXfrm>
    </dsp:sp>
    <dsp:sp modelId="{B60C9B8B-FC7E-48C2-B52C-F92D1AC6FCA7}">
      <dsp:nvSpPr>
        <dsp:cNvPr id="0" name=""/>
        <dsp:cNvSpPr/>
      </dsp:nvSpPr>
      <dsp:spPr>
        <a:xfrm>
          <a:off x="571414" y="1745735"/>
          <a:ext cx="1001598" cy="755592"/>
        </a:xfrm>
        <a:prstGeom prst="ellipse">
          <a:avLst/>
        </a:prstGeom>
        <a:solidFill>
          <a:schemeClr val="bg1"/>
        </a:solidFill>
        <a:ln w="19050" cap="flat" cmpd="sng" algn="ctr">
          <a:solidFill>
            <a:schemeClr val="accent1">
              <a:lumMod val="60000"/>
              <a:lumOff val="4000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chemeClr val="accent1"/>
              </a:solidFill>
              <a:latin typeface="Arial" panose="020B0604020202020204" pitchFamily="34" charset="0"/>
              <a:ea typeface="+mn-ea"/>
              <a:cs typeface="Arial" panose="020B0604020202020204" pitchFamily="34" charset="0"/>
            </a:rPr>
            <a:t>Najaars</a:t>
          </a:r>
        </a:p>
        <a:p>
          <a:pPr marL="0" lvl="0" indent="0" algn="ctr" defTabSz="355600">
            <a:lnSpc>
              <a:spcPct val="90000"/>
            </a:lnSpc>
            <a:spcBef>
              <a:spcPct val="0"/>
            </a:spcBef>
            <a:spcAft>
              <a:spcPct val="35000"/>
            </a:spcAft>
            <a:buNone/>
          </a:pPr>
          <a:r>
            <a:rPr lang="nl-NL" sz="800" b="0" kern="1200">
              <a:solidFill>
                <a:schemeClr val="accent1"/>
              </a:solidFill>
              <a:latin typeface="Arial" panose="020B0604020202020204" pitchFamily="34" charset="0"/>
              <a:ea typeface="+mn-ea"/>
              <a:cs typeface="Arial" panose="020B0604020202020204" pitchFamily="34" charset="0"/>
            </a:rPr>
            <a:t>bericht</a:t>
          </a:r>
        </a:p>
      </dsp:txBody>
      <dsp:txXfrm>
        <a:off x="718095" y="1856389"/>
        <a:ext cx="708236" cy="534284"/>
      </dsp:txXfrm>
    </dsp:sp>
    <dsp:sp modelId="{DA119479-7E54-445E-A346-9AACE2BDA9A7}">
      <dsp:nvSpPr>
        <dsp:cNvPr id="0" name=""/>
        <dsp:cNvSpPr/>
      </dsp:nvSpPr>
      <dsp:spPr>
        <a:xfrm rot="15120000">
          <a:off x="802622" y="1461910"/>
          <a:ext cx="192094"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rot="10800000">
        <a:off x="840340" y="1540316"/>
        <a:ext cx="134466" cy="153008"/>
      </dsp:txXfrm>
    </dsp:sp>
    <dsp:sp modelId="{2F5D5E1B-7485-4503-8128-EB7FEA3AB975}">
      <dsp:nvSpPr>
        <dsp:cNvPr id="0" name=""/>
        <dsp:cNvSpPr/>
      </dsp:nvSpPr>
      <dsp:spPr>
        <a:xfrm>
          <a:off x="220965" y="667164"/>
          <a:ext cx="1001598" cy="755592"/>
        </a:xfrm>
        <a:prstGeom prst="ellipse">
          <a:avLst/>
        </a:prstGeom>
        <a:solidFill>
          <a:schemeClr val="accent1">
            <a:lumMod val="60000"/>
            <a:lumOff val="40000"/>
          </a:scheme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b="0" kern="1200">
              <a:solidFill>
                <a:sysClr val="window" lastClr="FFFFFF"/>
              </a:solidFill>
              <a:latin typeface="Arial" panose="020B0604020202020204" pitchFamily="34" charset="0"/>
              <a:ea typeface="+mn-ea"/>
              <a:cs typeface="Arial" panose="020B0604020202020204" pitchFamily="34" charset="0"/>
            </a:rPr>
            <a:t>Jaarstukken</a:t>
          </a:r>
        </a:p>
      </dsp:txBody>
      <dsp:txXfrm>
        <a:off x="367646" y="777818"/>
        <a:ext cx="708236" cy="534284"/>
      </dsp:txXfrm>
    </dsp:sp>
    <dsp:sp modelId="{E9CAE3A9-037A-45A9-A0F0-26DF04E8C9E0}">
      <dsp:nvSpPr>
        <dsp:cNvPr id="0" name=""/>
        <dsp:cNvSpPr/>
      </dsp:nvSpPr>
      <dsp:spPr>
        <a:xfrm rot="19440000">
          <a:off x="1113346" y="586294"/>
          <a:ext cx="128442" cy="255012"/>
        </a:xfrm>
        <a:prstGeom prst="rightArrow">
          <a:avLst>
            <a:gd name="adj1" fmla="val 60000"/>
            <a:gd name="adj2" fmla="val 50000"/>
          </a:avLst>
        </a:prstGeom>
        <a:solidFill>
          <a:schemeClr val="accent1">
            <a:lumMod val="75000"/>
          </a:schemeClr>
        </a:solidFill>
        <a:ln w="57150">
          <a:noFill/>
        </a:ln>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solidFill>
              <a:sysClr val="window" lastClr="FFFFFF"/>
            </a:solidFill>
            <a:latin typeface="Arial" panose="020B0604020202020204" pitchFamily="34" charset="0"/>
            <a:ea typeface="+mn-ea"/>
            <a:cs typeface="Arial" panose="020B0604020202020204" pitchFamily="34" charset="0"/>
          </a:endParaRPr>
        </a:p>
      </dsp:txBody>
      <dsp:txXfrm>
        <a:off x="1117026" y="648621"/>
        <a:ext cx="89909" cy="153008"/>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10.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1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1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6.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7.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9.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a:noFill/>
        </a:ln>
        <a:effectLst/>
        <a:extLst>
          <a:ext uri="{91240B29-F687-4F45-9708-019B960494DF}">
            <a14:hiddenLine xmlns:a14="http://schemas.microsoft.com/office/drawing/2010/main" w="9525" cap="flat" cmpd="sng" algn="ctr">
              <a:solidFill>
                <a:srgbClr val="000000"/>
              </a:solidFill>
              <a:prstDash val="solid"/>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C6416-5F2D-45D4-88E1-E4A3A5A9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D3C75B35</Template>
  <TotalTime>2</TotalTime>
  <Pages>12</Pages>
  <Words>653</Words>
  <Characters>5605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Roest, Mara</dc:creator>
  <cp:keywords/>
  <cp:lastModifiedBy>Kong, Ho-Yin</cp:lastModifiedBy>
  <cp:revision>4</cp:revision>
  <cp:lastPrinted>2022-11-10T11:33:00Z</cp:lastPrinted>
  <dcterms:created xsi:type="dcterms:W3CDTF">2022-12-06T09:37:00Z</dcterms:created>
  <dcterms:modified xsi:type="dcterms:W3CDTF">2023-01-12T08:16:00Z</dcterms:modified>
</cp:coreProperties>
</file>